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C612C" w14:textId="1A55FAEB" w:rsidR="004D366F" w:rsidRPr="005D370F" w:rsidRDefault="004D366F" w:rsidP="004D366F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D370F">
        <w:rPr>
          <w:rFonts w:ascii="Times New Roman" w:hAnsi="Times New Roman"/>
          <w:sz w:val="24"/>
          <w:szCs w:val="24"/>
        </w:rPr>
        <w:t>ПРИЛОЖЕНИЕ 3</w:t>
      </w:r>
    </w:p>
    <w:p w14:paraId="5538BD6F" w14:textId="77777777" w:rsidR="004D366F" w:rsidRPr="005D370F" w:rsidRDefault="004D366F" w:rsidP="004D366F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D370F">
        <w:rPr>
          <w:rFonts w:ascii="Times New Roman" w:hAnsi="Times New Roman"/>
          <w:sz w:val="24"/>
          <w:szCs w:val="24"/>
        </w:rPr>
        <w:t>Утверждено</w:t>
      </w:r>
    </w:p>
    <w:p w14:paraId="7CC82D1A" w14:textId="77777777" w:rsidR="004D366F" w:rsidRPr="005D370F" w:rsidRDefault="004D366F" w:rsidP="004D366F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D370F">
        <w:rPr>
          <w:rFonts w:ascii="Times New Roman" w:hAnsi="Times New Roman"/>
          <w:sz w:val="24"/>
          <w:szCs w:val="24"/>
        </w:rPr>
        <w:t>постановлением администрации</w:t>
      </w:r>
    </w:p>
    <w:p w14:paraId="26774039" w14:textId="77777777" w:rsidR="004D366F" w:rsidRPr="005D370F" w:rsidRDefault="004D366F" w:rsidP="004D366F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D370F">
        <w:rPr>
          <w:rFonts w:ascii="Times New Roman" w:hAnsi="Times New Roman"/>
          <w:sz w:val="24"/>
          <w:szCs w:val="24"/>
        </w:rPr>
        <w:t>Златоустовского городского округа</w:t>
      </w:r>
    </w:p>
    <w:p w14:paraId="47E79543" w14:textId="42100A32" w:rsidR="004D366F" w:rsidRPr="005D370F" w:rsidRDefault="004D366F" w:rsidP="004D366F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D370F">
        <w:rPr>
          <w:rFonts w:ascii="Times New Roman" w:hAnsi="Times New Roman"/>
          <w:sz w:val="24"/>
          <w:szCs w:val="24"/>
        </w:rPr>
        <w:t xml:space="preserve">от </w:t>
      </w:r>
      <w:r w:rsidR="00095335">
        <w:rPr>
          <w:rFonts w:ascii="Times New Roman" w:hAnsi="Times New Roman"/>
          <w:sz w:val="24"/>
          <w:szCs w:val="24"/>
        </w:rPr>
        <w:t>02.09.2024 г.</w:t>
      </w:r>
      <w:r w:rsidRPr="005D370F">
        <w:rPr>
          <w:rFonts w:ascii="Times New Roman" w:hAnsi="Times New Roman"/>
          <w:sz w:val="24"/>
          <w:szCs w:val="24"/>
        </w:rPr>
        <w:t xml:space="preserve"> № </w:t>
      </w:r>
      <w:r w:rsidR="00095335">
        <w:rPr>
          <w:rFonts w:ascii="Times New Roman" w:hAnsi="Times New Roman"/>
          <w:sz w:val="24"/>
          <w:szCs w:val="24"/>
        </w:rPr>
        <w:t>245-П/АДМ</w:t>
      </w:r>
      <w:bookmarkStart w:id="0" w:name="_GoBack"/>
      <w:bookmarkEnd w:id="0"/>
    </w:p>
    <w:p w14:paraId="732CD277" w14:textId="77777777" w:rsidR="00286E65" w:rsidRPr="005D370F" w:rsidRDefault="00286E65" w:rsidP="00286E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930908" w14:textId="7EA66397" w:rsidR="00636800" w:rsidRPr="0094370C" w:rsidRDefault="003D5C37" w:rsidP="0094370C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94370C">
        <w:rPr>
          <w:rFonts w:ascii="Times New Roman" w:hAnsi="Times New Roman"/>
        </w:rPr>
        <w:t>Графическое описание местоположения границ Златоустовского городского лесничества, включающее в себя перечень</w:t>
      </w:r>
      <w:r w:rsidRPr="0094370C">
        <w:rPr>
          <w:rFonts w:ascii="Times New Roman" w:eastAsia="Times New Roman" w:hAnsi="Times New Roman"/>
          <w:lang w:eastAsia="zh-CN"/>
        </w:rPr>
        <w:t xml:space="preserve"> координат характерных точек границ земель, на которых располагаются Златоустовское городское лесничество</w:t>
      </w:r>
    </w:p>
    <w:tbl>
      <w:tblPr>
        <w:tblW w:w="4995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1"/>
        <w:gridCol w:w="3132"/>
        <w:gridCol w:w="3132"/>
      </w:tblGrid>
      <w:tr w:rsidR="004C0A3E" w:rsidRPr="004C0A3E" w14:paraId="5B2080B7" w14:textId="77777777" w:rsidTr="00597649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E3DAA" w14:textId="77777777" w:rsidR="004C0A3E" w:rsidRPr="004C0A3E" w:rsidRDefault="00597649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Златоустовского городского лесничества-</w:t>
            </w:r>
            <w:r w:rsidR="004C0A3E"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ins w:id="1" w:author="Unknown">
              <w:r w:rsidR="004C0A3E" w:rsidRPr="004C0A3E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17925944</w:t>
              </w:r>
            </w:ins>
            <w:r w:rsidR="004C0A3E"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м</w:t>
            </w:r>
            <w:r w:rsidR="004C0A3E"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4C0A3E" w:rsidRPr="004C0A3E" w14:paraId="12A76DBE" w14:textId="77777777" w:rsidTr="00597649">
        <w:tc>
          <w:tcPr>
            <w:tcW w:w="166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6E4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Обозначение характерных точек границ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B1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Координаты, м</w:t>
            </w:r>
          </w:p>
        </w:tc>
      </w:tr>
      <w:tr w:rsidR="004C0A3E" w:rsidRPr="004C0A3E" w14:paraId="065CC02A" w14:textId="77777777" w:rsidTr="0059764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29DBE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62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043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4C0A3E" w:rsidRPr="004C0A3E" w14:paraId="3281486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4C5C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437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DFC3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1D22C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39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D94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609141.65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94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2190330.17</w:t>
            </w:r>
          </w:p>
        </w:tc>
      </w:tr>
      <w:tr w:rsidR="004C0A3E" w:rsidRPr="004C0A3E" w14:paraId="5E8952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3F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CEB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609167.71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C6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2190351.31</w:t>
            </w:r>
          </w:p>
        </w:tc>
      </w:tr>
      <w:tr w:rsidR="004C0A3E" w:rsidRPr="004C0A3E" w14:paraId="29EFC3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C8A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FD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609169.82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0B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2190364.19</w:t>
            </w:r>
          </w:p>
        </w:tc>
      </w:tr>
      <w:tr w:rsidR="004C0A3E" w:rsidRPr="004C0A3E" w14:paraId="4D3048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56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6A2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00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2190369.34</w:t>
            </w:r>
          </w:p>
        </w:tc>
      </w:tr>
      <w:tr w:rsidR="004C0A3E" w:rsidRPr="004C0A3E" w14:paraId="67F849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CC8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391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609195.12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9B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2190391.57</w:t>
            </w:r>
          </w:p>
        </w:tc>
      </w:tr>
      <w:tr w:rsidR="004C0A3E" w:rsidRPr="004C0A3E" w14:paraId="23BF06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4E1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96A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609024.88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91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2190391.57</w:t>
            </w:r>
          </w:p>
        </w:tc>
      </w:tr>
      <w:tr w:rsidR="004C0A3E" w:rsidRPr="004C0A3E" w14:paraId="524E22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49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64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609024.32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AF4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2190414.15</w:t>
            </w:r>
          </w:p>
        </w:tc>
      </w:tr>
      <w:tr w:rsidR="004C0A3E" w:rsidRPr="004C0A3E" w14:paraId="251A17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FA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FB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B8A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2190456.88</w:t>
            </w:r>
          </w:p>
        </w:tc>
      </w:tr>
      <w:tr w:rsidR="004C0A3E" w:rsidRPr="004C0A3E" w14:paraId="535A14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C6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01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39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2190511.92</w:t>
            </w:r>
          </w:p>
        </w:tc>
      </w:tr>
      <w:tr w:rsidR="004C0A3E" w:rsidRPr="004C0A3E" w14:paraId="611ABB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A7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E2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608995.44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981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2190511.50</w:t>
            </w:r>
          </w:p>
        </w:tc>
      </w:tr>
      <w:tr w:rsidR="004C0A3E" w:rsidRPr="004C0A3E" w14:paraId="605DAE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9BC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44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608927.86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F5F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2190510.79</w:t>
            </w:r>
          </w:p>
        </w:tc>
      </w:tr>
      <w:tr w:rsidR="004C0A3E" w:rsidRPr="004C0A3E" w14:paraId="0F9615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AD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A5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608879.00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84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2190469.77</w:t>
            </w:r>
          </w:p>
        </w:tc>
      </w:tr>
      <w:tr w:rsidR="004C0A3E" w:rsidRPr="004C0A3E" w14:paraId="6A63C9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906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BF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9A4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2190443.32</w:t>
            </w:r>
          </w:p>
        </w:tc>
      </w:tr>
      <w:tr w:rsidR="004C0A3E" w:rsidRPr="004C0A3E" w14:paraId="6A9F9D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819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24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608936.98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01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2190404.35</w:t>
            </w:r>
          </w:p>
        </w:tc>
      </w:tr>
      <w:tr w:rsidR="004C0A3E" w:rsidRPr="004C0A3E" w14:paraId="36E1A5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90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E8C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5F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2190374.32</w:t>
            </w:r>
          </w:p>
        </w:tc>
      </w:tr>
      <w:tr w:rsidR="004C0A3E" w:rsidRPr="004C0A3E" w14:paraId="65E9A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F03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C50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608992.26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30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2190276.38</w:t>
            </w:r>
          </w:p>
        </w:tc>
      </w:tr>
      <w:tr w:rsidR="004C0A3E" w:rsidRPr="004C0A3E" w14:paraId="4CCFDF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9C5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19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608991.05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CCD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2190302.29</w:t>
            </w:r>
          </w:p>
        </w:tc>
      </w:tr>
      <w:tr w:rsidR="004C0A3E" w:rsidRPr="004C0A3E" w14:paraId="11B1F1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8B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92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609014.24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1E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2190320.80</w:t>
            </w:r>
          </w:p>
        </w:tc>
      </w:tr>
      <w:tr w:rsidR="004C0A3E" w:rsidRPr="004C0A3E" w14:paraId="245AC0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235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65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609029.00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E1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2190321.97</w:t>
            </w:r>
          </w:p>
        </w:tc>
      </w:tr>
      <w:tr w:rsidR="004C0A3E" w:rsidRPr="004C0A3E" w14:paraId="5C8B44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B1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5EB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609059.45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604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2190303.23</w:t>
            </w:r>
          </w:p>
        </w:tc>
      </w:tr>
      <w:tr w:rsidR="004C0A3E" w:rsidRPr="004C0A3E" w14:paraId="0A6929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C6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25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609071.15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0A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2190307.45</w:t>
            </w:r>
          </w:p>
        </w:tc>
      </w:tr>
      <w:tr w:rsidR="004C0A3E" w:rsidRPr="004C0A3E" w14:paraId="26D80B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03C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E0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609099.04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E9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2190325.25</w:t>
            </w:r>
          </w:p>
        </w:tc>
      </w:tr>
      <w:tr w:rsidR="004C0A3E" w:rsidRPr="004C0A3E" w14:paraId="4C0F34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055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62B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609120.11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18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2190332.74</w:t>
            </w:r>
          </w:p>
        </w:tc>
      </w:tr>
      <w:tr w:rsidR="004C0A3E" w:rsidRPr="004C0A3E" w14:paraId="52EF5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C9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489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609141.65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9AF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2190330.17</w:t>
            </w:r>
          </w:p>
        </w:tc>
      </w:tr>
      <w:tr w:rsidR="004C0A3E" w:rsidRPr="004C0A3E" w14:paraId="6AF58C1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1DE3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7C98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B84E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6F483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C6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2AE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608978.87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29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2190962.80</w:t>
            </w:r>
          </w:p>
        </w:tc>
      </w:tr>
      <w:tr w:rsidR="004C0A3E" w:rsidRPr="004C0A3E" w14:paraId="7A437F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65C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77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608973.73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6D5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2190973.81</w:t>
            </w:r>
          </w:p>
        </w:tc>
      </w:tr>
      <w:tr w:rsidR="004C0A3E" w:rsidRPr="004C0A3E" w14:paraId="7DBD75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E9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2B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608968.10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DC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2191022.29</w:t>
            </w:r>
          </w:p>
        </w:tc>
      </w:tr>
      <w:tr w:rsidR="004C0A3E" w:rsidRPr="004C0A3E" w14:paraId="72E146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62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07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608965.52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68E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2191059.29</w:t>
            </w:r>
          </w:p>
        </w:tc>
      </w:tr>
      <w:tr w:rsidR="004C0A3E" w:rsidRPr="004C0A3E" w14:paraId="1BF09A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7E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28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608954.75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77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2191091.62</w:t>
            </w:r>
          </w:p>
        </w:tc>
      </w:tr>
      <w:tr w:rsidR="004C0A3E" w:rsidRPr="004C0A3E" w14:paraId="1D5C59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E1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6B6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608942.81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6B7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2191103.32</w:t>
            </w:r>
          </w:p>
        </w:tc>
      </w:tr>
      <w:tr w:rsidR="004C0A3E" w:rsidRPr="004C0A3E" w14:paraId="42D939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C04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ED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D9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2191083.29</w:t>
            </w:r>
          </w:p>
        </w:tc>
      </w:tr>
      <w:tr w:rsidR="004C0A3E" w:rsidRPr="004C0A3E" w14:paraId="14C488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FC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15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608911.06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A1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2191066.44</w:t>
            </w:r>
          </w:p>
        </w:tc>
      </w:tr>
      <w:tr w:rsidR="004C0A3E" w:rsidRPr="004C0A3E" w14:paraId="42C5ED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AC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6C6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38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2191040.66</w:t>
            </w:r>
          </w:p>
        </w:tc>
      </w:tr>
      <w:tr w:rsidR="004C0A3E" w:rsidRPr="004C0A3E" w14:paraId="50CF4F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5A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17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608893.73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A9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2191018.17</w:t>
            </w:r>
          </w:p>
        </w:tc>
      </w:tr>
      <w:tr w:rsidR="004C0A3E" w:rsidRPr="004C0A3E" w14:paraId="693AE8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37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FA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608890.22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49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2190998.98</w:t>
            </w:r>
          </w:p>
        </w:tc>
      </w:tr>
      <w:tr w:rsidR="004C0A3E" w:rsidRPr="004C0A3E" w14:paraId="4C1A69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93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54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608895.13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67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2190987.04</w:t>
            </w:r>
          </w:p>
        </w:tc>
      </w:tr>
      <w:tr w:rsidR="004C0A3E" w:rsidRPr="004C0A3E" w14:paraId="741610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F0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14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608915.52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B8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2190977.21</w:t>
            </w:r>
          </w:p>
        </w:tc>
      </w:tr>
      <w:tr w:rsidR="004C0A3E" w:rsidRPr="004C0A3E" w14:paraId="3DA809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5E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72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608886.94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A28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2190935.27</w:t>
            </w:r>
          </w:p>
        </w:tc>
      </w:tr>
      <w:tr w:rsidR="004C0A3E" w:rsidRPr="004C0A3E" w14:paraId="2BF563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82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1E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608918.65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AD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2190938.75</w:t>
            </w:r>
          </w:p>
        </w:tc>
      </w:tr>
      <w:tr w:rsidR="004C0A3E" w:rsidRPr="004C0A3E" w14:paraId="7F68A0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38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C77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608978.87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14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2190962.80</w:t>
            </w:r>
          </w:p>
        </w:tc>
      </w:tr>
      <w:tr w:rsidR="004C0A3E" w:rsidRPr="004C0A3E" w14:paraId="4B22572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1C19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D749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E5C2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3E382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74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13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604708.07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26C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2192237.90</w:t>
            </w:r>
          </w:p>
        </w:tc>
      </w:tr>
      <w:tr w:rsidR="004C0A3E" w:rsidRPr="004C0A3E" w14:paraId="41643B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09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C4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604715.71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7A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2192257.24</w:t>
            </w:r>
          </w:p>
        </w:tc>
      </w:tr>
      <w:tr w:rsidR="004C0A3E" w:rsidRPr="004C0A3E" w14:paraId="6896E8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89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7C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74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2192362.24</w:t>
            </w:r>
          </w:p>
        </w:tc>
      </w:tr>
      <w:tr w:rsidR="004C0A3E" w:rsidRPr="004C0A3E" w14:paraId="1C7B4E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F4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EC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4F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2192379.33</w:t>
            </w:r>
          </w:p>
        </w:tc>
      </w:tr>
      <w:tr w:rsidR="004C0A3E" w:rsidRPr="004C0A3E" w14:paraId="5E1919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43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E5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7B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2192387.71</w:t>
            </w:r>
          </w:p>
        </w:tc>
      </w:tr>
      <w:tr w:rsidR="004C0A3E" w:rsidRPr="004C0A3E" w14:paraId="35A8CB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20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40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604657.69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F3B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2192326.54</w:t>
            </w:r>
          </w:p>
        </w:tc>
      </w:tr>
      <w:tr w:rsidR="004C0A3E" w:rsidRPr="004C0A3E" w14:paraId="1F0DAC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E15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C7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604627.97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07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2192270.00</w:t>
            </w:r>
          </w:p>
        </w:tc>
      </w:tr>
      <w:tr w:rsidR="004C0A3E" w:rsidRPr="004C0A3E" w14:paraId="1F5F6F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7E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EF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604638.25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7A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2192265.88</w:t>
            </w:r>
          </w:p>
        </w:tc>
      </w:tr>
      <w:tr w:rsidR="004C0A3E" w:rsidRPr="004C0A3E" w14:paraId="2A334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A34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3A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604677.78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03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2192250.04</w:t>
            </w:r>
          </w:p>
        </w:tc>
      </w:tr>
      <w:tr w:rsidR="004C0A3E" w:rsidRPr="004C0A3E" w14:paraId="7BC035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57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B3F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604708.07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1E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2192237.90</w:t>
            </w:r>
          </w:p>
        </w:tc>
      </w:tr>
      <w:tr w:rsidR="004C0A3E" w:rsidRPr="004C0A3E" w14:paraId="60550EE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4F2C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22E6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C1B0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77A7B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92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C3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604446.53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433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2192581.40</w:t>
            </w:r>
          </w:p>
        </w:tc>
      </w:tr>
      <w:tr w:rsidR="004C0A3E" w:rsidRPr="004C0A3E" w14:paraId="4BBBF4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C1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F8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604457.93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26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2192612.35</w:t>
            </w:r>
          </w:p>
        </w:tc>
      </w:tr>
      <w:tr w:rsidR="004C0A3E" w:rsidRPr="004C0A3E" w14:paraId="4C1F79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74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82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EE1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2192598.77</w:t>
            </w:r>
          </w:p>
        </w:tc>
      </w:tr>
      <w:tr w:rsidR="004C0A3E" w:rsidRPr="004C0A3E" w14:paraId="7B4D41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7B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AE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604402.65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B0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2192602.75</w:t>
            </w:r>
          </w:p>
        </w:tc>
      </w:tr>
      <w:tr w:rsidR="004C0A3E" w:rsidRPr="004C0A3E" w14:paraId="56E30F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58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B5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99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2192626.69</w:t>
            </w:r>
          </w:p>
        </w:tc>
      </w:tr>
      <w:tr w:rsidR="004C0A3E" w:rsidRPr="004C0A3E" w14:paraId="234198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5A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86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EC5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2192608.35</w:t>
            </w:r>
          </w:p>
        </w:tc>
      </w:tr>
      <w:tr w:rsidR="004C0A3E" w:rsidRPr="004C0A3E" w14:paraId="418039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A7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57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5FB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2192605.58</w:t>
            </w:r>
          </w:p>
        </w:tc>
      </w:tr>
      <w:tr w:rsidR="004C0A3E" w:rsidRPr="004C0A3E" w14:paraId="39CCAC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EA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2C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DD4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2192597.86</w:t>
            </w:r>
          </w:p>
        </w:tc>
      </w:tr>
      <w:tr w:rsidR="004C0A3E" w:rsidRPr="004C0A3E" w14:paraId="007795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19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B0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D3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2192595.53</w:t>
            </w:r>
          </w:p>
        </w:tc>
      </w:tr>
      <w:tr w:rsidR="004C0A3E" w:rsidRPr="004C0A3E" w14:paraId="585113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A5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367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604446.53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AD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2192581.40</w:t>
            </w:r>
          </w:p>
        </w:tc>
      </w:tr>
      <w:tr w:rsidR="004C0A3E" w:rsidRPr="004C0A3E" w14:paraId="2C262B8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AD8F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133A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8281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261ED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0D6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2F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608609.18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738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2194961.87</w:t>
            </w:r>
          </w:p>
        </w:tc>
      </w:tr>
      <w:tr w:rsidR="004C0A3E" w:rsidRPr="004C0A3E" w14:paraId="1009CC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0D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AC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608610.41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581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2194979.73</w:t>
            </w:r>
          </w:p>
        </w:tc>
      </w:tr>
      <w:tr w:rsidR="004C0A3E" w:rsidRPr="004C0A3E" w14:paraId="7EC221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8A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C2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608635.43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B4F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2195015.27</w:t>
            </w:r>
          </w:p>
        </w:tc>
      </w:tr>
      <w:tr w:rsidR="004C0A3E" w:rsidRPr="004C0A3E" w14:paraId="4EFD3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BE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1E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608659.07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B4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2195082.90</w:t>
            </w:r>
          </w:p>
        </w:tc>
      </w:tr>
      <w:tr w:rsidR="004C0A3E" w:rsidRPr="004C0A3E" w14:paraId="13A93E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994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A7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608664.45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80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2195121.50</w:t>
            </w:r>
          </w:p>
        </w:tc>
      </w:tr>
      <w:tr w:rsidR="004C0A3E" w:rsidRPr="004C0A3E" w14:paraId="1BE44B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016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2C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608662.35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CD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2195165.56</w:t>
            </w:r>
          </w:p>
        </w:tc>
      </w:tr>
      <w:tr w:rsidR="004C0A3E" w:rsidRPr="004C0A3E" w14:paraId="3017DD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57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12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608643.14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787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2195173.84</w:t>
            </w:r>
          </w:p>
        </w:tc>
      </w:tr>
      <w:tr w:rsidR="004C0A3E" w:rsidRPr="004C0A3E" w14:paraId="063C84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64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72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608636.11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AD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2195151.13</w:t>
            </w:r>
          </w:p>
        </w:tc>
      </w:tr>
      <w:tr w:rsidR="004C0A3E" w:rsidRPr="004C0A3E" w14:paraId="52E165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29E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A7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608637.28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4C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2195138.24</w:t>
            </w:r>
          </w:p>
        </w:tc>
      </w:tr>
      <w:tr w:rsidR="004C0A3E" w:rsidRPr="004C0A3E" w14:paraId="059A7E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3C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62E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608590.67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ED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2195032.37</w:t>
            </w:r>
          </w:p>
        </w:tc>
      </w:tr>
      <w:tr w:rsidR="004C0A3E" w:rsidRPr="004C0A3E" w14:paraId="10F6D2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21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BA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608583.88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D70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2195002.87</w:t>
            </w:r>
          </w:p>
        </w:tc>
      </w:tr>
      <w:tr w:rsidR="004C0A3E" w:rsidRPr="004C0A3E" w14:paraId="2C6F71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60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0B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608591.62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F9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2194978.04</w:t>
            </w:r>
          </w:p>
        </w:tc>
      </w:tr>
      <w:tr w:rsidR="004C0A3E" w:rsidRPr="004C0A3E" w14:paraId="4D8E79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BD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042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608609.18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85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2194961.87</w:t>
            </w:r>
          </w:p>
        </w:tc>
      </w:tr>
      <w:tr w:rsidR="004C0A3E" w:rsidRPr="004C0A3E" w14:paraId="467C509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ACC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70AE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92DB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E21D9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CE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8D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2A7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2195460.29</w:t>
            </w:r>
          </w:p>
        </w:tc>
      </w:tr>
      <w:tr w:rsidR="004C0A3E" w:rsidRPr="004C0A3E" w14:paraId="7DDFB6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90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D0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80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2195465.93</w:t>
            </w:r>
          </w:p>
        </w:tc>
      </w:tr>
      <w:tr w:rsidR="004C0A3E" w:rsidRPr="004C0A3E" w14:paraId="0179FD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2C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A30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09F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2195485.06</w:t>
            </w:r>
          </w:p>
        </w:tc>
      </w:tr>
      <w:tr w:rsidR="004C0A3E" w:rsidRPr="004C0A3E" w14:paraId="1FD213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06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19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609774.37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7B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2195497.40</w:t>
            </w:r>
          </w:p>
        </w:tc>
      </w:tr>
      <w:tr w:rsidR="004C0A3E" w:rsidRPr="004C0A3E" w14:paraId="2AD1DC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DA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54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C4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2195497.17</w:t>
            </w:r>
          </w:p>
        </w:tc>
      </w:tr>
      <w:tr w:rsidR="004C0A3E" w:rsidRPr="004C0A3E" w14:paraId="2BDEE5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47B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DE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639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2195509.49</w:t>
            </w:r>
          </w:p>
        </w:tc>
      </w:tr>
      <w:tr w:rsidR="004C0A3E" w:rsidRPr="004C0A3E" w14:paraId="54B7D8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E2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58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0F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2195518.92</w:t>
            </w:r>
          </w:p>
        </w:tc>
      </w:tr>
      <w:tr w:rsidR="004C0A3E" w:rsidRPr="004C0A3E" w14:paraId="5FA6F6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F7C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E67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609768.15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A5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2195529.61</w:t>
            </w:r>
          </w:p>
        </w:tc>
      </w:tr>
      <w:tr w:rsidR="004C0A3E" w:rsidRPr="004C0A3E" w14:paraId="25EBF0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94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98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15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2195536.90</w:t>
            </w:r>
          </w:p>
        </w:tc>
      </w:tr>
      <w:tr w:rsidR="004C0A3E" w:rsidRPr="004C0A3E" w14:paraId="3C7447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B9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DF7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609768.33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14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2195544.29</w:t>
            </w:r>
          </w:p>
        </w:tc>
      </w:tr>
      <w:tr w:rsidR="004C0A3E" w:rsidRPr="004C0A3E" w14:paraId="43D96F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5FF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98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14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2195545.61</w:t>
            </w:r>
          </w:p>
        </w:tc>
      </w:tr>
      <w:tr w:rsidR="004C0A3E" w:rsidRPr="004C0A3E" w14:paraId="5A088C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59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951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609766.71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E9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2195551.14</w:t>
            </w:r>
          </w:p>
        </w:tc>
      </w:tr>
      <w:tr w:rsidR="004C0A3E" w:rsidRPr="004C0A3E" w14:paraId="04F32B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93F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C97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254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2195552.74</w:t>
            </w:r>
          </w:p>
        </w:tc>
      </w:tr>
      <w:tr w:rsidR="004C0A3E" w:rsidRPr="004C0A3E" w14:paraId="7EB058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A8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C0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609755.46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2D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2195567.68</w:t>
            </w:r>
          </w:p>
        </w:tc>
      </w:tr>
      <w:tr w:rsidR="004C0A3E" w:rsidRPr="004C0A3E" w14:paraId="3B4FCF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9D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EA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D6D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2195569.67</w:t>
            </w:r>
          </w:p>
        </w:tc>
      </w:tr>
      <w:tr w:rsidR="004C0A3E" w:rsidRPr="004C0A3E" w14:paraId="2F1DC3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AF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011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609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2195575.12</w:t>
            </w:r>
          </w:p>
        </w:tc>
      </w:tr>
      <w:tr w:rsidR="004C0A3E" w:rsidRPr="004C0A3E" w14:paraId="24AFCF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1E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C8A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4D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2195575.91</w:t>
            </w:r>
          </w:p>
        </w:tc>
      </w:tr>
      <w:tr w:rsidR="004C0A3E" w:rsidRPr="004C0A3E" w14:paraId="47E9FF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93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79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3F3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2195575.59</w:t>
            </w:r>
          </w:p>
        </w:tc>
      </w:tr>
      <w:tr w:rsidR="004C0A3E" w:rsidRPr="004C0A3E" w14:paraId="3CAAA4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C8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69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C8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2195576.27</w:t>
            </w:r>
          </w:p>
        </w:tc>
      </w:tr>
      <w:tr w:rsidR="004C0A3E" w:rsidRPr="004C0A3E" w14:paraId="0A1CC8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39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D2E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249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2195578.51</w:t>
            </w:r>
          </w:p>
        </w:tc>
      </w:tr>
      <w:tr w:rsidR="004C0A3E" w:rsidRPr="004C0A3E" w14:paraId="170C7E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1F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466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26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2195582.43</w:t>
            </w:r>
          </w:p>
        </w:tc>
      </w:tr>
      <w:tr w:rsidR="004C0A3E" w:rsidRPr="004C0A3E" w14:paraId="7828DC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826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41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349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2195587.33</w:t>
            </w:r>
          </w:p>
        </w:tc>
      </w:tr>
      <w:tr w:rsidR="004C0A3E" w:rsidRPr="004C0A3E" w14:paraId="060B1C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CE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538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E35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2195592.71</w:t>
            </w:r>
          </w:p>
        </w:tc>
      </w:tr>
      <w:tr w:rsidR="004C0A3E" w:rsidRPr="004C0A3E" w14:paraId="465C4A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B86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3E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81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2195597.59</w:t>
            </w:r>
          </w:p>
        </w:tc>
      </w:tr>
      <w:tr w:rsidR="004C0A3E" w:rsidRPr="004C0A3E" w14:paraId="0CA482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1FF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69F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8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2195601.69</w:t>
            </w:r>
          </w:p>
        </w:tc>
      </w:tr>
      <w:tr w:rsidR="004C0A3E" w:rsidRPr="004C0A3E" w14:paraId="525006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8B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323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82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2195606.57</w:t>
            </w:r>
          </w:p>
        </w:tc>
      </w:tr>
      <w:tr w:rsidR="004C0A3E" w:rsidRPr="004C0A3E" w14:paraId="27A12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5E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B9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53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2195610.45</w:t>
            </w:r>
          </w:p>
        </w:tc>
      </w:tr>
      <w:tr w:rsidR="004C0A3E" w:rsidRPr="004C0A3E" w14:paraId="2889DC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BCA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74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928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2195623.34</w:t>
            </w:r>
          </w:p>
        </w:tc>
      </w:tr>
      <w:tr w:rsidR="004C0A3E" w:rsidRPr="004C0A3E" w14:paraId="31E89B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84C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F8B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609670.85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E1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2195634.49</w:t>
            </w:r>
          </w:p>
        </w:tc>
      </w:tr>
      <w:tr w:rsidR="004C0A3E" w:rsidRPr="004C0A3E" w14:paraId="230654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2C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EC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609656.16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E36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2195622.78</w:t>
            </w:r>
          </w:p>
        </w:tc>
      </w:tr>
      <w:tr w:rsidR="004C0A3E" w:rsidRPr="004C0A3E" w14:paraId="362B43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12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E2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609680.97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57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2195586.34</w:t>
            </w:r>
          </w:p>
        </w:tc>
      </w:tr>
      <w:tr w:rsidR="004C0A3E" w:rsidRPr="004C0A3E" w14:paraId="1E11B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F8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8B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22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2195562.39</w:t>
            </w:r>
          </w:p>
        </w:tc>
      </w:tr>
      <w:tr w:rsidR="004C0A3E" w:rsidRPr="004C0A3E" w14:paraId="36AFC5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93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E2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3B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2195561.72</w:t>
            </w:r>
          </w:p>
        </w:tc>
      </w:tr>
      <w:tr w:rsidR="004C0A3E" w:rsidRPr="004C0A3E" w14:paraId="2121F8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50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CA4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BBB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2195449.24</w:t>
            </w:r>
          </w:p>
        </w:tc>
      </w:tr>
      <w:tr w:rsidR="004C0A3E" w:rsidRPr="004C0A3E" w14:paraId="2877B2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084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663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24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2195460.29</w:t>
            </w:r>
          </w:p>
        </w:tc>
      </w:tr>
      <w:tr w:rsidR="004C0A3E" w:rsidRPr="004C0A3E" w14:paraId="25A051D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47EC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16E1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A411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9AC15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1A0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A6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38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2195568.43</w:t>
            </w:r>
          </w:p>
        </w:tc>
      </w:tr>
      <w:tr w:rsidR="004C0A3E" w:rsidRPr="004C0A3E" w14:paraId="17B2A0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EA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00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F6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2195569.43</w:t>
            </w:r>
          </w:p>
        </w:tc>
      </w:tr>
      <w:tr w:rsidR="004C0A3E" w:rsidRPr="004C0A3E" w14:paraId="0E2BE4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49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F9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6AA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2195569.43</w:t>
            </w:r>
          </w:p>
        </w:tc>
      </w:tr>
      <w:tr w:rsidR="004C0A3E" w:rsidRPr="004C0A3E" w14:paraId="4CD343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A0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35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5D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2195568.43</w:t>
            </w:r>
          </w:p>
        </w:tc>
      </w:tr>
      <w:tr w:rsidR="004C0A3E" w:rsidRPr="004C0A3E" w14:paraId="43F80B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028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774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C53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2195568.43</w:t>
            </w:r>
          </w:p>
        </w:tc>
      </w:tr>
      <w:tr w:rsidR="004C0A3E" w:rsidRPr="004C0A3E" w14:paraId="1632741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A53C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D89B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9B5D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A2B1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D6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75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609258.97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C22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2195851.99</w:t>
            </w:r>
          </w:p>
        </w:tc>
      </w:tr>
      <w:tr w:rsidR="004C0A3E" w:rsidRPr="004C0A3E" w14:paraId="5C2CCF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FD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65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609244.77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E9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2195900.19</w:t>
            </w:r>
          </w:p>
        </w:tc>
      </w:tr>
      <w:tr w:rsidR="004C0A3E" w:rsidRPr="004C0A3E" w14:paraId="6C79E8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7C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04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609150.26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49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2195870.63</w:t>
            </w:r>
          </w:p>
        </w:tc>
      </w:tr>
      <w:tr w:rsidR="004C0A3E" w:rsidRPr="004C0A3E" w14:paraId="3B70E9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6D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65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609001.64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D2D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2195874.43</w:t>
            </w:r>
          </w:p>
        </w:tc>
      </w:tr>
      <w:tr w:rsidR="004C0A3E" w:rsidRPr="004C0A3E" w14:paraId="70F592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20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C0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608955.14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EB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2195850.96</w:t>
            </w:r>
          </w:p>
        </w:tc>
      </w:tr>
      <w:tr w:rsidR="004C0A3E" w:rsidRPr="004C0A3E" w14:paraId="40C441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0F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BB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608915.41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D3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2195829.33</w:t>
            </w:r>
          </w:p>
        </w:tc>
      </w:tr>
      <w:tr w:rsidR="004C0A3E" w:rsidRPr="004C0A3E" w14:paraId="72A4E4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0B0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1E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608896.57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0F8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2195815.27</w:t>
            </w:r>
          </w:p>
        </w:tc>
      </w:tr>
      <w:tr w:rsidR="004C0A3E" w:rsidRPr="004C0A3E" w14:paraId="13E9BA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F0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70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608898.85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E2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2195789.50</w:t>
            </w:r>
          </w:p>
        </w:tc>
      </w:tr>
      <w:tr w:rsidR="004C0A3E" w:rsidRPr="004C0A3E" w14:paraId="2D6AA8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436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17A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608909.03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45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2195762.60</w:t>
            </w:r>
          </w:p>
        </w:tc>
      </w:tr>
      <w:tr w:rsidR="004C0A3E" w:rsidRPr="004C0A3E" w14:paraId="3BC8FE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B5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B9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608953.93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4F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2195742.88</w:t>
            </w:r>
          </w:p>
        </w:tc>
      </w:tr>
      <w:tr w:rsidR="004C0A3E" w:rsidRPr="004C0A3E" w14:paraId="1AA8ED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5CF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99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609004.99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52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2195735.92</w:t>
            </w:r>
          </w:p>
        </w:tc>
      </w:tr>
      <w:tr w:rsidR="004C0A3E" w:rsidRPr="004C0A3E" w14:paraId="7CB7C3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36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9E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609061.28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13D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2195752.54</w:t>
            </w:r>
          </w:p>
        </w:tc>
      </w:tr>
      <w:tr w:rsidR="004C0A3E" w:rsidRPr="004C0A3E" w14:paraId="4860A6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4B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C91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609054.05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AE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2195759.51</w:t>
            </w:r>
          </w:p>
        </w:tc>
      </w:tr>
      <w:tr w:rsidR="004C0A3E" w:rsidRPr="004C0A3E" w14:paraId="0F4FA8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8E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EA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609091.57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580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2195774.79</w:t>
            </w:r>
          </w:p>
        </w:tc>
      </w:tr>
      <w:tr w:rsidR="004C0A3E" w:rsidRPr="004C0A3E" w14:paraId="20AA3F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24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DB1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609100.21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29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2195780.96</w:t>
            </w:r>
          </w:p>
        </w:tc>
      </w:tr>
      <w:tr w:rsidR="004C0A3E" w:rsidRPr="004C0A3E" w14:paraId="4DC82B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9DD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81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609081.60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E8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2195813.52</w:t>
            </w:r>
          </w:p>
        </w:tc>
      </w:tr>
      <w:tr w:rsidR="004C0A3E" w:rsidRPr="004C0A3E" w14:paraId="63754D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AC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3F9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609098.66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789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2195823.88</w:t>
            </w:r>
          </w:p>
        </w:tc>
      </w:tr>
      <w:tr w:rsidR="004C0A3E" w:rsidRPr="004C0A3E" w14:paraId="55EB0A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DC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EB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609117.09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ED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2195789.75</w:t>
            </w:r>
          </w:p>
        </w:tc>
      </w:tr>
      <w:tr w:rsidR="004C0A3E" w:rsidRPr="004C0A3E" w14:paraId="1459E6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612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43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609134.73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00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2195809.63</w:t>
            </w:r>
          </w:p>
        </w:tc>
      </w:tr>
      <w:tr w:rsidR="004C0A3E" w:rsidRPr="004C0A3E" w14:paraId="6AD4DB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BE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27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609172.26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BF7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2195826.26</w:t>
            </w:r>
          </w:p>
        </w:tc>
      </w:tr>
      <w:tr w:rsidR="004C0A3E" w:rsidRPr="004C0A3E" w14:paraId="79DD61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4D7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18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609190.22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2E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2195832.96</w:t>
            </w:r>
          </w:p>
        </w:tc>
      </w:tr>
      <w:tr w:rsidR="004C0A3E" w:rsidRPr="004C0A3E" w14:paraId="47F92C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A3C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23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609258.97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F1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2195851.99</w:t>
            </w:r>
          </w:p>
        </w:tc>
      </w:tr>
      <w:tr w:rsidR="004C0A3E" w:rsidRPr="004C0A3E" w14:paraId="0CB4CE8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137D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91C8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97CC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90FDB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43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5E6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71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2195659.52</w:t>
            </w:r>
          </w:p>
        </w:tc>
      </w:tr>
      <w:tr w:rsidR="004C0A3E" w:rsidRPr="004C0A3E" w14:paraId="03FA47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F8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0D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609765.53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191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2195664.70</w:t>
            </w:r>
          </w:p>
        </w:tc>
      </w:tr>
      <w:tr w:rsidR="004C0A3E" w:rsidRPr="004C0A3E" w14:paraId="717B6C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FE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091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81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2195666.33</w:t>
            </w:r>
          </w:p>
        </w:tc>
      </w:tr>
      <w:tr w:rsidR="004C0A3E" w:rsidRPr="004C0A3E" w14:paraId="103513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26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D76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B10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2195671.91</w:t>
            </w:r>
          </w:p>
        </w:tc>
      </w:tr>
      <w:tr w:rsidR="004C0A3E" w:rsidRPr="004C0A3E" w14:paraId="15A889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FC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B72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82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2195677.85</w:t>
            </w:r>
          </w:p>
        </w:tc>
      </w:tr>
      <w:tr w:rsidR="004C0A3E" w:rsidRPr="004C0A3E" w14:paraId="71423A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DF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7D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3E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2195683.47</w:t>
            </w:r>
          </w:p>
        </w:tc>
      </w:tr>
      <w:tr w:rsidR="004C0A3E" w:rsidRPr="004C0A3E" w14:paraId="1D9621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62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DF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97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2195685.16</w:t>
            </w:r>
          </w:p>
        </w:tc>
      </w:tr>
      <w:tr w:rsidR="004C0A3E" w:rsidRPr="004C0A3E" w14:paraId="351D6D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11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CD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AD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2195689.24</w:t>
            </w:r>
          </w:p>
        </w:tc>
      </w:tr>
      <w:tr w:rsidR="004C0A3E" w:rsidRPr="004C0A3E" w14:paraId="642CB9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B7B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78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EA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2195690.94</w:t>
            </w:r>
          </w:p>
        </w:tc>
      </w:tr>
      <w:tr w:rsidR="004C0A3E" w:rsidRPr="004C0A3E" w14:paraId="687A53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5A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64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84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2195695.38</w:t>
            </w:r>
          </w:p>
        </w:tc>
      </w:tr>
      <w:tr w:rsidR="004C0A3E" w:rsidRPr="004C0A3E" w14:paraId="66577E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13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E1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DD9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2195696.39</w:t>
            </w:r>
          </w:p>
        </w:tc>
      </w:tr>
      <w:tr w:rsidR="004C0A3E" w:rsidRPr="004C0A3E" w14:paraId="346EEE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08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08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59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2195700.89</w:t>
            </w:r>
          </w:p>
        </w:tc>
      </w:tr>
      <w:tr w:rsidR="004C0A3E" w:rsidRPr="004C0A3E" w14:paraId="18A8B5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53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E0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436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2195705.55</w:t>
            </w:r>
          </w:p>
        </w:tc>
      </w:tr>
      <w:tr w:rsidR="004C0A3E" w:rsidRPr="004C0A3E" w14:paraId="467718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FF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835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7DA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2195709.30</w:t>
            </w:r>
          </w:p>
        </w:tc>
      </w:tr>
      <w:tr w:rsidR="004C0A3E" w:rsidRPr="004C0A3E" w14:paraId="11A8BA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AA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8A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94D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2195715.59</w:t>
            </w:r>
          </w:p>
        </w:tc>
      </w:tr>
      <w:tr w:rsidR="004C0A3E" w:rsidRPr="004C0A3E" w14:paraId="10BFFF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66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7F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4C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2195719.00</w:t>
            </w:r>
          </w:p>
        </w:tc>
      </w:tr>
      <w:tr w:rsidR="004C0A3E" w:rsidRPr="004C0A3E" w14:paraId="464F92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5CC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2A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66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2195722.85</w:t>
            </w:r>
          </w:p>
        </w:tc>
      </w:tr>
      <w:tr w:rsidR="004C0A3E" w:rsidRPr="004C0A3E" w14:paraId="5DD445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40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55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609806.12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87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2195727.64</w:t>
            </w:r>
          </w:p>
        </w:tc>
      </w:tr>
      <w:tr w:rsidR="004C0A3E" w:rsidRPr="004C0A3E" w14:paraId="05E36D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123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441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66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2195732.85</w:t>
            </w:r>
          </w:p>
        </w:tc>
      </w:tr>
      <w:tr w:rsidR="004C0A3E" w:rsidRPr="004C0A3E" w14:paraId="6B6F82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E8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BAB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4E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2195733.87</w:t>
            </w:r>
          </w:p>
        </w:tc>
      </w:tr>
      <w:tr w:rsidR="004C0A3E" w:rsidRPr="004C0A3E" w14:paraId="62F2F4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C4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D6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97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2195739.37</w:t>
            </w:r>
          </w:p>
        </w:tc>
      </w:tr>
      <w:tr w:rsidR="004C0A3E" w:rsidRPr="004C0A3E" w14:paraId="733C8C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17A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AF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B5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2195740.80</w:t>
            </w:r>
          </w:p>
        </w:tc>
      </w:tr>
      <w:tr w:rsidR="004C0A3E" w:rsidRPr="004C0A3E" w14:paraId="1427FE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C69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AA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95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2195745.80</w:t>
            </w:r>
          </w:p>
        </w:tc>
      </w:tr>
      <w:tr w:rsidR="004C0A3E" w:rsidRPr="004C0A3E" w14:paraId="072F7A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4F9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55E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702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2195747.69</w:t>
            </w:r>
          </w:p>
        </w:tc>
      </w:tr>
      <w:tr w:rsidR="004C0A3E" w:rsidRPr="004C0A3E" w14:paraId="5FE48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2A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D5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609809.96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6D2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2195748.55</w:t>
            </w:r>
          </w:p>
        </w:tc>
      </w:tr>
      <w:tr w:rsidR="004C0A3E" w:rsidRPr="004C0A3E" w14:paraId="3CD04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2E9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CDB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E1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2195750.07</w:t>
            </w:r>
          </w:p>
        </w:tc>
      </w:tr>
      <w:tr w:rsidR="004C0A3E" w:rsidRPr="004C0A3E" w14:paraId="1B2CE8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13E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202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C2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2195751.08</w:t>
            </w:r>
          </w:p>
        </w:tc>
      </w:tr>
      <w:tr w:rsidR="004C0A3E" w:rsidRPr="004C0A3E" w14:paraId="2CA36F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E2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BA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531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2195751.98</w:t>
            </w:r>
          </w:p>
        </w:tc>
      </w:tr>
      <w:tr w:rsidR="004C0A3E" w:rsidRPr="004C0A3E" w14:paraId="5F1983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F52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8F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66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2195755.05</w:t>
            </w:r>
          </w:p>
        </w:tc>
      </w:tr>
      <w:tr w:rsidR="004C0A3E" w:rsidRPr="004C0A3E" w14:paraId="4AB6D0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617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5E8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4C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2195757.44</w:t>
            </w:r>
          </w:p>
        </w:tc>
      </w:tr>
      <w:tr w:rsidR="004C0A3E" w:rsidRPr="004C0A3E" w14:paraId="39B90F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B3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45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7C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2195758.97</w:t>
            </w:r>
          </w:p>
        </w:tc>
      </w:tr>
      <w:tr w:rsidR="004C0A3E" w:rsidRPr="004C0A3E" w14:paraId="5F61F4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C7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B0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84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2195762.51</w:t>
            </w:r>
          </w:p>
        </w:tc>
      </w:tr>
      <w:tr w:rsidR="004C0A3E" w:rsidRPr="004C0A3E" w14:paraId="128DE9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E4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1E8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C2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2195764.01</w:t>
            </w:r>
          </w:p>
        </w:tc>
      </w:tr>
      <w:tr w:rsidR="004C0A3E" w:rsidRPr="004C0A3E" w14:paraId="22C945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02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54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ED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2195769.93</w:t>
            </w:r>
          </w:p>
        </w:tc>
      </w:tr>
      <w:tr w:rsidR="004C0A3E" w:rsidRPr="004C0A3E" w14:paraId="320A23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377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538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05C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2195776.37</w:t>
            </w:r>
          </w:p>
        </w:tc>
      </w:tr>
      <w:tr w:rsidR="004C0A3E" w:rsidRPr="004C0A3E" w14:paraId="0E0602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33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123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C6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2195779.60</w:t>
            </w:r>
          </w:p>
        </w:tc>
      </w:tr>
      <w:tr w:rsidR="004C0A3E" w:rsidRPr="004C0A3E" w14:paraId="61FF8D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E4A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43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609791.04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87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2195781.55</w:t>
            </w:r>
          </w:p>
        </w:tc>
      </w:tr>
      <w:tr w:rsidR="004C0A3E" w:rsidRPr="004C0A3E" w14:paraId="68CFF7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33C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CB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8FA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2195783.07</w:t>
            </w:r>
          </w:p>
        </w:tc>
      </w:tr>
      <w:tr w:rsidR="004C0A3E" w:rsidRPr="004C0A3E" w14:paraId="4CFE02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49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3C8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FFF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2195786.56</w:t>
            </w:r>
          </w:p>
        </w:tc>
      </w:tr>
      <w:tr w:rsidR="004C0A3E" w:rsidRPr="004C0A3E" w14:paraId="1D549C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0D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81B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05B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2195787.40</w:t>
            </w:r>
          </w:p>
        </w:tc>
      </w:tr>
      <w:tr w:rsidR="004C0A3E" w:rsidRPr="004C0A3E" w14:paraId="570B26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71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D2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EC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2195790.37</w:t>
            </w:r>
          </w:p>
        </w:tc>
      </w:tr>
      <w:tr w:rsidR="004C0A3E" w:rsidRPr="004C0A3E" w14:paraId="29D229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5E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75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78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2195793.04</w:t>
            </w:r>
          </w:p>
        </w:tc>
      </w:tr>
      <w:tr w:rsidR="004C0A3E" w:rsidRPr="004C0A3E" w14:paraId="7653F3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809D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85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46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2195795.25</w:t>
            </w:r>
          </w:p>
        </w:tc>
      </w:tr>
      <w:tr w:rsidR="004C0A3E" w:rsidRPr="004C0A3E" w14:paraId="69AB79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AF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98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968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2195798.95</w:t>
            </w:r>
          </w:p>
        </w:tc>
      </w:tr>
      <w:tr w:rsidR="004C0A3E" w:rsidRPr="004C0A3E" w14:paraId="0AD434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0E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D8E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94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2195804.32</w:t>
            </w:r>
          </w:p>
        </w:tc>
      </w:tr>
      <w:tr w:rsidR="004C0A3E" w:rsidRPr="004C0A3E" w14:paraId="421289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62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DC2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609824.83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E5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2195810.48</w:t>
            </w:r>
          </w:p>
        </w:tc>
      </w:tr>
      <w:tr w:rsidR="004C0A3E" w:rsidRPr="004C0A3E" w14:paraId="3987C6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F8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7C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9A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2195829.71</w:t>
            </w:r>
          </w:p>
        </w:tc>
      </w:tr>
      <w:tr w:rsidR="004C0A3E" w:rsidRPr="004C0A3E" w14:paraId="588B03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ED5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341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609825.58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20F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2195836.23</w:t>
            </w:r>
          </w:p>
        </w:tc>
      </w:tr>
      <w:tr w:rsidR="004C0A3E" w:rsidRPr="004C0A3E" w14:paraId="7F4D13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8E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C8E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609827.87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A04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2195841.94</w:t>
            </w:r>
          </w:p>
        </w:tc>
      </w:tr>
      <w:tr w:rsidR="004C0A3E" w:rsidRPr="004C0A3E" w14:paraId="641CF0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F08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BB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49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2195848.33</w:t>
            </w:r>
          </w:p>
        </w:tc>
      </w:tr>
      <w:tr w:rsidR="004C0A3E" w:rsidRPr="004C0A3E" w14:paraId="774A0B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E3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EB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609831.35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35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2195861.39</w:t>
            </w:r>
          </w:p>
        </w:tc>
      </w:tr>
      <w:tr w:rsidR="004C0A3E" w:rsidRPr="004C0A3E" w14:paraId="41F690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6A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06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609835.20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58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2195873.70</w:t>
            </w:r>
          </w:p>
        </w:tc>
      </w:tr>
      <w:tr w:rsidR="004C0A3E" w:rsidRPr="004C0A3E" w14:paraId="0F4BDD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08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32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609843.73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0A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2195891.24</w:t>
            </w:r>
          </w:p>
        </w:tc>
      </w:tr>
      <w:tr w:rsidR="004C0A3E" w:rsidRPr="004C0A3E" w14:paraId="1E0348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E6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74A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20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2195906.49</w:t>
            </w:r>
          </w:p>
        </w:tc>
      </w:tr>
      <w:tr w:rsidR="004C0A3E" w:rsidRPr="004C0A3E" w14:paraId="06D3A1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FF4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4CA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36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2195920.58</w:t>
            </w:r>
          </w:p>
        </w:tc>
      </w:tr>
      <w:tr w:rsidR="004C0A3E" w:rsidRPr="004C0A3E" w14:paraId="65B99F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BD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58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A6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2195932.31</w:t>
            </w:r>
          </w:p>
        </w:tc>
      </w:tr>
      <w:tr w:rsidR="004C0A3E" w:rsidRPr="004C0A3E" w14:paraId="6D8E14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FB0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D3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609869.12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C0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2195943.35</w:t>
            </w:r>
          </w:p>
        </w:tc>
      </w:tr>
      <w:tr w:rsidR="004C0A3E" w:rsidRPr="004C0A3E" w14:paraId="2C359F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BA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A8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609873.09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CA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2195956.03</w:t>
            </w:r>
          </w:p>
        </w:tc>
      </w:tr>
      <w:tr w:rsidR="004C0A3E" w:rsidRPr="004C0A3E" w14:paraId="1B0B8B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1A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0C6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7A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2195962.60</w:t>
            </w:r>
          </w:p>
        </w:tc>
      </w:tr>
      <w:tr w:rsidR="004C0A3E" w:rsidRPr="004C0A3E" w14:paraId="1AE1C5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3F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32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25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2195968.83</w:t>
            </w:r>
          </w:p>
        </w:tc>
      </w:tr>
      <w:tr w:rsidR="004C0A3E" w:rsidRPr="004C0A3E" w14:paraId="6BA990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1A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09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31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2195977.67</w:t>
            </w:r>
          </w:p>
        </w:tc>
      </w:tr>
      <w:tr w:rsidR="004C0A3E" w:rsidRPr="004C0A3E" w14:paraId="43405A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D1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D86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609853.07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93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2195979.59</w:t>
            </w:r>
          </w:p>
        </w:tc>
      </w:tr>
      <w:tr w:rsidR="004C0A3E" w:rsidRPr="004C0A3E" w14:paraId="389A74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50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8E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609839.64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8B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2195982.46</w:t>
            </w:r>
          </w:p>
        </w:tc>
      </w:tr>
      <w:tr w:rsidR="004C0A3E" w:rsidRPr="004C0A3E" w14:paraId="7725F5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F5B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049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99A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2195973.56</w:t>
            </w:r>
          </w:p>
        </w:tc>
      </w:tr>
      <w:tr w:rsidR="004C0A3E" w:rsidRPr="004C0A3E" w14:paraId="3E35D3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50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EF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609846.64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54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2195939.06</w:t>
            </w:r>
          </w:p>
        </w:tc>
      </w:tr>
      <w:tr w:rsidR="004C0A3E" w:rsidRPr="004C0A3E" w14:paraId="5E7C67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42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66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91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2195773.76</w:t>
            </w:r>
          </w:p>
        </w:tc>
      </w:tr>
      <w:tr w:rsidR="004C0A3E" w:rsidRPr="004C0A3E" w14:paraId="073156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CD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DE6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B9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2195749.10</w:t>
            </w:r>
          </w:p>
        </w:tc>
      </w:tr>
      <w:tr w:rsidR="004C0A3E" w:rsidRPr="004C0A3E" w14:paraId="26EC46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FB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6F1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74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2195723.43</w:t>
            </w:r>
          </w:p>
        </w:tc>
      </w:tr>
      <w:tr w:rsidR="004C0A3E" w:rsidRPr="004C0A3E" w14:paraId="6D2247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21B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D0D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601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2195682.87</w:t>
            </w:r>
          </w:p>
        </w:tc>
      </w:tr>
      <w:tr w:rsidR="004C0A3E" w:rsidRPr="004C0A3E" w14:paraId="4501CC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97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33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C7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2195669.19</w:t>
            </w:r>
          </w:p>
        </w:tc>
      </w:tr>
      <w:tr w:rsidR="004C0A3E" w:rsidRPr="004C0A3E" w14:paraId="5D046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A0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E5D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E0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2195655.17</w:t>
            </w:r>
          </w:p>
        </w:tc>
      </w:tr>
      <w:tr w:rsidR="004C0A3E" w:rsidRPr="004C0A3E" w14:paraId="5D134F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FA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5A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9D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2195646.44</w:t>
            </w:r>
          </w:p>
        </w:tc>
      </w:tr>
      <w:tr w:rsidR="004C0A3E" w:rsidRPr="004C0A3E" w14:paraId="1DAB6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4A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B4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609710.46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1F5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2195632.85</w:t>
            </w:r>
          </w:p>
        </w:tc>
      </w:tr>
      <w:tr w:rsidR="004C0A3E" w:rsidRPr="004C0A3E" w14:paraId="6C1D80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0E7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8A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35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2195623.43</w:t>
            </w:r>
          </w:p>
        </w:tc>
      </w:tr>
      <w:tr w:rsidR="004C0A3E" w:rsidRPr="004C0A3E" w14:paraId="18EE96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0A9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AFE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96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2195625.72</w:t>
            </w:r>
          </w:p>
        </w:tc>
      </w:tr>
      <w:tr w:rsidR="004C0A3E" w:rsidRPr="004C0A3E" w14:paraId="144E4F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3D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9B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20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2195627.97</w:t>
            </w:r>
          </w:p>
        </w:tc>
      </w:tr>
      <w:tr w:rsidR="004C0A3E" w:rsidRPr="004C0A3E" w14:paraId="394ADB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2F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93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074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2195629.28</w:t>
            </w:r>
          </w:p>
        </w:tc>
      </w:tr>
      <w:tr w:rsidR="004C0A3E" w:rsidRPr="004C0A3E" w14:paraId="23606F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7D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2D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477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2195632.37</w:t>
            </w:r>
          </w:p>
        </w:tc>
      </w:tr>
      <w:tr w:rsidR="004C0A3E" w:rsidRPr="004C0A3E" w14:paraId="5DB8E4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F7C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28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70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2195637.43</w:t>
            </w:r>
          </w:p>
        </w:tc>
      </w:tr>
      <w:tr w:rsidR="004C0A3E" w:rsidRPr="004C0A3E" w14:paraId="3093C8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17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7A7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58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2195644.90</w:t>
            </w:r>
          </w:p>
        </w:tc>
      </w:tr>
      <w:tr w:rsidR="004C0A3E" w:rsidRPr="004C0A3E" w14:paraId="2FDEA9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327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50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DA4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2195649.59</w:t>
            </w:r>
          </w:p>
        </w:tc>
      </w:tr>
      <w:tr w:rsidR="004C0A3E" w:rsidRPr="004C0A3E" w14:paraId="08CF51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6E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C99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D59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2195654.33</w:t>
            </w:r>
          </w:p>
        </w:tc>
      </w:tr>
      <w:tr w:rsidR="004C0A3E" w:rsidRPr="004C0A3E" w14:paraId="4F0DA3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7B7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831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B67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2195659.52</w:t>
            </w:r>
          </w:p>
        </w:tc>
      </w:tr>
      <w:tr w:rsidR="004C0A3E" w:rsidRPr="004C0A3E" w14:paraId="744C6ED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B88C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ABE4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2023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85642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62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54F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0C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2195975.96</w:t>
            </w:r>
          </w:p>
        </w:tc>
      </w:tr>
      <w:tr w:rsidR="004C0A3E" w:rsidRPr="004C0A3E" w14:paraId="598AC1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BD8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61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C8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2195983.42</w:t>
            </w:r>
          </w:p>
        </w:tc>
      </w:tr>
      <w:tr w:rsidR="004C0A3E" w:rsidRPr="004C0A3E" w14:paraId="5952DA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E6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B4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4A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2195996.54</w:t>
            </w:r>
          </w:p>
        </w:tc>
      </w:tr>
      <w:tr w:rsidR="004C0A3E" w:rsidRPr="004C0A3E" w14:paraId="30728E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51A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00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7D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2196001.49</w:t>
            </w:r>
          </w:p>
        </w:tc>
      </w:tr>
      <w:tr w:rsidR="004C0A3E" w:rsidRPr="004C0A3E" w14:paraId="352B98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49C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5B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609532.56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B2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2195986.58</w:t>
            </w:r>
          </w:p>
        </w:tc>
      </w:tr>
      <w:tr w:rsidR="004C0A3E" w:rsidRPr="004C0A3E" w14:paraId="6554A4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0DE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6E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609484.64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85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2195971.77</w:t>
            </w:r>
          </w:p>
        </w:tc>
      </w:tr>
      <w:tr w:rsidR="004C0A3E" w:rsidRPr="004C0A3E" w14:paraId="1F634F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44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9A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609436.68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EE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2195957.02</w:t>
            </w:r>
          </w:p>
        </w:tc>
      </w:tr>
      <w:tr w:rsidR="004C0A3E" w:rsidRPr="004C0A3E" w14:paraId="3623CC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48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9F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609388.67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ACD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2195942.34</w:t>
            </w:r>
          </w:p>
        </w:tc>
      </w:tr>
      <w:tr w:rsidR="004C0A3E" w:rsidRPr="004C0A3E" w14:paraId="4A08E7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4E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85B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609338.21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D8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2195927.67</w:t>
            </w:r>
          </w:p>
        </w:tc>
      </w:tr>
      <w:tr w:rsidR="004C0A3E" w:rsidRPr="004C0A3E" w14:paraId="2AE64D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23E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3C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609272.41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10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2195908.71</w:t>
            </w:r>
          </w:p>
        </w:tc>
      </w:tr>
      <w:tr w:rsidR="004C0A3E" w:rsidRPr="004C0A3E" w14:paraId="0510BF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EF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BEA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609289.97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C5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2195843.19</w:t>
            </w:r>
          </w:p>
        </w:tc>
      </w:tr>
      <w:tr w:rsidR="004C0A3E" w:rsidRPr="004C0A3E" w14:paraId="02F779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1A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0DE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609313.41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D0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2195853.25</w:t>
            </w:r>
          </w:p>
        </w:tc>
      </w:tr>
      <w:tr w:rsidR="004C0A3E" w:rsidRPr="004C0A3E" w14:paraId="2D5E6E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0C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6D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609355.25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6F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2195844.99</w:t>
            </w:r>
          </w:p>
        </w:tc>
      </w:tr>
      <w:tr w:rsidR="004C0A3E" w:rsidRPr="004C0A3E" w14:paraId="3C5207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5E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2F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609402.19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F6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2195877.28</w:t>
            </w:r>
          </w:p>
        </w:tc>
      </w:tr>
      <w:tr w:rsidR="004C0A3E" w:rsidRPr="004C0A3E" w14:paraId="0093AC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E4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C76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609427.45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BB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2195889.22</w:t>
            </w:r>
          </w:p>
        </w:tc>
      </w:tr>
      <w:tr w:rsidR="004C0A3E" w:rsidRPr="004C0A3E" w14:paraId="2AC20B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5F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07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609441.91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B0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2195899.32</w:t>
            </w:r>
          </w:p>
        </w:tc>
      </w:tr>
      <w:tr w:rsidR="004C0A3E" w:rsidRPr="004C0A3E" w14:paraId="49BC68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BE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A8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609459.23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E03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2195931.43</w:t>
            </w:r>
          </w:p>
        </w:tc>
      </w:tr>
      <w:tr w:rsidR="004C0A3E" w:rsidRPr="004C0A3E" w14:paraId="79275C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42F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6F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609477.61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899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2195942.17</w:t>
            </w:r>
          </w:p>
        </w:tc>
      </w:tr>
      <w:tr w:rsidR="004C0A3E" w:rsidRPr="004C0A3E" w14:paraId="7B79A2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68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3D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609510.05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D4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2195975.53</w:t>
            </w:r>
          </w:p>
        </w:tc>
      </w:tr>
      <w:tr w:rsidR="004C0A3E" w:rsidRPr="004C0A3E" w14:paraId="5DABA7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A8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480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83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2195975.96</w:t>
            </w:r>
          </w:p>
        </w:tc>
      </w:tr>
      <w:tr w:rsidR="004C0A3E" w:rsidRPr="004C0A3E" w14:paraId="1451949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3570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DF30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0D3F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35525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D1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BE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12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2195909.86</w:t>
            </w:r>
          </w:p>
        </w:tc>
      </w:tr>
      <w:tr w:rsidR="004C0A3E" w:rsidRPr="004C0A3E" w14:paraId="5E8DCA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69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D4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A1A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2195910.86</w:t>
            </w:r>
          </w:p>
        </w:tc>
      </w:tr>
      <w:tr w:rsidR="004C0A3E" w:rsidRPr="004C0A3E" w14:paraId="739361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92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85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240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2195910.86</w:t>
            </w:r>
          </w:p>
        </w:tc>
      </w:tr>
      <w:tr w:rsidR="004C0A3E" w:rsidRPr="004C0A3E" w14:paraId="21B7FC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512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CB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68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2195909.86</w:t>
            </w:r>
          </w:p>
        </w:tc>
      </w:tr>
      <w:tr w:rsidR="004C0A3E" w:rsidRPr="004C0A3E" w14:paraId="76466D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3DA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FE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D10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2195909.86</w:t>
            </w:r>
          </w:p>
        </w:tc>
      </w:tr>
      <w:tr w:rsidR="004C0A3E" w:rsidRPr="004C0A3E" w14:paraId="2BF3A16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C7C7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EEF4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DD2F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EE799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3CB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2D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8E5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2196138.01</w:t>
            </w:r>
          </w:p>
        </w:tc>
      </w:tr>
      <w:tr w:rsidR="004C0A3E" w:rsidRPr="004C0A3E" w14:paraId="3AD577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89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B03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A6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2196165.71</w:t>
            </w:r>
          </w:p>
        </w:tc>
      </w:tr>
      <w:tr w:rsidR="004C0A3E" w:rsidRPr="004C0A3E" w14:paraId="01DFB4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C5C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8C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606204.36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217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2196202.51</w:t>
            </w:r>
          </w:p>
        </w:tc>
      </w:tr>
      <w:tr w:rsidR="004C0A3E" w:rsidRPr="004C0A3E" w14:paraId="6045F6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E1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C70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93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2196232.29</w:t>
            </w:r>
          </w:p>
        </w:tc>
      </w:tr>
      <w:tr w:rsidR="004C0A3E" w:rsidRPr="004C0A3E" w14:paraId="0B0357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E49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6B9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606148.63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50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2196228.05</w:t>
            </w:r>
          </w:p>
        </w:tc>
      </w:tr>
      <w:tr w:rsidR="004C0A3E" w:rsidRPr="004C0A3E" w14:paraId="66634B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1E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3E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601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2196242.92</w:t>
            </w:r>
          </w:p>
        </w:tc>
      </w:tr>
      <w:tr w:rsidR="004C0A3E" w:rsidRPr="004C0A3E" w14:paraId="33D421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2B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24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606016.01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19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2196257.95</w:t>
            </w:r>
          </w:p>
        </w:tc>
      </w:tr>
      <w:tr w:rsidR="004C0A3E" w:rsidRPr="004C0A3E" w14:paraId="47C8D4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87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AD8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605970.77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72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2196265.35</w:t>
            </w:r>
          </w:p>
        </w:tc>
      </w:tr>
      <w:tr w:rsidR="004C0A3E" w:rsidRPr="004C0A3E" w14:paraId="7B2E81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01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C93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605926.62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02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2196274.20</w:t>
            </w:r>
          </w:p>
        </w:tc>
      </w:tr>
      <w:tr w:rsidR="004C0A3E" w:rsidRPr="004C0A3E" w14:paraId="1AD2F9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90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A09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605897.44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89D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2196275.08</w:t>
            </w:r>
          </w:p>
        </w:tc>
      </w:tr>
      <w:tr w:rsidR="004C0A3E" w:rsidRPr="004C0A3E" w14:paraId="795A9F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F8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56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605898.67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7F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2196269.90</w:t>
            </w:r>
          </w:p>
        </w:tc>
      </w:tr>
      <w:tr w:rsidR="004C0A3E" w:rsidRPr="004C0A3E" w14:paraId="7F2F67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1F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4D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605898.14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367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2196264.91</w:t>
            </w:r>
          </w:p>
        </w:tc>
      </w:tr>
      <w:tr w:rsidR="004C0A3E" w:rsidRPr="004C0A3E" w14:paraId="7C1288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8A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99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605896.60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32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2196260.26</w:t>
            </w:r>
          </w:p>
        </w:tc>
      </w:tr>
      <w:tr w:rsidR="004C0A3E" w:rsidRPr="004C0A3E" w14:paraId="5495D8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B4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BF2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605893.15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3F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2196255.96</w:t>
            </w:r>
          </w:p>
        </w:tc>
      </w:tr>
      <w:tr w:rsidR="004C0A3E" w:rsidRPr="004C0A3E" w14:paraId="235716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BD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210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605888.85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1CC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2196253.03</w:t>
            </w:r>
          </w:p>
        </w:tc>
      </w:tr>
      <w:tr w:rsidR="004C0A3E" w:rsidRPr="004C0A3E" w14:paraId="3DB40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E35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E2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605883.35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1AE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2196251.82</w:t>
            </w:r>
          </w:p>
        </w:tc>
      </w:tr>
      <w:tr w:rsidR="004C0A3E" w:rsidRPr="004C0A3E" w14:paraId="161A3F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95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E6A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605876.64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62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2196250.96</w:t>
            </w:r>
          </w:p>
        </w:tc>
      </w:tr>
      <w:tr w:rsidR="004C0A3E" w:rsidRPr="004C0A3E" w14:paraId="515253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19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05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605868.54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45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2196250.61</w:t>
            </w:r>
          </w:p>
        </w:tc>
      </w:tr>
      <w:tr w:rsidR="004C0A3E" w:rsidRPr="004C0A3E" w14:paraId="6A63FA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FC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2E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605863.89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50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2196248.88</w:t>
            </w:r>
          </w:p>
        </w:tc>
      </w:tr>
      <w:tr w:rsidR="004C0A3E" w:rsidRPr="004C0A3E" w14:paraId="167E05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90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83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605860.28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9E6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2196245.96</w:t>
            </w:r>
          </w:p>
        </w:tc>
      </w:tr>
      <w:tr w:rsidR="004C0A3E" w:rsidRPr="004C0A3E" w14:paraId="613995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82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05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52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2196240.28</w:t>
            </w:r>
          </w:p>
        </w:tc>
      </w:tr>
      <w:tr w:rsidR="004C0A3E" w:rsidRPr="004C0A3E" w14:paraId="516D6B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E5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C7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605854.78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B2F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2196235.11</w:t>
            </w:r>
          </w:p>
        </w:tc>
      </w:tr>
      <w:tr w:rsidR="004C0A3E" w:rsidRPr="004C0A3E" w14:paraId="43F180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4B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2F8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5E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2196231.15</w:t>
            </w:r>
          </w:p>
        </w:tc>
      </w:tr>
      <w:tr w:rsidR="004C0A3E" w:rsidRPr="004C0A3E" w14:paraId="5AF9B2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54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3A3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605846.51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1B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2196230.29</w:t>
            </w:r>
          </w:p>
        </w:tc>
      </w:tr>
      <w:tr w:rsidR="004C0A3E" w:rsidRPr="004C0A3E" w14:paraId="770C52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19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29D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605842.55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7B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2196230.13</w:t>
            </w:r>
          </w:p>
        </w:tc>
      </w:tr>
      <w:tr w:rsidR="004C0A3E" w:rsidRPr="004C0A3E" w14:paraId="396BBB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EB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50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605835.68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C46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2196230.63</w:t>
            </w:r>
          </w:p>
        </w:tc>
      </w:tr>
      <w:tr w:rsidR="004C0A3E" w:rsidRPr="004C0A3E" w14:paraId="5D6ACE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44E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9D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36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2196232.69</w:t>
            </w:r>
          </w:p>
        </w:tc>
      </w:tr>
      <w:tr w:rsidR="004C0A3E" w:rsidRPr="004C0A3E" w14:paraId="195F04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1D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34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79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2196237.01</w:t>
            </w:r>
          </w:p>
        </w:tc>
      </w:tr>
      <w:tr w:rsidR="004C0A3E" w:rsidRPr="004C0A3E" w14:paraId="0309F7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97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DB2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58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2196239.25</w:t>
            </w:r>
          </w:p>
        </w:tc>
      </w:tr>
      <w:tr w:rsidR="004C0A3E" w:rsidRPr="004C0A3E" w14:paraId="78EE3E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B0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70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FC8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2196238.04</w:t>
            </w:r>
          </w:p>
        </w:tc>
      </w:tr>
      <w:tr w:rsidR="004C0A3E" w:rsidRPr="004C0A3E" w14:paraId="08E9F3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20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8A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6D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2196235.11</w:t>
            </w:r>
          </w:p>
        </w:tc>
      </w:tr>
      <w:tr w:rsidR="004C0A3E" w:rsidRPr="004C0A3E" w14:paraId="11B330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849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74C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56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2196233.92</w:t>
            </w:r>
          </w:p>
        </w:tc>
      </w:tr>
      <w:tr w:rsidR="004C0A3E" w:rsidRPr="004C0A3E" w14:paraId="47E66C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A7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2B1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13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2196230.99</w:t>
            </w:r>
          </w:p>
        </w:tc>
      </w:tr>
      <w:tr w:rsidR="004C0A3E" w:rsidRPr="004C0A3E" w14:paraId="5C4DEF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266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0F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EE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2196225.55</w:t>
            </w:r>
          </w:p>
        </w:tc>
      </w:tr>
      <w:tr w:rsidR="004C0A3E" w:rsidRPr="004C0A3E" w14:paraId="575642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71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B98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51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2196217.74</w:t>
            </w:r>
          </w:p>
        </w:tc>
      </w:tr>
      <w:tr w:rsidR="004C0A3E" w:rsidRPr="004C0A3E" w14:paraId="140D2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F8C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EB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264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2196211.65</w:t>
            </w:r>
          </w:p>
        </w:tc>
      </w:tr>
      <w:tr w:rsidR="004C0A3E" w:rsidRPr="004C0A3E" w14:paraId="042EF6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F1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43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605809.74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1D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2196206.87</w:t>
            </w:r>
          </w:p>
        </w:tc>
      </w:tr>
      <w:tr w:rsidR="004C0A3E" w:rsidRPr="004C0A3E" w14:paraId="486E9F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EB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4C3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605801.93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93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2196204.05</w:t>
            </w:r>
          </w:p>
        </w:tc>
      </w:tr>
      <w:tr w:rsidR="004C0A3E" w:rsidRPr="004C0A3E" w14:paraId="51165A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36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13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605795.41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D7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2196202.53</w:t>
            </w:r>
          </w:p>
        </w:tc>
      </w:tr>
      <w:tr w:rsidR="004C0A3E" w:rsidRPr="004C0A3E" w14:paraId="234D23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C3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3D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605787.39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B6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2196204.05</w:t>
            </w:r>
          </w:p>
        </w:tc>
      </w:tr>
      <w:tr w:rsidR="004C0A3E" w:rsidRPr="004C0A3E" w14:paraId="1405B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01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1F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605780.44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73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2196204.70</w:t>
            </w:r>
          </w:p>
        </w:tc>
      </w:tr>
      <w:tr w:rsidR="004C0A3E" w:rsidRPr="004C0A3E" w14:paraId="220224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136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D2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605774.15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0D7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2196207.31</w:t>
            </w:r>
          </w:p>
        </w:tc>
      </w:tr>
      <w:tr w:rsidR="004C0A3E" w:rsidRPr="004C0A3E" w14:paraId="205B04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1CC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DE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DB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2196209.91</w:t>
            </w:r>
          </w:p>
        </w:tc>
      </w:tr>
      <w:tr w:rsidR="004C0A3E" w:rsidRPr="004C0A3E" w14:paraId="115A2E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9B5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5C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C4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2196212.94</w:t>
            </w:r>
          </w:p>
        </w:tc>
      </w:tr>
      <w:tr w:rsidR="004C0A3E" w:rsidRPr="004C0A3E" w14:paraId="6C47EF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F4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FF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D1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2196212.94</w:t>
            </w:r>
          </w:p>
        </w:tc>
      </w:tr>
      <w:tr w:rsidR="004C0A3E" w:rsidRPr="004C0A3E" w14:paraId="449ECD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D0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AE7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52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2196210.78</w:t>
            </w:r>
          </w:p>
        </w:tc>
      </w:tr>
      <w:tr w:rsidR="004C0A3E" w:rsidRPr="004C0A3E" w14:paraId="689E7E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30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7CF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D3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2196207.96</w:t>
            </w:r>
          </w:p>
        </w:tc>
      </w:tr>
      <w:tr w:rsidR="004C0A3E" w:rsidRPr="004C0A3E" w14:paraId="07A3CC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54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332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605761.34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82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2196205.79</w:t>
            </w:r>
          </w:p>
        </w:tc>
      </w:tr>
      <w:tr w:rsidR="004C0A3E" w:rsidRPr="004C0A3E" w14:paraId="63EDD3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C4C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4BC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F21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2196203.40</w:t>
            </w:r>
          </w:p>
        </w:tc>
      </w:tr>
      <w:tr w:rsidR="004C0A3E" w:rsidRPr="004C0A3E" w14:paraId="6394AA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8B7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026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319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2196201.22</w:t>
            </w:r>
          </w:p>
        </w:tc>
      </w:tr>
      <w:tr w:rsidR="004C0A3E" w:rsidRPr="004C0A3E" w14:paraId="3205CD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B2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02E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1F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2196198.63</w:t>
            </w:r>
          </w:p>
        </w:tc>
      </w:tr>
      <w:tr w:rsidR="004C0A3E" w:rsidRPr="004C0A3E" w14:paraId="43D869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EA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8B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35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2196196.66</w:t>
            </w:r>
          </w:p>
        </w:tc>
      </w:tr>
      <w:tr w:rsidR="004C0A3E" w:rsidRPr="004C0A3E" w14:paraId="30E003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414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A7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04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2196194.05</w:t>
            </w:r>
          </w:p>
        </w:tc>
      </w:tr>
      <w:tr w:rsidR="004C0A3E" w:rsidRPr="004C0A3E" w14:paraId="617CD3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68B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EB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09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2196191.45</w:t>
            </w:r>
          </w:p>
        </w:tc>
      </w:tr>
      <w:tr w:rsidR="004C0A3E" w:rsidRPr="004C0A3E" w14:paraId="0AFB51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934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D9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2D5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2196189.27</w:t>
            </w:r>
          </w:p>
        </w:tc>
      </w:tr>
      <w:tr w:rsidR="004C0A3E" w:rsidRPr="004C0A3E" w14:paraId="53E349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12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C1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7C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2196186.46</w:t>
            </w:r>
          </w:p>
        </w:tc>
      </w:tr>
      <w:tr w:rsidR="004C0A3E" w:rsidRPr="004C0A3E" w14:paraId="1ED1DA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4B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3EE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605763.24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E8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2196180.29</w:t>
            </w:r>
          </w:p>
        </w:tc>
      </w:tr>
      <w:tr w:rsidR="004C0A3E" w:rsidRPr="004C0A3E" w14:paraId="5B7E50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C82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F0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605759.96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A0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2196175.48</w:t>
            </w:r>
          </w:p>
        </w:tc>
      </w:tr>
      <w:tr w:rsidR="004C0A3E" w:rsidRPr="004C0A3E" w14:paraId="54457E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72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5D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9D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2196172.60</w:t>
            </w:r>
          </w:p>
        </w:tc>
      </w:tr>
      <w:tr w:rsidR="004C0A3E" w:rsidRPr="004C0A3E" w14:paraId="5E711D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BB2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9B7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2EE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2196171.05</w:t>
            </w:r>
          </w:p>
        </w:tc>
      </w:tr>
      <w:tr w:rsidR="004C0A3E" w:rsidRPr="004C0A3E" w14:paraId="4F13D1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D9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D8E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605747.07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FB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2196170.49</w:t>
            </w:r>
          </w:p>
        </w:tc>
      </w:tr>
      <w:tr w:rsidR="004C0A3E" w:rsidRPr="004C0A3E" w14:paraId="5FAF49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F7C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F5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605741.12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DF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2196171.82</w:t>
            </w:r>
          </w:p>
        </w:tc>
      </w:tr>
      <w:tr w:rsidR="004C0A3E" w:rsidRPr="004C0A3E" w14:paraId="794B6D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85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6B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605736.89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BA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2196174.13</w:t>
            </w:r>
          </w:p>
        </w:tc>
      </w:tr>
      <w:tr w:rsidR="004C0A3E" w:rsidRPr="004C0A3E" w14:paraId="55F531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C66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56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605734.19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D53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2196177.98</w:t>
            </w:r>
          </w:p>
        </w:tc>
      </w:tr>
      <w:tr w:rsidR="004C0A3E" w:rsidRPr="004C0A3E" w14:paraId="103286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2F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CC1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605730.93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93E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2196181.65</w:t>
            </w:r>
          </w:p>
        </w:tc>
      </w:tr>
      <w:tr w:rsidR="004C0A3E" w:rsidRPr="004C0A3E" w14:paraId="0B77B7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0F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498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605728.81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B2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2196184.91</w:t>
            </w:r>
          </w:p>
        </w:tc>
      </w:tr>
      <w:tr w:rsidR="004C0A3E" w:rsidRPr="004C0A3E" w14:paraId="6C86EA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04C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98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605723.60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DC1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2196186.92</w:t>
            </w:r>
          </w:p>
        </w:tc>
      </w:tr>
      <w:tr w:rsidR="004C0A3E" w:rsidRPr="004C0A3E" w14:paraId="235759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3B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51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605717.78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337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2196186.54</w:t>
            </w:r>
          </w:p>
        </w:tc>
      </w:tr>
      <w:tr w:rsidR="004C0A3E" w:rsidRPr="004C0A3E" w14:paraId="3E3439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F69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485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605708.08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DD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2196181.49</w:t>
            </w:r>
          </w:p>
        </w:tc>
      </w:tr>
      <w:tr w:rsidR="004C0A3E" w:rsidRPr="004C0A3E" w14:paraId="46478F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5A1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5D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605704.20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10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2196176.06</w:t>
            </w:r>
          </w:p>
        </w:tc>
      </w:tr>
      <w:tr w:rsidR="004C0A3E" w:rsidRPr="004C0A3E" w14:paraId="401E79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84D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6D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605699.07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785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2196172.06</w:t>
            </w:r>
          </w:p>
        </w:tc>
      </w:tr>
      <w:tr w:rsidR="004C0A3E" w:rsidRPr="004C0A3E" w14:paraId="38ACC1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89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BF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605874.61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532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2196005.63</w:t>
            </w:r>
          </w:p>
        </w:tc>
      </w:tr>
      <w:tr w:rsidR="004C0A3E" w:rsidRPr="004C0A3E" w14:paraId="26F79D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E5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7D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605971.58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244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2196091.82</w:t>
            </w:r>
          </w:p>
        </w:tc>
      </w:tr>
      <w:tr w:rsidR="004C0A3E" w:rsidRPr="004C0A3E" w14:paraId="0D32C5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E8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89A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67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2196129.31</w:t>
            </w:r>
          </w:p>
        </w:tc>
      </w:tr>
      <w:tr w:rsidR="004C0A3E" w:rsidRPr="004C0A3E" w14:paraId="37D7EA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E3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66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229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2196138.01</w:t>
            </w:r>
          </w:p>
        </w:tc>
      </w:tr>
      <w:tr w:rsidR="004C0A3E" w:rsidRPr="004C0A3E" w14:paraId="447E7D7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20DE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BBC0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8DDB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10914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0ED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A2C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609236.21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18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2196436.73</w:t>
            </w:r>
          </w:p>
        </w:tc>
      </w:tr>
      <w:tr w:rsidR="004C0A3E" w:rsidRPr="004C0A3E" w14:paraId="6900C3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0A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3E2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FE3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2196437.77</w:t>
            </w:r>
          </w:p>
        </w:tc>
      </w:tr>
      <w:tr w:rsidR="004C0A3E" w:rsidRPr="004C0A3E" w14:paraId="6A6AC4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1B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62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609044.98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BF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2196448.19</w:t>
            </w:r>
          </w:p>
        </w:tc>
      </w:tr>
      <w:tr w:rsidR="004C0A3E" w:rsidRPr="004C0A3E" w14:paraId="7E07A1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0F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A0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608999.32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DD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2196470.21</w:t>
            </w:r>
          </w:p>
        </w:tc>
      </w:tr>
      <w:tr w:rsidR="004C0A3E" w:rsidRPr="004C0A3E" w14:paraId="2F29B1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4E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2ED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608961.46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3D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2196486.87</w:t>
            </w:r>
          </w:p>
        </w:tc>
      </w:tr>
      <w:tr w:rsidR="004C0A3E" w:rsidRPr="004C0A3E" w14:paraId="489B0D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E36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A4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609047.40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E68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2196400.86</w:t>
            </w:r>
          </w:p>
        </w:tc>
      </w:tr>
      <w:tr w:rsidR="004C0A3E" w:rsidRPr="004C0A3E" w14:paraId="42FC35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47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78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609058.71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09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2196388.08</w:t>
            </w:r>
          </w:p>
        </w:tc>
      </w:tr>
      <w:tr w:rsidR="004C0A3E" w:rsidRPr="004C0A3E" w14:paraId="4CB966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154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8C3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609073.36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AB4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2196367.09</w:t>
            </w:r>
          </w:p>
        </w:tc>
      </w:tr>
      <w:tr w:rsidR="004C0A3E" w:rsidRPr="004C0A3E" w14:paraId="3362F2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D52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D6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609156.85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7B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2196401.68</w:t>
            </w:r>
          </w:p>
        </w:tc>
      </w:tr>
      <w:tr w:rsidR="004C0A3E" w:rsidRPr="004C0A3E" w14:paraId="6F7BDA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DCB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A6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609236.21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DD3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2196436.73</w:t>
            </w:r>
          </w:p>
        </w:tc>
      </w:tr>
      <w:tr w:rsidR="004C0A3E" w:rsidRPr="004C0A3E" w14:paraId="216ACE9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05CC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5346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8777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D0D10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54F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5D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609059.54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7A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2196363.49</w:t>
            </w:r>
          </w:p>
        </w:tc>
      </w:tr>
      <w:tr w:rsidR="004C0A3E" w:rsidRPr="004C0A3E" w14:paraId="09E25C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E2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1F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609049.01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19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2196380.94</w:t>
            </w:r>
          </w:p>
        </w:tc>
      </w:tr>
      <w:tr w:rsidR="004C0A3E" w:rsidRPr="004C0A3E" w14:paraId="230291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5B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D1B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609038.65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776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2196392.63</w:t>
            </w:r>
          </w:p>
        </w:tc>
      </w:tr>
      <w:tr w:rsidR="004C0A3E" w:rsidRPr="004C0A3E" w14:paraId="48DE11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FD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BE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608930.65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3B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2196500.42</w:t>
            </w:r>
          </w:p>
        </w:tc>
      </w:tr>
      <w:tr w:rsidR="004C0A3E" w:rsidRPr="004C0A3E" w14:paraId="605719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E83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83F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608870.49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4A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2196526.89</w:t>
            </w:r>
          </w:p>
        </w:tc>
      </w:tr>
      <w:tr w:rsidR="004C0A3E" w:rsidRPr="004C0A3E" w14:paraId="40AA97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CF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DB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608790.61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90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2196509.69</w:t>
            </w:r>
          </w:p>
        </w:tc>
      </w:tr>
      <w:tr w:rsidR="004C0A3E" w:rsidRPr="004C0A3E" w14:paraId="5F748B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123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A5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608786.03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B2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2196509.60</w:t>
            </w:r>
          </w:p>
        </w:tc>
      </w:tr>
      <w:tr w:rsidR="004C0A3E" w:rsidRPr="004C0A3E" w14:paraId="2BDB02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72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5D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608782.34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F2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2196508.55</w:t>
            </w:r>
          </w:p>
        </w:tc>
      </w:tr>
      <w:tr w:rsidR="004C0A3E" w:rsidRPr="004C0A3E" w14:paraId="3FE7C8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B4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F6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608775.09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F7F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2196506.42</w:t>
            </w:r>
          </w:p>
        </w:tc>
      </w:tr>
      <w:tr w:rsidR="004C0A3E" w:rsidRPr="004C0A3E" w14:paraId="218265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D3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05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608770.89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B5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2196505.63</w:t>
            </w:r>
          </w:p>
        </w:tc>
      </w:tr>
      <w:tr w:rsidR="004C0A3E" w:rsidRPr="004C0A3E" w14:paraId="20F1B9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22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937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608766.62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C8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2196505.43</w:t>
            </w:r>
          </w:p>
        </w:tc>
      </w:tr>
      <w:tr w:rsidR="004C0A3E" w:rsidRPr="004C0A3E" w14:paraId="254D57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84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2E1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608764.47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54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2196505.50</w:t>
            </w:r>
          </w:p>
        </w:tc>
      </w:tr>
      <w:tr w:rsidR="004C0A3E" w:rsidRPr="004C0A3E" w14:paraId="56A83C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6E4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31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608760.60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D7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2196505.69</w:t>
            </w:r>
          </w:p>
        </w:tc>
      </w:tr>
      <w:tr w:rsidR="004C0A3E" w:rsidRPr="004C0A3E" w14:paraId="43AD14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64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80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608760.16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FF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2196505.73</w:t>
            </w:r>
          </w:p>
        </w:tc>
      </w:tr>
      <w:tr w:rsidR="004C0A3E" w:rsidRPr="004C0A3E" w14:paraId="4D7DBB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8E2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A9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608758.81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FA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2196505.92</w:t>
            </w:r>
          </w:p>
        </w:tc>
      </w:tr>
      <w:tr w:rsidR="004C0A3E" w:rsidRPr="004C0A3E" w14:paraId="48E436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38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1A8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608754.30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56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2196505.46</w:t>
            </w:r>
          </w:p>
        </w:tc>
      </w:tr>
      <w:tr w:rsidR="004C0A3E" w:rsidRPr="004C0A3E" w14:paraId="27652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1E1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BA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608732.08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A0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2196503.99</w:t>
            </w:r>
          </w:p>
        </w:tc>
      </w:tr>
      <w:tr w:rsidR="004C0A3E" w:rsidRPr="004C0A3E" w14:paraId="751DF4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7B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E02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608719.37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14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2196503.21</w:t>
            </w:r>
          </w:p>
        </w:tc>
      </w:tr>
      <w:tr w:rsidR="004C0A3E" w:rsidRPr="004C0A3E" w14:paraId="11E234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21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B0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608709.61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4B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2196503.11</w:t>
            </w:r>
          </w:p>
        </w:tc>
      </w:tr>
      <w:tr w:rsidR="004C0A3E" w:rsidRPr="004C0A3E" w14:paraId="2DBDD5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90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A3C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608702.04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0B7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2196503.72</w:t>
            </w:r>
          </w:p>
        </w:tc>
      </w:tr>
      <w:tr w:rsidR="004C0A3E" w:rsidRPr="004C0A3E" w14:paraId="05B367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5C8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F4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608681.67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C8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2196507.09</w:t>
            </w:r>
          </w:p>
        </w:tc>
      </w:tr>
      <w:tr w:rsidR="004C0A3E" w:rsidRPr="004C0A3E" w14:paraId="257EF1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40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949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608670.91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21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2196506.53</w:t>
            </w:r>
          </w:p>
        </w:tc>
      </w:tr>
      <w:tr w:rsidR="004C0A3E" w:rsidRPr="004C0A3E" w14:paraId="26695A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11B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3E2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608644.71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544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2196506.75</w:t>
            </w:r>
          </w:p>
        </w:tc>
      </w:tr>
      <w:tr w:rsidR="004C0A3E" w:rsidRPr="004C0A3E" w14:paraId="34BB08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91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9CB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608621.39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37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2196496.78</w:t>
            </w:r>
          </w:p>
        </w:tc>
      </w:tr>
      <w:tr w:rsidR="004C0A3E" w:rsidRPr="004C0A3E" w14:paraId="5E4194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51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1D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608594.28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06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2196485.19</w:t>
            </w:r>
          </w:p>
        </w:tc>
      </w:tr>
      <w:tr w:rsidR="004C0A3E" w:rsidRPr="004C0A3E" w14:paraId="3B52AA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B75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FF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608571.80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2F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2196476.47</w:t>
            </w:r>
          </w:p>
        </w:tc>
      </w:tr>
      <w:tr w:rsidR="004C0A3E" w:rsidRPr="004C0A3E" w14:paraId="4FD8DF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53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45F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608559.13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34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2196471.72</w:t>
            </w:r>
          </w:p>
        </w:tc>
      </w:tr>
      <w:tr w:rsidR="004C0A3E" w:rsidRPr="004C0A3E" w14:paraId="5066AE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04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F3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608548.92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D8B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2196463.66</w:t>
            </w:r>
          </w:p>
        </w:tc>
      </w:tr>
      <w:tr w:rsidR="004C0A3E" w:rsidRPr="004C0A3E" w14:paraId="3865F2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87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C0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608552.45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22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2196425.27</w:t>
            </w:r>
          </w:p>
        </w:tc>
      </w:tr>
      <w:tr w:rsidR="004C0A3E" w:rsidRPr="004C0A3E" w14:paraId="443DD6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266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18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608553.84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CB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2196401.82</w:t>
            </w:r>
          </w:p>
        </w:tc>
      </w:tr>
      <w:tr w:rsidR="004C0A3E" w:rsidRPr="004C0A3E" w14:paraId="052E01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89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5FF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608555.51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A1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2196396.31</w:t>
            </w:r>
          </w:p>
        </w:tc>
      </w:tr>
      <w:tr w:rsidR="004C0A3E" w:rsidRPr="004C0A3E" w14:paraId="1027DC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77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70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608560.11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EA7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2196389.42</w:t>
            </w:r>
          </w:p>
        </w:tc>
      </w:tr>
      <w:tr w:rsidR="004C0A3E" w:rsidRPr="004C0A3E" w14:paraId="66BB73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5F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8B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608565.13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47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2196383.27</w:t>
            </w:r>
          </w:p>
        </w:tc>
      </w:tr>
      <w:tr w:rsidR="004C0A3E" w:rsidRPr="004C0A3E" w14:paraId="360ACE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2E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36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608575.25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82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2196372.80</w:t>
            </w:r>
          </w:p>
        </w:tc>
      </w:tr>
      <w:tr w:rsidR="004C0A3E" w:rsidRPr="004C0A3E" w14:paraId="3BACC2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1D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A4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608600.54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77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2196356.31</w:t>
            </w:r>
          </w:p>
        </w:tc>
      </w:tr>
      <w:tr w:rsidR="004C0A3E" w:rsidRPr="004C0A3E" w14:paraId="69CB5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EC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60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608639.09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E4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2196359.16</w:t>
            </w:r>
          </w:p>
        </w:tc>
      </w:tr>
      <w:tr w:rsidR="004C0A3E" w:rsidRPr="004C0A3E" w14:paraId="0A1891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87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FD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608686.27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28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2196410.63</w:t>
            </w:r>
          </w:p>
        </w:tc>
      </w:tr>
      <w:tr w:rsidR="004C0A3E" w:rsidRPr="004C0A3E" w14:paraId="28C639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8C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30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608713.31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695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2196418.15</w:t>
            </w:r>
          </w:p>
        </w:tc>
      </w:tr>
      <w:tr w:rsidR="004C0A3E" w:rsidRPr="004C0A3E" w14:paraId="7EFA76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E3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C27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608747.38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6C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2196417.33</w:t>
            </w:r>
          </w:p>
        </w:tc>
      </w:tr>
      <w:tr w:rsidR="004C0A3E" w:rsidRPr="004C0A3E" w14:paraId="7612F1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EBF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82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608775.80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B8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2196366.40</w:t>
            </w:r>
          </w:p>
        </w:tc>
      </w:tr>
      <w:tr w:rsidR="004C0A3E" w:rsidRPr="004C0A3E" w14:paraId="47E54F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92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98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608812.52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4E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2196335.04</w:t>
            </w:r>
          </w:p>
        </w:tc>
      </w:tr>
      <w:tr w:rsidR="004C0A3E" w:rsidRPr="004C0A3E" w14:paraId="394847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4B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571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608834.77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D4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2196323.51</w:t>
            </w:r>
          </w:p>
        </w:tc>
      </w:tr>
      <w:tr w:rsidR="004C0A3E" w:rsidRPr="004C0A3E" w14:paraId="575377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7C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1D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608859.70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19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2196315.19</w:t>
            </w:r>
          </w:p>
        </w:tc>
      </w:tr>
      <w:tr w:rsidR="004C0A3E" w:rsidRPr="004C0A3E" w14:paraId="04DB19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41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CD5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608885.38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4D3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2196307.58</w:t>
            </w:r>
          </w:p>
        </w:tc>
      </w:tr>
      <w:tr w:rsidR="004C0A3E" w:rsidRPr="004C0A3E" w14:paraId="006508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84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7D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608955.44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BB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2196336.29</w:t>
            </w:r>
          </w:p>
        </w:tc>
      </w:tr>
      <w:tr w:rsidR="004C0A3E" w:rsidRPr="004C0A3E" w14:paraId="37CA1D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46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9B4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609059.54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F59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2196363.49</w:t>
            </w:r>
          </w:p>
        </w:tc>
      </w:tr>
      <w:tr w:rsidR="004C0A3E" w:rsidRPr="004C0A3E" w14:paraId="6333361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E7B8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6A42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3E3B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C87F8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E4E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4D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608540.77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953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2196479.86</w:t>
            </w:r>
          </w:p>
        </w:tc>
      </w:tr>
      <w:tr w:rsidR="004C0A3E" w:rsidRPr="004C0A3E" w14:paraId="07F31D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26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AD4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608540.40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E4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2196496.47</w:t>
            </w:r>
          </w:p>
        </w:tc>
      </w:tr>
      <w:tr w:rsidR="004C0A3E" w:rsidRPr="004C0A3E" w14:paraId="629249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98B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DD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608549.63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E3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2196510.50</w:t>
            </w:r>
          </w:p>
        </w:tc>
      </w:tr>
      <w:tr w:rsidR="004C0A3E" w:rsidRPr="004C0A3E" w14:paraId="790C09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65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75D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608559.74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17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2196526.97</w:t>
            </w:r>
          </w:p>
        </w:tc>
      </w:tr>
      <w:tr w:rsidR="004C0A3E" w:rsidRPr="004C0A3E" w14:paraId="28A553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BE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B59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608568.32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962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2196541.98</w:t>
            </w:r>
          </w:p>
        </w:tc>
      </w:tr>
      <w:tr w:rsidR="004C0A3E" w:rsidRPr="004C0A3E" w14:paraId="3CE073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0A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9D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608562.42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99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2196574.14</w:t>
            </w:r>
          </w:p>
        </w:tc>
      </w:tr>
      <w:tr w:rsidR="004C0A3E" w:rsidRPr="004C0A3E" w14:paraId="360EB8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9A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EA8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608553.83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203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2196599.72</w:t>
            </w:r>
          </w:p>
        </w:tc>
      </w:tr>
      <w:tr w:rsidR="004C0A3E" w:rsidRPr="004C0A3E" w14:paraId="4D403C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81B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F5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608528.77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84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2196482.62</w:t>
            </w:r>
          </w:p>
        </w:tc>
      </w:tr>
      <w:tr w:rsidR="004C0A3E" w:rsidRPr="004C0A3E" w14:paraId="6B7D50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ED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5A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608540.77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F71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2196479.86</w:t>
            </w:r>
          </w:p>
        </w:tc>
      </w:tr>
      <w:tr w:rsidR="004C0A3E" w:rsidRPr="004C0A3E" w14:paraId="26E6AFE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197A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3668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18E8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BCBA8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82F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7A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3A4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2196595.41</w:t>
            </w:r>
          </w:p>
        </w:tc>
      </w:tr>
      <w:tr w:rsidR="004C0A3E" w:rsidRPr="004C0A3E" w14:paraId="3A3000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21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5C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C0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2196634.13</w:t>
            </w:r>
          </w:p>
        </w:tc>
      </w:tr>
      <w:tr w:rsidR="004C0A3E" w:rsidRPr="004C0A3E" w14:paraId="662EB9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2C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ABD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607132.83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A0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2196670.24</w:t>
            </w:r>
          </w:p>
        </w:tc>
      </w:tr>
      <w:tr w:rsidR="004C0A3E" w:rsidRPr="004C0A3E" w14:paraId="76D753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84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CF0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607109.00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BFA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2196696.96</w:t>
            </w:r>
          </w:p>
        </w:tc>
      </w:tr>
      <w:tr w:rsidR="004C0A3E" w:rsidRPr="004C0A3E" w14:paraId="59B75F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B03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FF8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607032.36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072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2196753.43</w:t>
            </w:r>
          </w:p>
        </w:tc>
      </w:tr>
      <w:tr w:rsidR="004C0A3E" w:rsidRPr="004C0A3E" w14:paraId="1000EB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97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B95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606975.66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167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2196793.38</w:t>
            </w:r>
          </w:p>
        </w:tc>
      </w:tr>
      <w:tr w:rsidR="004C0A3E" w:rsidRPr="004C0A3E" w14:paraId="79F00C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8E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22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606960.44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250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2196771.77</w:t>
            </w:r>
          </w:p>
        </w:tc>
      </w:tr>
      <w:tr w:rsidR="004C0A3E" w:rsidRPr="004C0A3E" w14:paraId="77FF4A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E9D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5F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0CA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2196775.62</w:t>
            </w:r>
          </w:p>
        </w:tc>
      </w:tr>
      <w:tr w:rsidR="004C0A3E" w:rsidRPr="004C0A3E" w14:paraId="0F7BC5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C9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92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606912.44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46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2196777.18</w:t>
            </w:r>
          </w:p>
        </w:tc>
      </w:tr>
      <w:tr w:rsidR="004C0A3E" w:rsidRPr="004C0A3E" w14:paraId="16B37B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FE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AF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CD2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2196776.13</w:t>
            </w:r>
          </w:p>
        </w:tc>
      </w:tr>
      <w:tr w:rsidR="004C0A3E" w:rsidRPr="004C0A3E" w14:paraId="7F41BC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4BA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4C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E20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2196771.94</w:t>
            </w:r>
          </w:p>
        </w:tc>
      </w:tr>
      <w:tr w:rsidR="004C0A3E" w:rsidRPr="004C0A3E" w14:paraId="2FF967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C7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6C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606804.56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1F6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2196756.23</w:t>
            </w:r>
          </w:p>
        </w:tc>
      </w:tr>
      <w:tr w:rsidR="004C0A3E" w:rsidRPr="004C0A3E" w14:paraId="75E7F2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32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AA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AC0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2196779.13</w:t>
            </w:r>
          </w:p>
        </w:tc>
      </w:tr>
      <w:tr w:rsidR="004C0A3E" w:rsidRPr="004C0A3E" w14:paraId="46CE84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82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CC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9024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2196776.27</w:t>
            </w:r>
          </w:p>
        </w:tc>
      </w:tr>
      <w:tr w:rsidR="004C0A3E" w:rsidRPr="004C0A3E" w14:paraId="4711D9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86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6A7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DE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2196769.19</w:t>
            </w:r>
          </w:p>
        </w:tc>
      </w:tr>
      <w:tr w:rsidR="004C0A3E" w:rsidRPr="004C0A3E" w14:paraId="0D42E3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29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19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606706.41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64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2196763.93</w:t>
            </w:r>
          </w:p>
        </w:tc>
      </w:tr>
      <w:tr w:rsidR="004C0A3E" w:rsidRPr="004C0A3E" w14:paraId="6043A9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F00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662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606691.31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39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2196749.80</w:t>
            </w:r>
          </w:p>
        </w:tc>
      </w:tr>
      <w:tr w:rsidR="004C0A3E" w:rsidRPr="004C0A3E" w14:paraId="49D275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222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42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606705.73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DE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2196734.38</w:t>
            </w:r>
          </w:p>
        </w:tc>
      </w:tr>
      <w:tr w:rsidR="004C0A3E" w:rsidRPr="004C0A3E" w14:paraId="1302F2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B2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2AC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606729.49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40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2196712.80</w:t>
            </w:r>
          </w:p>
        </w:tc>
      </w:tr>
      <w:tr w:rsidR="004C0A3E" w:rsidRPr="004C0A3E" w14:paraId="46148E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EAD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07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09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2196645.87</w:t>
            </w:r>
          </w:p>
        </w:tc>
      </w:tr>
      <w:tr w:rsidR="004C0A3E" w:rsidRPr="004C0A3E" w14:paraId="391957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29D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89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44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2196653.12</w:t>
            </w:r>
          </w:p>
        </w:tc>
      </w:tr>
      <w:tr w:rsidR="004C0A3E" w:rsidRPr="004C0A3E" w14:paraId="5FE998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D5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FEA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71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2196657.58</w:t>
            </w:r>
          </w:p>
        </w:tc>
      </w:tr>
      <w:tr w:rsidR="004C0A3E" w:rsidRPr="004C0A3E" w14:paraId="5B1CA7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08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979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38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2196664.41</w:t>
            </w:r>
          </w:p>
        </w:tc>
      </w:tr>
      <w:tr w:rsidR="004C0A3E" w:rsidRPr="004C0A3E" w14:paraId="176714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B0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BC8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D5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2196669.52</w:t>
            </w:r>
          </w:p>
        </w:tc>
      </w:tr>
      <w:tr w:rsidR="004C0A3E" w:rsidRPr="004C0A3E" w14:paraId="76EE72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A4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5E0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1DF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2196667.42</w:t>
            </w:r>
          </w:p>
        </w:tc>
      </w:tr>
      <w:tr w:rsidR="004C0A3E" w:rsidRPr="004C0A3E" w14:paraId="78D24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08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B6D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B1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2196666.14</w:t>
            </w:r>
          </w:p>
        </w:tc>
      </w:tr>
      <w:tr w:rsidR="004C0A3E" w:rsidRPr="004C0A3E" w14:paraId="49C42D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7F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D9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D2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2196666.13</w:t>
            </w:r>
          </w:p>
        </w:tc>
      </w:tr>
      <w:tr w:rsidR="004C0A3E" w:rsidRPr="004C0A3E" w14:paraId="23D84F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D1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EA0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EE4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2196663.26</w:t>
            </w:r>
          </w:p>
        </w:tc>
      </w:tr>
      <w:tr w:rsidR="004C0A3E" w:rsidRPr="004C0A3E" w14:paraId="514545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12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B7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90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2196673.52</w:t>
            </w:r>
          </w:p>
        </w:tc>
      </w:tr>
      <w:tr w:rsidR="004C0A3E" w:rsidRPr="004C0A3E" w14:paraId="365679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A5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C1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CC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2196675.44</w:t>
            </w:r>
          </w:p>
        </w:tc>
      </w:tr>
      <w:tr w:rsidR="004C0A3E" w:rsidRPr="004C0A3E" w14:paraId="58E8D7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F8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81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48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2196675.97</w:t>
            </w:r>
          </w:p>
        </w:tc>
      </w:tr>
      <w:tr w:rsidR="004C0A3E" w:rsidRPr="004C0A3E" w14:paraId="659A77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E5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A0C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33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2196672.76</w:t>
            </w:r>
          </w:p>
        </w:tc>
      </w:tr>
      <w:tr w:rsidR="004C0A3E" w:rsidRPr="004C0A3E" w14:paraId="76F968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2ED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86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50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2196664.25</w:t>
            </w:r>
          </w:p>
        </w:tc>
      </w:tr>
      <w:tr w:rsidR="004C0A3E" w:rsidRPr="004C0A3E" w14:paraId="035E63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B7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780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DB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2196660.46</w:t>
            </w:r>
          </w:p>
        </w:tc>
      </w:tr>
      <w:tr w:rsidR="004C0A3E" w:rsidRPr="004C0A3E" w14:paraId="45C53A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F1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14A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606877.92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F3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2196638.88</w:t>
            </w:r>
          </w:p>
        </w:tc>
      </w:tr>
      <w:tr w:rsidR="004C0A3E" w:rsidRPr="004C0A3E" w14:paraId="081A90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171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AA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606900.36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E4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2196610.69</w:t>
            </w:r>
          </w:p>
        </w:tc>
      </w:tr>
      <w:tr w:rsidR="004C0A3E" w:rsidRPr="004C0A3E" w14:paraId="27F94F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2A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CB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606910.56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53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2196595.94</w:t>
            </w:r>
          </w:p>
        </w:tc>
      </w:tr>
      <w:tr w:rsidR="004C0A3E" w:rsidRPr="004C0A3E" w14:paraId="7EFA87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86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DC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606912.06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F2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2196592.25</w:t>
            </w:r>
          </w:p>
        </w:tc>
      </w:tr>
      <w:tr w:rsidR="004C0A3E" w:rsidRPr="004C0A3E" w14:paraId="7291E5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4BA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63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606929.37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EDD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2196562.47</w:t>
            </w:r>
          </w:p>
        </w:tc>
      </w:tr>
      <w:tr w:rsidR="004C0A3E" w:rsidRPr="004C0A3E" w14:paraId="2195EB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EF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0E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31A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2196564.17</w:t>
            </w:r>
          </w:p>
        </w:tc>
      </w:tr>
      <w:tr w:rsidR="004C0A3E" w:rsidRPr="004C0A3E" w14:paraId="108D09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DF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0B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99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2196564.13</w:t>
            </w:r>
          </w:p>
        </w:tc>
      </w:tr>
      <w:tr w:rsidR="004C0A3E" w:rsidRPr="004C0A3E" w14:paraId="07ED36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BB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42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606959.55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D96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2196555.29</w:t>
            </w:r>
          </w:p>
        </w:tc>
      </w:tr>
      <w:tr w:rsidR="004C0A3E" w:rsidRPr="004C0A3E" w14:paraId="6680D3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3E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37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606965.60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A6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2196553.78</w:t>
            </w:r>
          </w:p>
        </w:tc>
      </w:tr>
      <w:tr w:rsidR="004C0A3E" w:rsidRPr="004C0A3E" w14:paraId="3EB335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E3C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11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9BA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2196556.80</w:t>
            </w:r>
          </w:p>
        </w:tc>
      </w:tr>
      <w:tr w:rsidR="004C0A3E" w:rsidRPr="004C0A3E" w14:paraId="46FABD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57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911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607050.39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E6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2196562.53</w:t>
            </w:r>
          </w:p>
        </w:tc>
      </w:tr>
      <w:tr w:rsidR="004C0A3E" w:rsidRPr="004C0A3E" w14:paraId="1D4708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11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937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607057.97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65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2196566.84</w:t>
            </w:r>
          </w:p>
        </w:tc>
      </w:tr>
      <w:tr w:rsidR="004C0A3E" w:rsidRPr="004C0A3E" w14:paraId="6A5F86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17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55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0F5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2196588.01</w:t>
            </w:r>
          </w:p>
        </w:tc>
      </w:tr>
      <w:tr w:rsidR="004C0A3E" w:rsidRPr="004C0A3E" w14:paraId="439365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8B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7B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63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2196613.67</w:t>
            </w:r>
          </w:p>
        </w:tc>
      </w:tr>
      <w:tr w:rsidR="004C0A3E" w:rsidRPr="004C0A3E" w14:paraId="00C523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581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D5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607083.63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08A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2196616.75</w:t>
            </w:r>
          </w:p>
        </w:tc>
      </w:tr>
      <w:tr w:rsidR="004C0A3E" w:rsidRPr="004C0A3E" w14:paraId="75F13E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D3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429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607089.76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06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2196616.87</w:t>
            </w:r>
          </w:p>
        </w:tc>
      </w:tr>
      <w:tr w:rsidR="004C0A3E" w:rsidRPr="004C0A3E" w14:paraId="580A4C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9E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A8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607103.05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E6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2196614.46</w:t>
            </w:r>
          </w:p>
        </w:tc>
      </w:tr>
      <w:tr w:rsidR="004C0A3E" w:rsidRPr="004C0A3E" w14:paraId="722E5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4EE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06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607126.52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831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2196604.98</w:t>
            </w:r>
          </w:p>
        </w:tc>
      </w:tr>
      <w:tr w:rsidR="004C0A3E" w:rsidRPr="004C0A3E" w14:paraId="1B2463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52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83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B6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2196595.41</w:t>
            </w:r>
          </w:p>
        </w:tc>
      </w:tr>
      <w:tr w:rsidR="004C0A3E" w:rsidRPr="004C0A3E" w14:paraId="5E3AA3C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B92A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6E61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6DCA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7AB15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A6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C1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B27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2196607.82</w:t>
            </w:r>
          </w:p>
        </w:tc>
      </w:tr>
      <w:tr w:rsidR="004C0A3E" w:rsidRPr="004C0A3E" w14:paraId="206362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8CB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13D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92A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2196671.00</w:t>
            </w:r>
          </w:p>
        </w:tc>
      </w:tr>
      <w:tr w:rsidR="004C0A3E" w:rsidRPr="004C0A3E" w14:paraId="5F33ED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16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0CD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605835.57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243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2196711.92</w:t>
            </w:r>
          </w:p>
        </w:tc>
      </w:tr>
      <w:tr w:rsidR="004C0A3E" w:rsidRPr="004C0A3E" w14:paraId="32083F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76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44A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605849.05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9F8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2196751.92</w:t>
            </w:r>
          </w:p>
        </w:tc>
      </w:tr>
      <w:tr w:rsidR="004C0A3E" w:rsidRPr="004C0A3E" w14:paraId="4FF0AB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5BB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0D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94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2196797.65</w:t>
            </w:r>
          </w:p>
        </w:tc>
      </w:tr>
      <w:tr w:rsidR="004C0A3E" w:rsidRPr="004C0A3E" w14:paraId="4FF639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4F4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3B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605865.52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11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2196855.02</w:t>
            </w:r>
          </w:p>
        </w:tc>
      </w:tr>
      <w:tr w:rsidR="004C0A3E" w:rsidRPr="004C0A3E" w14:paraId="2A19A0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6F8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30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605871.00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13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2196902.93</w:t>
            </w:r>
          </w:p>
        </w:tc>
      </w:tr>
      <w:tr w:rsidR="004C0A3E" w:rsidRPr="004C0A3E" w14:paraId="791B70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1A0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C1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605840.74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95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2196994.04</w:t>
            </w:r>
          </w:p>
        </w:tc>
      </w:tr>
      <w:tr w:rsidR="004C0A3E" w:rsidRPr="004C0A3E" w14:paraId="2A2AE1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528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29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18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2196990.56</w:t>
            </w:r>
          </w:p>
        </w:tc>
      </w:tr>
      <w:tr w:rsidR="004C0A3E" w:rsidRPr="004C0A3E" w14:paraId="30DB1F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FF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9B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C34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2196927.00</w:t>
            </w:r>
          </w:p>
        </w:tc>
      </w:tr>
      <w:tr w:rsidR="004C0A3E" w:rsidRPr="004C0A3E" w14:paraId="632AB3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697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D0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605666.95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08E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2196937.80</w:t>
            </w:r>
          </w:p>
        </w:tc>
      </w:tr>
      <w:tr w:rsidR="004C0A3E" w:rsidRPr="004C0A3E" w14:paraId="5A835E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11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7D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605534.38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5F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2196919.53</w:t>
            </w:r>
          </w:p>
        </w:tc>
      </w:tr>
      <w:tr w:rsidR="004C0A3E" w:rsidRPr="004C0A3E" w14:paraId="310993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3E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CB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605531.39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6C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2196442.12</w:t>
            </w:r>
          </w:p>
        </w:tc>
      </w:tr>
      <w:tr w:rsidR="004C0A3E" w:rsidRPr="004C0A3E" w14:paraId="20955B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5E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A9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605562.60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03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2196460.29</w:t>
            </w:r>
          </w:p>
        </w:tc>
      </w:tr>
      <w:tr w:rsidR="004C0A3E" w:rsidRPr="004C0A3E" w14:paraId="064372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1F6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FC4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605582.59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BC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2196473.66</w:t>
            </w:r>
          </w:p>
        </w:tc>
      </w:tr>
      <w:tr w:rsidR="004C0A3E" w:rsidRPr="004C0A3E" w14:paraId="188507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0E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68E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605613.86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A9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2196502.88</w:t>
            </w:r>
          </w:p>
        </w:tc>
      </w:tr>
      <w:tr w:rsidR="004C0A3E" w:rsidRPr="004C0A3E" w14:paraId="6A6259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EC4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31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605683.65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B19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2196562.78</w:t>
            </w:r>
          </w:p>
        </w:tc>
      </w:tr>
      <w:tr w:rsidR="004C0A3E" w:rsidRPr="004C0A3E" w14:paraId="60224B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6D5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77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605725.39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0D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2196591.34</w:t>
            </w:r>
          </w:p>
        </w:tc>
      </w:tr>
      <w:tr w:rsidR="004C0A3E" w:rsidRPr="004C0A3E" w14:paraId="29ACFF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BBF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FD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FF0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2196607.82</w:t>
            </w:r>
          </w:p>
        </w:tc>
      </w:tr>
      <w:tr w:rsidR="004C0A3E" w:rsidRPr="004C0A3E" w14:paraId="5A35F79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3C57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A735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8A59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A8886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80B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CC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606216.02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E5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2197089.40</w:t>
            </w:r>
          </w:p>
        </w:tc>
      </w:tr>
      <w:tr w:rsidR="004C0A3E" w:rsidRPr="004C0A3E" w14:paraId="6F7C4F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D53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04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606217.65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CE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2197152.15</w:t>
            </w:r>
          </w:p>
        </w:tc>
      </w:tr>
      <w:tr w:rsidR="004C0A3E" w:rsidRPr="004C0A3E" w14:paraId="528B61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BF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E0D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606239.25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0B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2197188.22</w:t>
            </w:r>
          </w:p>
        </w:tc>
      </w:tr>
      <w:tr w:rsidR="004C0A3E" w:rsidRPr="004C0A3E" w14:paraId="694886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8F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4F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606234.18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68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2197219.59</w:t>
            </w:r>
          </w:p>
        </w:tc>
      </w:tr>
      <w:tr w:rsidR="004C0A3E" w:rsidRPr="004C0A3E" w14:paraId="287394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BC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B8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36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2197248.65</w:t>
            </w:r>
          </w:p>
        </w:tc>
      </w:tr>
      <w:tr w:rsidR="004C0A3E" w:rsidRPr="004C0A3E" w14:paraId="54D975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5C0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232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76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2197289.42</w:t>
            </w:r>
          </w:p>
        </w:tc>
      </w:tr>
      <w:tr w:rsidR="004C0A3E" w:rsidRPr="004C0A3E" w14:paraId="3D0916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09D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490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605974.29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63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2197169.71</w:t>
            </w:r>
          </w:p>
        </w:tc>
      </w:tr>
      <w:tr w:rsidR="004C0A3E" w:rsidRPr="004C0A3E" w14:paraId="11C1A0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412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8A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605979.34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AC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2197164.64</w:t>
            </w:r>
          </w:p>
        </w:tc>
      </w:tr>
      <w:tr w:rsidR="004C0A3E" w:rsidRPr="004C0A3E" w14:paraId="69298A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9B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2A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605998.85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A9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2197142.63</w:t>
            </w:r>
          </w:p>
        </w:tc>
      </w:tr>
      <w:tr w:rsidR="004C0A3E" w:rsidRPr="004C0A3E" w14:paraId="7F621F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18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A2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606012.35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03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2197141.19</w:t>
            </w:r>
          </w:p>
        </w:tc>
      </w:tr>
      <w:tr w:rsidR="004C0A3E" w:rsidRPr="004C0A3E" w14:paraId="1BAE57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60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C4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9F5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2197114.72</w:t>
            </w:r>
          </w:p>
        </w:tc>
      </w:tr>
      <w:tr w:rsidR="004C0A3E" w:rsidRPr="004C0A3E" w14:paraId="1FDC18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1A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50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5A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2197102.10</w:t>
            </w:r>
          </w:p>
        </w:tc>
      </w:tr>
      <w:tr w:rsidR="004C0A3E" w:rsidRPr="004C0A3E" w14:paraId="16BE64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19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227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CC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2197087.70</w:t>
            </w:r>
          </w:p>
        </w:tc>
      </w:tr>
      <w:tr w:rsidR="004C0A3E" w:rsidRPr="004C0A3E" w14:paraId="7C7CD8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B7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22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606054.09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30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2197066.59</w:t>
            </w:r>
          </w:p>
        </w:tc>
      </w:tr>
      <w:tr w:rsidR="004C0A3E" w:rsidRPr="004C0A3E" w14:paraId="3A64AF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C0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FD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606084.78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665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2197044.75</w:t>
            </w:r>
          </w:p>
        </w:tc>
      </w:tr>
      <w:tr w:rsidR="004C0A3E" w:rsidRPr="004C0A3E" w14:paraId="02F436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EF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CC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8A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2197044.98</w:t>
            </w:r>
          </w:p>
        </w:tc>
      </w:tr>
      <w:tr w:rsidR="004C0A3E" w:rsidRPr="004C0A3E" w14:paraId="5ABB61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18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27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606130.17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A9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2197060.07</w:t>
            </w:r>
          </w:p>
        </w:tc>
      </w:tr>
      <w:tr w:rsidR="004C0A3E" w:rsidRPr="004C0A3E" w14:paraId="22C32C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750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72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606134.00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426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2197069.40</w:t>
            </w:r>
          </w:p>
        </w:tc>
      </w:tr>
      <w:tr w:rsidR="004C0A3E" w:rsidRPr="004C0A3E" w14:paraId="004275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CF4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E5E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606153.03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28A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2197089.65</w:t>
            </w:r>
          </w:p>
        </w:tc>
      </w:tr>
      <w:tr w:rsidR="004C0A3E" w:rsidRPr="004C0A3E" w14:paraId="0D577A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FD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BE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CF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2197068.88</w:t>
            </w:r>
          </w:p>
        </w:tc>
      </w:tr>
      <w:tr w:rsidR="004C0A3E" w:rsidRPr="004C0A3E" w14:paraId="72AC1D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06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B6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606216.02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86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2197089.40</w:t>
            </w:r>
          </w:p>
        </w:tc>
      </w:tr>
      <w:tr w:rsidR="004C0A3E" w:rsidRPr="004C0A3E" w14:paraId="0141C1C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252F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4A7C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4D73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DBE42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3FD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5B5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031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2196970.54</w:t>
            </w:r>
          </w:p>
        </w:tc>
      </w:tr>
      <w:tr w:rsidR="004C0A3E" w:rsidRPr="004C0A3E" w14:paraId="2D6D9D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62C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9B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606877.37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DA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2196974.63</w:t>
            </w:r>
          </w:p>
        </w:tc>
      </w:tr>
      <w:tr w:rsidR="004C0A3E" w:rsidRPr="004C0A3E" w14:paraId="005903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DA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031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80A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2196976.13</w:t>
            </w:r>
          </w:p>
        </w:tc>
      </w:tr>
      <w:tr w:rsidR="004C0A3E" w:rsidRPr="004C0A3E" w14:paraId="2DA563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847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05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57F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2196980.97</w:t>
            </w:r>
          </w:p>
        </w:tc>
      </w:tr>
      <w:tr w:rsidR="004C0A3E" w:rsidRPr="004C0A3E" w14:paraId="3E0CF9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3C0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C7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4F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2196984.07</w:t>
            </w:r>
          </w:p>
        </w:tc>
      </w:tr>
      <w:tr w:rsidR="004C0A3E" w:rsidRPr="004C0A3E" w14:paraId="1C8B9D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ACF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9A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0B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2196985.76</w:t>
            </w:r>
          </w:p>
        </w:tc>
      </w:tr>
      <w:tr w:rsidR="004C0A3E" w:rsidRPr="004C0A3E" w14:paraId="4A0788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12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45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B43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2196991.15</w:t>
            </w:r>
          </w:p>
        </w:tc>
      </w:tr>
      <w:tr w:rsidR="004C0A3E" w:rsidRPr="004C0A3E" w14:paraId="7C13E0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78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70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D96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2196996.67</w:t>
            </w:r>
          </w:p>
        </w:tc>
      </w:tr>
      <w:tr w:rsidR="004C0A3E" w:rsidRPr="004C0A3E" w14:paraId="4A47BB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5D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D3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C9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2197002.35</w:t>
            </w:r>
          </w:p>
        </w:tc>
      </w:tr>
      <w:tr w:rsidR="004C0A3E" w:rsidRPr="004C0A3E" w14:paraId="6A79F2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32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53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95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2197007.31</w:t>
            </w:r>
          </w:p>
        </w:tc>
      </w:tr>
      <w:tr w:rsidR="004C0A3E" w:rsidRPr="004C0A3E" w14:paraId="53FA71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A7F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FF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31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2197010.72</w:t>
            </w:r>
          </w:p>
        </w:tc>
      </w:tr>
      <w:tr w:rsidR="004C0A3E" w:rsidRPr="004C0A3E" w14:paraId="2CDDED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B7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C9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85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2197015.81</w:t>
            </w:r>
          </w:p>
        </w:tc>
      </w:tr>
      <w:tr w:rsidR="004C0A3E" w:rsidRPr="004C0A3E" w14:paraId="09BADE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283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1A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4E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2197023.33</w:t>
            </w:r>
          </w:p>
        </w:tc>
      </w:tr>
      <w:tr w:rsidR="004C0A3E" w:rsidRPr="004C0A3E" w14:paraId="03EA04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012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0D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81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2197033.40</w:t>
            </w:r>
          </w:p>
        </w:tc>
      </w:tr>
      <w:tr w:rsidR="004C0A3E" w:rsidRPr="004C0A3E" w14:paraId="24CEC0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A1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57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31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2197049.26</w:t>
            </w:r>
          </w:p>
        </w:tc>
      </w:tr>
      <w:tr w:rsidR="004C0A3E" w:rsidRPr="004C0A3E" w14:paraId="057DF4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63B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FD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34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2197064.71</w:t>
            </w:r>
          </w:p>
        </w:tc>
      </w:tr>
      <w:tr w:rsidR="004C0A3E" w:rsidRPr="004C0A3E" w14:paraId="39B8CD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097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6E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493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2197086.87</w:t>
            </w:r>
          </w:p>
        </w:tc>
      </w:tr>
      <w:tr w:rsidR="004C0A3E" w:rsidRPr="004C0A3E" w14:paraId="15A05C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71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A57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69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2197115.90</w:t>
            </w:r>
          </w:p>
        </w:tc>
      </w:tr>
      <w:tr w:rsidR="004C0A3E" w:rsidRPr="004C0A3E" w14:paraId="2255A9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EC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FB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0C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2197146.29</w:t>
            </w:r>
          </w:p>
        </w:tc>
      </w:tr>
      <w:tr w:rsidR="004C0A3E" w:rsidRPr="004C0A3E" w14:paraId="0AABA3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D1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45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1D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2197156.27</w:t>
            </w:r>
          </w:p>
        </w:tc>
      </w:tr>
      <w:tr w:rsidR="004C0A3E" w:rsidRPr="004C0A3E" w14:paraId="5B159A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59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00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40A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2197161.94</w:t>
            </w:r>
          </w:p>
        </w:tc>
      </w:tr>
      <w:tr w:rsidR="004C0A3E" w:rsidRPr="004C0A3E" w14:paraId="18F293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3E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7A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8B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2197173.80</w:t>
            </w:r>
          </w:p>
        </w:tc>
      </w:tr>
      <w:tr w:rsidR="004C0A3E" w:rsidRPr="004C0A3E" w14:paraId="3B3203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08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29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76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2197184.50</w:t>
            </w:r>
          </w:p>
        </w:tc>
      </w:tr>
      <w:tr w:rsidR="004C0A3E" w:rsidRPr="004C0A3E" w14:paraId="724DD7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75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5D1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84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2197199.28</w:t>
            </w:r>
          </w:p>
        </w:tc>
      </w:tr>
      <w:tr w:rsidR="004C0A3E" w:rsidRPr="004C0A3E" w14:paraId="10EA3E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18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20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606716.98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3FF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2197222.84</w:t>
            </w:r>
          </w:p>
        </w:tc>
      </w:tr>
      <w:tr w:rsidR="004C0A3E" w:rsidRPr="004C0A3E" w14:paraId="3D4E2B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EC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BBD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606699.47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6D3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2197246.47</w:t>
            </w:r>
          </w:p>
        </w:tc>
      </w:tr>
      <w:tr w:rsidR="004C0A3E" w:rsidRPr="004C0A3E" w14:paraId="731D57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E4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B5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606688.49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87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2197257.48</w:t>
            </w:r>
          </w:p>
        </w:tc>
      </w:tr>
      <w:tr w:rsidR="004C0A3E" w:rsidRPr="004C0A3E" w14:paraId="472802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2C9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C3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606667.06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0A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2197280.74</w:t>
            </w:r>
          </w:p>
        </w:tc>
      </w:tr>
      <w:tr w:rsidR="004C0A3E" w:rsidRPr="004C0A3E" w14:paraId="7C2281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2B9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85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606651.18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C3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2197299.14</w:t>
            </w:r>
          </w:p>
        </w:tc>
      </w:tr>
      <w:tr w:rsidR="004C0A3E" w:rsidRPr="004C0A3E" w14:paraId="42A836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C3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C7B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F45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2197312.86</w:t>
            </w:r>
          </w:p>
        </w:tc>
      </w:tr>
      <w:tr w:rsidR="004C0A3E" w:rsidRPr="004C0A3E" w14:paraId="0BED73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0D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F0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C44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2197325.85</w:t>
            </w:r>
          </w:p>
        </w:tc>
      </w:tr>
      <w:tr w:rsidR="004C0A3E" w:rsidRPr="004C0A3E" w14:paraId="59737B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248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4C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52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2197332.69</w:t>
            </w:r>
          </w:p>
        </w:tc>
      </w:tr>
      <w:tr w:rsidR="004C0A3E" w:rsidRPr="004C0A3E" w14:paraId="63C0A8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3D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51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D83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2197342.45</w:t>
            </w:r>
          </w:p>
        </w:tc>
      </w:tr>
      <w:tr w:rsidR="004C0A3E" w:rsidRPr="004C0A3E" w14:paraId="0FA39B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D90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49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37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2197362.67</w:t>
            </w:r>
          </w:p>
        </w:tc>
      </w:tr>
      <w:tr w:rsidR="004C0A3E" w:rsidRPr="004C0A3E" w14:paraId="146622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9D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34E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EB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2197374.60</w:t>
            </w:r>
          </w:p>
        </w:tc>
      </w:tr>
      <w:tr w:rsidR="004C0A3E" w:rsidRPr="004C0A3E" w14:paraId="60C93D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7FB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61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606523.09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EC0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2197393.78</w:t>
            </w:r>
          </w:p>
        </w:tc>
      </w:tr>
      <w:tr w:rsidR="004C0A3E" w:rsidRPr="004C0A3E" w14:paraId="0CD900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DA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F7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606516.03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29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2197400.73</w:t>
            </w:r>
          </w:p>
        </w:tc>
      </w:tr>
      <w:tr w:rsidR="004C0A3E" w:rsidRPr="004C0A3E" w14:paraId="50B6A0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87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F3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606447.50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D0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2197351.81</w:t>
            </w:r>
          </w:p>
        </w:tc>
      </w:tr>
      <w:tr w:rsidR="004C0A3E" w:rsidRPr="004C0A3E" w14:paraId="756668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1F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5C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606407.23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43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2197319.06</w:t>
            </w:r>
          </w:p>
        </w:tc>
      </w:tr>
      <w:tr w:rsidR="004C0A3E" w:rsidRPr="004C0A3E" w14:paraId="0B2507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62D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E3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A4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2197267.26</w:t>
            </w:r>
          </w:p>
        </w:tc>
      </w:tr>
      <w:tr w:rsidR="004C0A3E" w:rsidRPr="004C0A3E" w14:paraId="7E36C5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849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56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606460.69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D8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2197218.11</w:t>
            </w:r>
          </w:p>
        </w:tc>
      </w:tr>
      <w:tr w:rsidR="004C0A3E" w:rsidRPr="004C0A3E" w14:paraId="2C01A3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4A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22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606535.98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C1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2197177.08</w:t>
            </w:r>
          </w:p>
        </w:tc>
      </w:tr>
      <w:tr w:rsidR="004C0A3E" w:rsidRPr="004C0A3E" w14:paraId="357C41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A0A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F5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606556.65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C7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2197162.98</w:t>
            </w:r>
          </w:p>
        </w:tc>
      </w:tr>
      <w:tr w:rsidR="004C0A3E" w:rsidRPr="004C0A3E" w14:paraId="48F854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C1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9F8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606582.04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2F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2197148.76</w:t>
            </w:r>
          </w:p>
        </w:tc>
      </w:tr>
      <w:tr w:rsidR="004C0A3E" w:rsidRPr="004C0A3E" w14:paraId="42873E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B4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E0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36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2197140.83</w:t>
            </w:r>
          </w:p>
        </w:tc>
      </w:tr>
      <w:tr w:rsidR="004C0A3E" w:rsidRPr="004C0A3E" w14:paraId="1D9920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2B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F1F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B7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2197141.82</w:t>
            </w:r>
          </w:p>
        </w:tc>
      </w:tr>
      <w:tr w:rsidR="004C0A3E" w:rsidRPr="004C0A3E" w14:paraId="752209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D4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AC1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1F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2197113.10</w:t>
            </w:r>
          </w:p>
        </w:tc>
      </w:tr>
      <w:tr w:rsidR="004C0A3E" w:rsidRPr="004C0A3E" w14:paraId="739598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05F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365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606694.81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524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2197113.15</w:t>
            </w:r>
          </w:p>
        </w:tc>
      </w:tr>
      <w:tr w:rsidR="004C0A3E" w:rsidRPr="004C0A3E" w14:paraId="26EFFA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26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7B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606731.25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45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2197113.32</w:t>
            </w:r>
          </w:p>
        </w:tc>
      </w:tr>
      <w:tr w:rsidR="004C0A3E" w:rsidRPr="004C0A3E" w14:paraId="038C3A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BC6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11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5B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2197068.67</w:t>
            </w:r>
          </w:p>
        </w:tc>
      </w:tr>
      <w:tr w:rsidR="004C0A3E" w:rsidRPr="004C0A3E" w14:paraId="5EC9C7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B9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9A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D2A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2197017.78</w:t>
            </w:r>
          </w:p>
        </w:tc>
      </w:tr>
      <w:tr w:rsidR="004C0A3E" w:rsidRPr="004C0A3E" w14:paraId="4AE3AB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76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78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4B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2196995.67</w:t>
            </w:r>
          </w:p>
        </w:tc>
      </w:tr>
      <w:tr w:rsidR="004C0A3E" w:rsidRPr="004C0A3E" w14:paraId="4D61BD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24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AF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FC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2196980.26</w:t>
            </w:r>
          </w:p>
        </w:tc>
      </w:tr>
      <w:tr w:rsidR="004C0A3E" w:rsidRPr="004C0A3E" w14:paraId="1FE40A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1F6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23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9BA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2196976.02</w:t>
            </w:r>
          </w:p>
        </w:tc>
      </w:tr>
      <w:tr w:rsidR="004C0A3E" w:rsidRPr="004C0A3E" w14:paraId="26A369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E4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C6F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4F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2196973.27</w:t>
            </w:r>
          </w:p>
        </w:tc>
      </w:tr>
      <w:tr w:rsidR="004C0A3E" w:rsidRPr="004C0A3E" w14:paraId="390058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BFA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1A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F7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2196972.52</w:t>
            </w:r>
          </w:p>
        </w:tc>
      </w:tr>
      <w:tr w:rsidR="004C0A3E" w:rsidRPr="004C0A3E" w14:paraId="7990D4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FFA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10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68B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2196972.28</w:t>
            </w:r>
          </w:p>
        </w:tc>
      </w:tr>
      <w:tr w:rsidR="004C0A3E" w:rsidRPr="004C0A3E" w14:paraId="68B22A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37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2FE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1B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2196972.69</w:t>
            </w:r>
          </w:p>
        </w:tc>
      </w:tr>
      <w:tr w:rsidR="004C0A3E" w:rsidRPr="004C0A3E" w14:paraId="66986A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74D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523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B5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2196970.54</w:t>
            </w:r>
          </w:p>
        </w:tc>
      </w:tr>
      <w:tr w:rsidR="004C0A3E" w:rsidRPr="004C0A3E" w14:paraId="667729C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BE2C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80AC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1E19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236F4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AD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5E4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606708.94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D6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2197366.63</w:t>
            </w:r>
          </w:p>
        </w:tc>
      </w:tr>
      <w:tr w:rsidR="004C0A3E" w:rsidRPr="004C0A3E" w14:paraId="1B1959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F7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7C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606708.74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EDC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2197388.77</w:t>
            </w:r>
          </w:p>
        </w:tc>
      </w:tr>
      <w:tr w:rsidR="004C0A3E" w:rsidRPr="004C0A3E" w14:paraId="3037DD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674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FD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4BF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2197412.44</w:t>
            </w:r>
          </w:p>
        </w:tc>
      </w:tr>
      <w:tr w:rsidR="004C0A3E" w:rsidRPr="004C0A3E" w14:paraId="2A902A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9C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B5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236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2197537.63</w:t>
            </w:r>
          </w:p>
        </w:tc>
      </w:tr>
      <w:tr w:rsidR="004C0A3E" w:rsidRPr="004C0A3E" w14:paraId="3655A6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7B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BA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42B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2197514.73</w:t>
            </w:r>
          </w:p>
        </w:tc>
      </w:tr>
      <w:tr w:rsidR="004C0A3E" w:rsidRPr="004C0A3E" w14:paraId="4047A0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0A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C23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606873.77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92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2197581.97</w:t>
            </w:r>
          </w:p>
        </w:tc>
      </w:tr>
      <w:tr w:rsidR="004C0A3E" w:rsidRPr="004C0A3E" w14:paraId="7DCEFE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633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FB7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C9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2197593.28</w:t>
            </w:r>
          </w:p>
        </w:tc>
      </w:tr>
      <w:tr w:rsidR="004C0A3E" w:rsidRPr="004C0A3E" w14:paraId="702932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76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059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606581.62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EC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2197447.56</w:t>
            </w:r>
          </w:p>
        </w:tc>
      </w:tr>
      <w:tr w:rsidR="004C0A3E" w:rsidRPr="004C0A3E" w14:paraId="289F07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8E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FE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606654.73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3A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2197388.98</w:t>
            </w:r>
          </w:p>
        </w:tc>
      </w:tr>
      <w:tr w:rsidR="004C0A3E" w:rsidRPr="004C0A3E" w14:paraId="492AA2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A0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84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606695.44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AF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2197349.17</w:t>
            </w:r>
          </w:p>
        </w:tc>
      </w:tr>
      <w:tr w:rsidR="004C0A3E" w:rsidRPr="004C0A3E" w14:paraId="0B06A9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F0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AA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606708.94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16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2197366.63</w:t>
            </w:r>
          </w:p>
        </w:tc>
      </w:tr>
      <w:tr w:rsidR="004C0A3E" w:rsidRPr="004C0A3E" w14:paraId="3E78F1E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7850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6E4F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A2E8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F9202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3F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C2D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584878.39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830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2204998.69</w:t>
            </w:r>
          </w:p>
        </w:tc>
      </w:tr>
      <w:tr w:rsidR="004C0A3E" w:rsidRPr="004C0A3E" w14:paraId="5DCC16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7B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69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584890.76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1EE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2205050.38</w:t>
            </w:r>
          </w:p>
        </w:tc>
      </w:tr>
      <w:tr w:rsidR="004C0A3E" w:rsidRPr="004C0A3E" w14:paraId="2CF640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F1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F22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584904.03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A58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2205077.71</w:t>
            </w:r>
          </w:p>
        </w:tc>
      </w:tr>
      <w:tr w:rsidR="004C0A3E" w:rsidRPr="004C0A3E" w14:paraId="73B316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AC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F8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584906.47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CD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2205083.11</w:t>
            </w:r>
          </w:p>
        </w:tc>
      </w:tr>
      <w:tr w:rsidR="004C0A3E" w:rsidRPr="004C0A3E" w14:paraId="49C8A3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386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00E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584915.98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C1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2205110.08</w:t>
            </w:r>
          </w:p>
        </w:tc>
      </w:tr>
      <w:tr w:rsidR="004C0A3E" w:rsidRPr="004C0A3E" w14:paraId="4AFFD1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6B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B7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584912.66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E0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2205128.90</w:t>
            </w:r>
          </w:p>
        </w:tc>
      </w:tr>
      <w:tr w:rsidR="004C0A3E" w:rsidRPr="004C0A3E" w14:paraId="4BD219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4E0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A5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584899.85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97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2205127.71</w:t>
            </w:r>
          </w:p>
        </w:tc>
      </w:tr>
      <w:tr w:rsidR="004C0A3E" w:rsidRPr="004C0A3E" w14:paraId="5544B8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B9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C1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584899.05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55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2205149.26</w:t>
            </w:r>
          </w:p>
        </w:tc>
      </w:tr>
      <w:tr w:rsidR="004C0A3E" w:rsidRPr="004C0A3E" w14:paraId="11039E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12A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19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584898.26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CE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2205179.90</w:t>
            </w:r>
          </w:p>
        </w:tc>
      </w:tr>
      <w:tr w:rsidR="004C0A3E" w:rsidRPr="004C0A3E" w14:paraId="09F9A8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F3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A7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584898.29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B1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2205183.53</w:t>
            </w:r>
          </w:p>
        </w:tc>
      </w:tr>
      <w:tr w:rsidR="004C0A3E" w:rsidRPr="004C0A3E" w14:paraId="73891E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2A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A2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584891.72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4F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2205182.65</w:t>
            </w:r>
          </w:p>
        </w:tc>
      </w:tr>
      <w:tr w:rsidR="004C0A3E" w:rsidRPr="004C0A3E" w14:paraId="0604DB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E0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47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584880.31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38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2205181.12</w:t>
            </w:r>
          </w:p>
        </w:tc>
      </w:tr>
      <w:tr w:rsidR="004C0A3E" w:rsidRPr="004C0A3E" w14:paraId="0C242D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5C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E77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584856.68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373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2205061.32</w:t>
            </w:r>
          </w:p>
        </w:tc>
      </w:tr>
      <w:tr w:rsidR="004C0A3E" w:rsidRPr="004C0A3E" w14:paraId="14D93D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73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EA1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584853.89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D6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2205053.38</w:t>
            </w:r>
          </w:p>
        </w:tc>
      </w:tr>
      <w:tr w:rsidR="004C0A3E" w:rsidRPr="004C0A3E" w14:paraId="46A180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93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80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584853.94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FB0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2205052.10</w:t>
            </w:r>
          </w:p>
        </w:tc>
      </w:tr>
      <w:tr w:rsidR="004C0A3E" w:rsidRPr="004C0A3E" w14:paraId="312357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3F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C85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584852.53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B10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2205049.66</w:t>
            </w:r>
          </w:p>
        </w:tc>
      </w:tr>
      <w:tr w:rsidR="004C0A3E" w:rsidRPr="004C0A3E" w14:paraId="793ADF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72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42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584867.62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1F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2204984.14</w:t>
            </w:r>
          </w:p>
        </w:tc>
      </w:tr>
      <w:tr w:rsidR="004C0A3E" w:rsidRPr="004C0A3E" w14:paraId="2CCE72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DE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DC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584868.24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857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2204977.46</w:t>
            </w:r>
          </w:p>
        </w:tc>
      </w:tr>
      <w:tr w:rsidR="004C0A3E" w:rsidRPr="004C0A3E" w14:paraId="12E798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372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FF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584878.39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FD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2204998.69</w:t>
            </w:r>
          </w:p>
        </w:tc>
      </w:tr>
      <w:tr w:rsidR="004C0A3E" w:rsidRPr="004C0A3E" w14:paraId="3D2C72C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9214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F7BD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F8E8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4432B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C98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C26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585812.55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1FF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2206066.90</w:t>
            </w:r>
          </w:p>
        </w:tc>
      </w:tr>
      <w:tr w:rsidR="004C0A3E" w:rsidRPr="004C0A3E" w14:paraId="35D31C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AD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74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585812.08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FF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2206079.11</w:t>
            </w:r>
          </w:p>
        </w:tc>
      </w:tr>
      <w:tr w:rsidR="004C0A3E" w:rsidRPr="004C0A3E" w14:paraId="598260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8B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43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585791.30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28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2206122.96</w:t>
            </w:r>
          </w:p>
        </w:tc>
      </w:tr>
      <w:tr w:rsidR="004C0A3E" w:rsidRPr="004C0A3E" w14:paraId="0F3490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C2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0B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585765.68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E8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2206114.77</w:t>
            </w:r>
          </w:p>
        </w:tc>
      </w:tr>
      <w:tr w:rsidR="004C0A3E" w:rsidRPr="004C0A3E" w14:paraId="06E7AA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96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6D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585776.44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F2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2206053.38</w:t>
            </w:r>
          </w:p>
        </w:tc>
      </w:tr>
      <w:tr w:rsidR="004C0A3E" w:rsidRPr="004C0A3E" w14:paraId="1C5E41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95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87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585812.55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79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2206066.90</w:t>
            </w:r>
          </w:p>
        </w:tc>
      </w:tr>
      <w:tr w:rsidR="004C0A3E" w:rsidRPr="004C0A3E" w14:paraId="26018D0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067C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A21C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E72A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ED3D0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CB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A35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585520.70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BDE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2205659.62</w:t>
            </w:r>
          </w:p>
        </w:tc>
      </w:tr>
      <w:tr w:rsidR="004C0A3E" w:rsidRPr="004C0A3E" w14:paraId="4C7D83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A53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7B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585549.12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0D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2205718.10</w:t>
            </w:r>
          </w:p>
        </w:tc>
      </w:tr>
      <w:tr w:rsidR="004C0A3E" w:rsidRPr="004C0A3E" w14:paraId="353375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F22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A7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585564.59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06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2205738.85</w:t>
            </w:r>
          </w:p>
        </w:tc>
      </w:tr>
      <w:tr w:rsidR="004C0A3E" w:rsidRPr="004C0A3E" w14:paraId="3DC1EE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17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51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585578.08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1D4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2205761.44</w:t>
            </w:r>
          </w:p>
        </w:tc>
      </w:tr>
      <w:tr w:rsidR="004C0A3E" w:rsidRPr="004C0A3E" w14:paraId="4632DC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E70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D0C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585580.07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D5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2205760.38</w:t>
            </w:r>
          </w:p>
        </w:tc>
      </w:tr>
      <w:tr w:rsidR="004C0A3E" w:rsidRPr="004C0A3E" w14:paraId="12652B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C1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F9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585590.65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DC5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2205778.10</w:t>
            </w:r>
          </w:p>
        </w:tc>
      </w:tr>
      <w:tr w:rsidR="004C0A3E" w:rsidRPr="004C0A3E" w14:paraId="068ADF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A7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E8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585591.16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D8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2205779.12</w:t>
            </w:r>
          </w:p>
        </w:tc>
      </w:tr>
      <w:tr w:rsidR="004C0A3E" w:rsidRPr="004C0A3E" w14:paraId="70F07E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7F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2FD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585589.45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E2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2205779.97</w:t>
            </w:r>
          </w:p>
        </w:tc>
      </w:tr>
      <w:tr w:rsidR="004C0A3E" w:rsidRPr="004C0A3E" w14:paraId="05941F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CCA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33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585594.18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E3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2205790.24</w:t>
            </w:r>
          </w:p>
        </w:tc>
      </w:tr>
      <w:tr w:rsidR="004C0A3E" w:rsidRPr="004C0A3E" w14:paraId="11C767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632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BDE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585598.58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4D4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2205799.17</w:t>
            </w:r>
          </w:p>
        </w:tc>
      </w:tr>
      <w:tr w:rsidR="004C0A3E" w:rsidRPr="004C0A3E" w14:paraId="4A5BA2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04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46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585595.12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B0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2205801.06</w:t>
            </w:r>
          </w:p>
        </w:tc>
      </w:tr>
      <w:tr w:rsidR="004C0A3E" w:rsidRPr="004C0A3E" w14:paraId="5BA44F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179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AA4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585596.47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76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2205808.90</w:t>
            </w:r>
          </w:p>
        </w:tc>
      </w:tr>
      <w:tr w:rsidR="004C0A3E" w:rsidRPr="004C0A3E" w14:paraId="119FBF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E9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C2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585602.01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975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2205823.84</w:t>
            </w:r>
          </w:p>
        </w:tc>
      </w:tr>
      <w:tr w:rsidR="004C0A3E" w:rsidRPr="004C0A3E" w14:paraId="5E2323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10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A8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585602.61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73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2205825.19</w:t>
            </w:r>
          </w:p>
        </w:tc>
      </w:tr>
      <w:tr w:rsidR="004C0A3E" w:rsidRPr="004C0A3E" w14:paraId="39FFC9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B3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A2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585616.99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C2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2205841.83</w:t>
            </w:r>
          </w:p>
        </w:tc>
      </w:tr>
      <w:tr w:rsidR="004C0A3E" w:rsidRPr="004C0A3E" w14:paraId="08ABF4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13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E04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585626.90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60B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2205836.90</w:t>
            </w:r>
          </w:p>
        </w:tc>
      </w:tr>
      <w:tr w:rsidR="004C0A3E" w:rsidRPr="004C0A3E" w14:paraId="2C13AB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737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D71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78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2205861.75</w:t>
            </w:r>
          </w:p>
        </w:tc>
      </w:tr>
      <w:tr w:rsidR="004C0A3E" w:rsidRPr="004C0A3E" w14:paraId="5DEBAE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B22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AC7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585692.57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359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2205890.55</w:t>
            </w:r>
          </w:p>
        </w:tc>
      </w:tr>
      <w:tr w:rsidR="004C0A3E" w:rsidRPr="004C0A3E" w14:paraId="563BD1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36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674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585706.61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E0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2205900.80</w:t>
            </w:r>
          </w:p>
        </w:tc>
      </w:tr>
      <w:tr w:rsidR="004C0A3E" w:rsidRPr="004C0A3E" w14:paraId="6FF836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19E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759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585756.21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481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2205952.90</w:t>
            </w:r>
          </w:p>
        </w:tc>
      </w:tr>
      <w:tr w:rsidR="004C0A3E" w:rsidRPr="004C0A3E" w14:paraId="4CFC7C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857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B4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585735.89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00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2205976.74</w:t>
            </w:r>
          </w:p>
        </w:tc>
      </w:tr>
      <w:tr w:rsidR="004C0A3E" w:rsidRPr="004C0A3E" w14:paraId="020442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C73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C3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585749.18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647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2205993.90</w:t>
            </w:r>
          </w:p>
        </w:tc>
      </w:tr>
      <w:tr w:rsidR="004C0A3E" w:rsidRPr="004C0A3E" w14:paraId="77FD15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A4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1D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585774.28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380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2205977.19</w:t>
            </w:r>
          </w:p>
        </w:tc>
      </w:tr>
      <w:tr w:rsidR="004C0A3E" w:rsidRPr="004C0A3E" w14:paraId="06EEFB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FDB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D8D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585767.73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A1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2205997.78</w:t>
            </w:r>
          </w:p>
        </w:tc>
      </w:tr>
      <w:tr w:rsidR="004C0A3E" w:rsidRPr="004C0A3E" w14:paraId="4D597E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0F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5B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585766.80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A7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2206009.87</w:t>
            </w:r>
          </w:p>
        </w:tc>
      </w:tr>
      <w:tr w:rsidR="004C0A3E" w:rsidRPr="004C0A3E" w14:paraId="6642E4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E8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91A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585715.54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3C4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2206104.89</w:t>
            </w:r>
          </w:p>
        </w:tc>
      </w:tr>
      <w:tr w:rsidR="004C0A3E" w:rsidRPr="004C0A3E" w14:paraId="17EBF0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DC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9D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585676.91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7E5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2206178.48</w:t>
            </w:r>
          </w:p>
        </w:tc>
      </w:tr>
      <w:tr w:rsidR="004C0A3E" w:rsidRPr="004C0A3E" w14:paraId="4EA0E1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95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17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585676.00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BA8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2206183.73</w:t>
            </w:r>
          </w:p>
        </w:tc>
      </w:tr>
      <w:tr w:rsidR="004C0A3E" w:rsidRPr="004C0A3E" w14:paraId="2AE90B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0B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D76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585668.28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39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2206186.16</w:t>
            </w:r>
          </w:p>
        </w:tc>
      </w:tr>
      <w:tr w:rsidR="004C0A3E" w:rsidRPr="004C0A3E" w14:paraId="573E78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7FC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869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585661.88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6C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2206240.56</w:t>
            </w:r>
          </w:p>
        </w:tc>
      </w:tr>
      <w:tr w:rsidR="004C0A3E" w:rsidRPr="004C0A3E" w14:paraId="072D7D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42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77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585661.32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0E5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2206251.70</w:t>
            </w:r>
          </w:p>
        </w:tc>
      </w:tr>
      <w:tr w:rsidR="004C0A3E" w:rsidRPr="004C0A3E" w14:paraId="784BE1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0C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7A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F5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2206269.52</w:t>
            </w:r>
          </w:p>
        </w:tc>
      </w:tr>
      <w:tr w:rsidR="004C0A3E" w:rsidRPr="004C0A3E" w14:paraId="05A8B8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800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76F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BA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2206280.57</w:t>
            </w:r>
          </w:p>
        </w:tc>
      </w:tr>
      <w:tr w:rsidR="004C0A3E" w:rsidRPr="004C0A3E" w14:paraId="6CC9D2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0D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434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585656.09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D4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2206295.31</w:t>
            </w:r>
          </w:p>
        </w:tc>
      </w:tr>
      <w:tr w:rsidR="004C0A3E" w:rsidRPr="004C0A3E" w14:paraId="56CA77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DE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54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17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2206299.68</w:t>
            </w:r>
          </w:p>
        </w:tc>
      </w:tr>
      <w:tr w:rsidR="004C0A3E" w:rsidRPr="004C0A3E" w14:paraId="62EBDC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70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63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4D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2206307.06</w:t>
            </w:r>
          </w:p>
        </w:tc>
      </w:tr>
      <w:tr w:rsidR="004C0A3E" w:rsidRPr="004C0A3E" w14:paraId="3C839D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42A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96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585611.85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C18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2206281.30</w:t>
            </w:r>
          </w:p>
        </w:tc>
      </w:tr>
      <w:tr w:rsidR="004C0A3E" w:rsidRPr="004C0A3E" w14:paraId="4D69B9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02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07D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585623.47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C7E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2206245.12</w:t>
            </w:r>
          </w:p>
        </w:tc>
      </w:tr>
      <w:tr w:rsidR="004C0A3E" w:rsidRPr="004C0A3E" w14:paraId="06ADE5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0DE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5B9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585628.37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F86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2206236.65</w:t>
            </w:r>
          </w:p>
        </w:tc>
      </w:tr>
      <w:tr w:rsidR="004C0A3E" w:rsidRPr="004C0A3E" w14:paraId="3C5478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06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09D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585639.71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0F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2206195.92</w:t>
            </w:r>
          </w:p>
        </w:tc>
      </w:tr>
      <w:tr w:rsidR="004C0A3E" w:rsidRPr="004C0A3E" w14:paraId="2BA1BD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3DD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64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585641.86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B5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2206178.78</w:t>
            </w:r>
          </w:p>
        </w:tc>
      </w:tr>
      <w:tr w:rsidR="004C0A3E" w:rsidRPr="004C0A3E" w14:paraId="2613F8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18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08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F9A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2206156.80</w:t>
            </w:r>
          </w:p>
        </w:tc>
      </w:tr>
      <w:tr w:rsidR="004C0A3E" w:rsidRPr="004C0A3E" w14:paraId="4B7AD6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F5B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4E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585665.35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2D78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2206118.11</w:t>
            </w:r>
          </w:p>
        </w:tc>
      </w:tr>
      <w:tr w:rsidR="004C0A3E" w:rsidRPr="004C0A3E" w14:paraId="2D51DB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6A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AB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585692.90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435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2206079.51</w:t>
            </w:r>
          </w:p>
        </w:tc>
      </w:tr>
      <w:tr w:rsidR="004C0A3E" w:rsidRPr="004C0A3E" w14:paraId="60882D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08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2EF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585725.01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2F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2206045.69</w:t>
            </w:r>
          </w:p>
        </w:tc>
      </w:tr>
      <w:tr w:rsidR="004C0A3E" w:rsidRPr="004C0A3E" w14:paraId="5CAFC7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C8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F8A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585731.36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09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2206029.16</w:t>
            </w:r>
          </w:p>
        </w:tc>
      </w:tr>
      <w:tr w:rsidR="004C0A3E" w:rsidRPr="004C0A3E" w14:paraId="4706FA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458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A1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585734.23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EFC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2206009.10</w:t>
            </w:r>
          </w:p>
        </w:tc>
      </w:tr>
      <w:tr w:rsidR="004C0A3E" w:rsidRPr="004C0A3E" w14:paraId="4F2D41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EF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B1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585733.78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722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2205991.78</w:t>
            </w:r>
          </w:p>
        </w:tc>
      </w:tr>
      <w:tr w:rsidR="004C0A3E" w:rsidRPr="004C0A3E" w14:paraId="575E9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48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8AC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585732.45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18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2205984.54</w:t>
            </w:r>
          </w:p>
        </w:tc>
      </w:tr>
      <w:tr w:rsidR="004C0A3E" w:rsidRPr="004C0A3E" w14:paraId="050BD3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36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75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585723.44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B5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2205959.15</w:t>
            </w:r>
          </w:p>
        </w:tc>
      </w:tr>
      <w:tr w:rsidR="004C0A3E" w:rsidRPr="004C0A3E" w14:paraId="359F14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C1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72B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585716.50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8B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2205943.33</w:t>
            </w:r>
          </w:p>
        </w:tc>
      </w:tr>
      <w:tr w:rsidR="004C0A3E" w:rsidRPr="004C0A3E" w14:paraId="3359EB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D5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92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585704.32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CD0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2205925.79</w:t>
            </w:r>
          </w:p>
        </w:tc>
      </w:tr>
      <w:tr w:rsidR="004C0A3E" w:rsidRPr="004C0A3E" w14:paraId="7B09D7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3A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F5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585697.07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F2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2205919.36</w:t>
            </w:r>
          </w:p>
        </w:tc>
      </w:tr>
      <w:tr w:rsidR="004C0A3E" w:rsidRPr="004C0A3E" w14:paraId="1CDF46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37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E7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585684.02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16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2205916.83</w:t>
            </w:r>
          </w:p>
        </w:tc>
      </w:tr>
      <w:tr w:rsidR="004C0A3E" w:rsidRPr="004C0A3E" w14:paraId="79DED7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01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5B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585675.47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15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2205915.79</w:t>
            </w:r>
          </w:p>
        </w:tc>
      </w:tr>
      <w:tr w:rsidR="004C0A3E" w:rsidRPr="004C0A3E" w14:paraId="68A9B7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03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21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585656.51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B64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2205912.13</w:t>
            </w:r>
          </w:p>
        </w:tc>
      </w:tr>
      <w:tr w:rsidR="004C0A3E" w:rsidRPr="004C0A3E" w14:paraId="0CDF91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29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7E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585620.15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85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2205914.16</w:t>
            </w:r>
          </w:p>
        </w:tc>
      </w:tr>
      <w:tr w:rsidR="004C0A3E" w:rsidRPr="004C0A3E" w14:paraId="783375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2B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61B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585586.56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7D0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2205924.87</w:t>
            </w:r>
          </w:p>
        </w:tc>
      </w:tr>
      <w:tr w:rsidR="004C0A3E" w:rsidRPr="004C0A3E" w14:paraId="69140D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47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76D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585537.09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64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2205935.76</w:t>
            </w:r>
          </w:p>
        </w:tc>
      </w:tr>
      <w:tr w:rsidR="004C0A3E" w:rsidRPr="004C0A3E" w14:paraId="5CBAA8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4E3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93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585485.90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E24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2205947.98</w:t>
            </w:r>
          </w:p>
        </w:tc>
      </w:tr>
      <w:tr w:rsidR="004C0A3E" w:rsidRPr="004C0A3E" w14:paraId="0BB600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DE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7C2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585421.54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2FB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2205950.34</w:t>
            </w:r>
          </w:p>
        </w:tc>
      </w:tr>
      <w:tr w:rsidR="004C0A3E" w:rsidRPr="004C0A3E" w14:paraId="4DAC85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52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44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585362.84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75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2205950.34</w:t>
            </w:r>
          </w:p>
        </w:tc>
      </w:tr>
      <w:tr w:rsidR="004C0A3E" w:rsidRPr="004C0A3E" w14:paraId="1BFFA4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88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3FF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585331.28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36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2205941.66</w:t>
            </w:r>
          </w:p>
        </w:tc>
      </w:tr>
      <w:tr w:rsidR="004C0A3E" w:rsidRPr="004C0A3E" w14:paraId="3A874F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B2E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DC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585277.01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F7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2205938.34</w:t>
            </w:r>
          </w:p>
        </w:tc>
      </w:tr>
      <w:tr w:rsidR="004C0A3E" w:rsidRPr="004C0A3E" w14:paraId="57408B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19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A7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585243.05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D1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2205939.63</w:t>
            </w:r>
          </w:p>
        </w:tc>
      </w:tr>
      <w:tr w:rsidR="004C0A3E" w:rsidRPr="004C0A3E" w14:paraId="7C924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0CF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BD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585194.31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CC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2205930.77</w:t>
            </w:r>
          </w:p>
        </w:tc>
      </w:tr>
      <w:tr w:rsidR="004C0A3E" w:rsidRPr="004C0A3E" w14:paraId="4B4F74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E4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34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585153.53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64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2205907.33</w:t>
            </w:r>
          </w:p>
        </w:tc>
      </w:tr>
      <w:tr w:rsidR="004C0A3E" w:rsidRPr="004C0A3E" w14:paraId="68C4BF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15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5C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585122.94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C3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2205885.86</w:t>
            </w:r>
          </w:p>
        </w:tc>
      </w:tr>
      <w:tr w:rsidR="004C0A3E" w:rsidRPr="004C0A3E" w14:paraId="0B7117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35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B4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585082.65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DD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2205849.74</w:t>
            </w:r>
          </w:p>
        </w:tc>
      </w:tr>
      <w:tr w:rsidR="004C0A3E" w:rsidRPr="004C0A3E" w14:paraId="76C5D7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1B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19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585075.40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7B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2205850.11</w:t>
            </w:r>
          </w:p>
        </w:tc>
      </w:tr>
      <w:tr w:rsidR="004C0A3E" w:rsidRPr="004C0A3E" w14:paraId="6601ED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D60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2A0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585073.14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70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2205858.97</w:t>
            </w:r>
          </w:p>
        </w:tc>
      </w:tr>
      <w:tr w:rsidR="004C0A3E" w:rsidRPr="004C0A3E" w14:paraId="0D6E23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C2D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F44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585060.95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DA9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2205850.85</w:t>
            </w:r>
          </w:p>
        </w:tc>
      </w:tr>
      <w:tr w:rsidR="004C0A3E" w:rsidRPr="004C0A3E" w14:paraId="42D32F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73D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7F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585052.30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F2F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2205839.54</w:t>
            </w:r>
          </w:p>
        </w:tc>
      </w:tr>
      <w:tr w:rsidR="004C0A3E" w:rsidRPr="004C0A3E" w14:paraId="3D22D1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04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9B7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585041.77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E8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2205826.32</w:t>
            </w:r>
          </w:p>
        </w:tc>
      </w:tr>
      <w:tr w:rsidR="004C0A3E" w:rsidRPr="004C0A3E" w14:paraId="358896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777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59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585060.49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79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2205787.71</w:t>
            </w:r>
          </w:p>
        </w:tc>
      </w:tr>
      <w:tr w:rsidR="004C0A3E" w:rsidRPr="004C0A3E" w14:paraId="222118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DC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A6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585171.69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C1A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2205699.24</w:t>
            </w:r>
          </w:p>
        </w:tc>
      </w:tr>
      <w:tr w:rsidR="004C0A3E" w:rsidRPr="004C0A3E" w14:paraId="2FD4F2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C76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D6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585189.16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77D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2205710.89</w:t>
            </w:r>
          </w:p>
        </w:tc>
      </w:tr>
      <w:tr w:rsidR="004C0A3E" w:rsidRPr="004C0A3E" w14:paraId="292EEF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2D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D8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585224.75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52B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2205657.55</w:t>
            </w:r>
          </w:p>
        </w:tc>
      </w:tr>
      <w:tr w:rsidR="004C0A3E" w:rsidRPr="004C0A3E" w14:paraId="5A1FE0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971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DB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585314.02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E2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2205587.77</w:t>
            </w:r>
          </w:p>
        </w:tc>
      </w:tr>
      <w:tr w:rsidR="004C0A3E" w:rsidRPr="004C0A3E" w14:paraId="5B5B49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59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ED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585384.94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8BA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2205625.77</w:t>
            </w:r>
          </w:p>
        </w:tc>
      </w:tr>
      <w:tr w:rsidR="004C0A3E" w:rsidRPr="004C0A3E" w14:paraId="1AFB8F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2AE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D6C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585435.56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1D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2205533.50</w:t>
            </w:r>
          </w:p>
        </w:tc>
      </w:tr>
      <w:tr w:rsidR="004C0A3E" w:rsidRPr="004C0A3E" w14:paraId="28B4E9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CC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7A7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585444.79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77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2205548.04</w:t>
            </w:r>
          </w:p>
        </w:tc>
      </w:tr>
      <w:tr w:rsidR="004C0A3E" w:rsidRPr="004C0A3E" w14:paraId="4E4AF2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E1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DD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585493.47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B5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2205606.32</w:t>
            </w:r>
          </w:p>
        </w:tc>
      </w:tr>
      <w:tr w:rsidR="004C0A3E" w:rsidRPr="004C0A3E" w14:paraId="705754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524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70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585504.23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0F0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2205627.69</w:t>
            </w:r>
          </w:p>
        </w:tc>
      </w:tr>
      <w:tr w:rsidR="004C0A3E" w:rsidRPr="004C0A3E" w14:paraId="30658E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F3F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CD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585514.10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21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2205646.79</w:t>
            </w:r>
          </w:p>
        </w:tc>
      </w:tr>
      <w:tr w:rsidR="004C0A3E" w:rsidRPr="004C0A3E" w14:paraId="25CD8C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FC1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38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585520.70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16D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2205659.62</w:t>
            </w:r>
          </w:p>
        </w:tc>
      </w:tr>
      <w:tr w:rsidR="004C0A3E" w:rsidRPr="004C0A3E" w14:paraId="0497F74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7006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80EE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1257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54CE7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5B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BFA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585454.82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8B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2205760.69</w:t>
            </w:r>
          </w:p>
        </w:tc>
      </w:tr>
      <w:tr w:rsidR="004C0A3E" w:rsidRPr="004C0A3E" w14:paraId="7A992B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C7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98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585492.23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758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2205822.56</w:t>
            </w:r>
          </w:p>
        </w:tc>
      </w:tr>
      <w:tr w:rsidR="004C0A3E" w:rsidRPr="004C0A3E" w14:paraId="45C598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7A2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F1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585408.91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2B2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2205810.32</w:t>
            </w:r>
          </w:p>
        </w:tc>
      </w:tr>
      <w:tr w:rsidR="004C0A3E" w:rsidRPr="004C0A3E" w14:paraId="1BA401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20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CA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585290.29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AE0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2205814.06</w:t>
            </w:r>
          </w:p>
        </w:tc>
      </w:tr>
      <w:tr w:rsidR="004C0A3E" w:rsidRPr="004C0A3E" w14:paraId="2D1046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45B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B58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585280.54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EF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2205789.23</w:t>
            </w:r>
          </w:p>
        </w:tc>
      </w:tr>
      <w:tr w:rsidR="004C0A3E" w:rsidRPr="004C0A3E" w14:paraId="2317AD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D8A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8B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585280.54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19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2205756.08</w:t>
            </w:r>
          </w:p>
        </w:tc>
      </w:tr>
      <w:tr w:rsidR="004C0A3E" w:rsidRPr="004C0A3E" w14:paraId="28C51D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F4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23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585292.96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BC5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2205740.47</w:t>
            </w:r>
          </w:p>
        </w:tc>
      </w:tr>
      <w:tr w:rsidR="004C0A3E" w:rsidRPr="004C0A3E" w14:paraId="6F6F31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A2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A64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585394.01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FB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2205731.44</w:t>
            </w:r>
          </w:p>
        </w:tc>
      </w:tr>
      <w:tr w:rsidR="004C0A3E" w:rsidRPr="004C0A3E" w14:paraId="13BBB9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C1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E0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585441.35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7F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2205731.26</w:t>
            </w:r>
          </w:p>
        </w:tc>
      </w:tr>
      <w:tr w:rsidR="004C0A3E" w:rsidRPr="004C0A3E" w14:paraId="2CFC90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556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183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585454.82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E6F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2205760.69</w:t>
            </w:r>
          </w:p>
        </w:tc>
      </w:tr>
      <w:tr w:rsidR="004C0A3E" w:rsidRPr="004C0A3E" w14:paraId="54FB6FC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C269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092E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1202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82F0D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B15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3A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5C6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2209970.98</w:t>
            </w:r>
          </w:p>
        </w:tc>
      </w:tr>
      <w:tr w:rsidR="004C0A3E" w:rsidRPr="004C0A3E" w14:paraId="760D65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21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7A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BB0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2209985.72</w:t>
            </w:r>
          </w:p>
        </w:tc>
      </w:tr>
      <w:tr w:rsidR="004C0A3E" w:rsidRPr="004C0A3E" w14:paraId="34000F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8A8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0DB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4E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2210002.64</w:t>
            </w:r>
          </w:p>
        </w:tc>
      </w:tr>
      <w:tr w:rsidR="004C0A3E" w:rsidRPr="004C0A3E" w14:paraId="574AF2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E0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7A6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199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2209991.32</w:t>
            </w:r>
          </w:p>
        </w:tc>
      </w:tr>
      <w:tr w:rsidR="004C0A3E" w:rsidRPr="004C0A3E" w14:paraId="584DD6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0F3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E87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D4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2210017.51</w:t>
            </w:r>
          </w:p>
        </w:tc>
      </w:tr>
      <w:tr w:rsidR="004C0A3E" w:rsidRPr="004C0A3E" w14:paraId="37868F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B6E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A4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06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2209982.65</w:t>
            </w:r>
          </w:p>
        </w:tc>
      </w:tr>
      <w:tr w:rsidR="004C0A3E" w:rsidRPr="004C0A3E" w14:paraId="62994A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C6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C5F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A7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2209979.73</w:t>
            </w:r>
          </w:p>
        </w:tc>
      </w:tr>
      <w:tr w:rsidR="004C0A3E" w:rsidRPr="004C0A3E" w14:paraId="3380CC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EC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77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B3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2209970.98</w:t>
            </w:r>
          </w:p>
        </w:tc>
      </w:tr>
      <w:tr w:rsidR="004C0A3E" w:rsidRPr="004C0A3E" w14:paraId="44C8DBA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4C8A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3424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1947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D9341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EF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03A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606797.84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361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2210056.26</w:t>
            </w:r>
          </w:p>
        </w:tc>
      </w:tr>
      <w:tr w:rsidR="004C0A3E" w:rsidRPr="004C0A3E" w14:paraId="03B32D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A8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6E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606796.48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90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2210075.74</w:t>
            </w:r>
          </w:p>
        </w:tc>
      </w:tr>
      <w:tr w:rsidR="004C0A3E" w:rsidRPr="004C0A3E" w14:paraId="676525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EF7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FF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28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2210130.15</w:t>
            </w:r>
          </w:p>
        </w:tc>
      </w:tr>
      <w:tr w:rsidR="004C0A3E" w:rsidRPr="004C0A3E" w14:paraId="224A9D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3F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F49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3E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2210144.52</w:t>
            </w:r>
          </w:p>
        </w:tc>
      </w:tr>
      <w:tr w:rsidR="004C0A3E" w:rsidRPr="004C0A3E" w14:paraId="27A1BD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0A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79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75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2210162.16</w:t>
            </w:r>
          </w:p>
        </w:tc>
      </w:tr>
      <w:tr w:rsidR="004C0A3E" w:rsidRPr="004C0A3E" w14:paraId="78857E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DE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C1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A0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2210167.46</w:t>
            </w:r>
          </w:p>
        </w:tc>
      </w:tr>
      <w:tr w:rsidR="004C0A3E" w:rsidRPr="004C0A3E" w14:paraId="49EE3E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3A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99C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ED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2210214.84</w:t>
            </w:r>
          </w:p>
        </w:tc>
      </w:tr>
      <w:tr w:rsidR="004C0A3E" w:rsidRPr="004C0A3E" w14:paraId="3A4477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4EF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22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606779.65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C7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2210217.06</w:t>
            </w:r>
          </w:p>
        </w:tc>
      </w:tr>
      <w:tr w:rsidR="004C0A3E" w:rsidRPr="004C0A3E" w14:paraId="2351E7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EE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18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8E9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2210212.35</w:t>
            </w:r>
          </w:p>
        </w:tc>
      </w:tr>
      <w:tr w:rsidR="004C0A3E" w:rsidRPr="004C0A3E" w14:paraId="7F690A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A69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CF3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E1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2210193.43</w:t>
            </w:r>
          </w:p>
        </w:tc>
      </w:tr>
      <w:tr w:rsidR="004C0A3E" w:rsidRPr="004C0A3E" w14:paraId="5DA22C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1A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9C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03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2210141.98</w:t>
            </w:r>
          </w:p>
        </w:tc>
      </w:tr>
      <w:tr w:rsidR="004C0A3E" w:rsidRPr="004C0A3E" w14:paraId="622611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6B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5F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606675.96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44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2210133.64</w:t>
            </w:r>
          </w:p>
        </w:tc>
      </w:tr>
      <w:tr w:rsidR="004C0A3E" w:rsidRPr="004C0A3E" w14:paraId="7BC10E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DC8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E2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606695.61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C9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2210121.21</w:t>
            </w:r>
          </w:p>
        </w:tc>
      </w:tr>
      <w:tr w:rsidR="004C0A3E" w:rsidRPr="004C0A3E" w14:paraId="1FFA09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CC7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7FF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606726.66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45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2210101.58</w:t>
            </w:r>
          </w:p>
        </w:tc>
      </w:tr>
      <w:tr w:rsidR="004C0A3E" w:rsidRPr="004C0A3E" w14:paraId="5DAA7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D41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5F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606797.84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AD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2210056.26</w:t>
            </w:r>
          </w:p>
        </w:tc>
      </w:tr>
      <w:tr w:rsidR="004C0A3E" w:rsidRPr="004C0A3E" w14:paraId="2E2DDCF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CAD1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88D1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9877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484D3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27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34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A67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2210314.52</w:t>
            </w:r>
          </w:p>
        </w:tc>
      </w:tr>
      <w:tr w:rsidR="004C0A3E" w:rsidRPr="004C0A3E" w14:paraId="6DD204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22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8C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EA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2210323.93</w:t>
            </w:r>
          </w:p>
        </w:tc>
      </w:tr>
      <w:tr w:rsidR="004C0A3E" w:rsidRPr="004C0A3E" w14:paraId="4E67B2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DD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5B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AA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2210336.56</w:t>
            </w:r>
          </w:p>
        </w:tc>
      </w:tr>
      <w:tr w:rsidR="004C0A3E" w:rsidRPr="004C0A3E" w14:paraId="01BFBB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365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0D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A6E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2210349.58</w:t>
            </w:r>
          </w:p>
        </w:tc>
      </w:tr>
      <w:tr w:rsidR="004C0A3E" w:rsidRPr="004C0A3E" w14:paraId="61B509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C83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E1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284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2210366.60</w:t>
            </w:r>
          </w:p>
        </w:tc>
      </w:tr>
      <w:tr w:rsidR="004C0A3E" w:rsidRPr="004C0A3E" w14:paraId="7C7700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B65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34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0B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2210381.44</w:t>
            </w:r>
          </w:p>
        </w:tc>
      </w:tr>
      <w:tr w:rsidR="004C0A3E" w:rsidRPr="004C0A3E" w14:paraId="70A6BE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02A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78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4B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2210427.63</w:t>
            </w:r>
          </w:p>
        </w:tc>
      </w:tr>
      <w:tr w:rsidR="004C0A3E" w:rsidRPr="004C0A3E" w14:paraId="37CCE1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09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A3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E1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2210432.04</w:t>
            </w:r>
          </w:p>
        </w:tc>
      </w:tr>
      <w:tr w:rsidR="004C0A3E" w:rsidRPr="004C0A3E" w14:paraId="602267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44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02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694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2210450.12</w:t>
            </w:r>
          </w:p>
        </w:tc>
      </w:tr>
      <w:tr w:rsidR="004C0A3E" w:rsidRPr="004C0A3E" w14:paraId="5D43E4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71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A7D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E50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2210462.28</w:t>
            </w:r>
          </w:p>
        </w:tc>
      </w:tr>
      <w:tr w:rsidR="004C0A3E" w:rsidRPr="004C0A3E" w14:paraId="433D35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B3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C4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606739.20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C5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2210466.16</w:t>
            </w:r>
          </w:p>
        </w:tc>
      </w:tr>
      <w:tr w:rsidR="004C0A3E" w:rsidRPr="004C0A3E" w14:paraId="4EF643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45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9BE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606729.02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EBB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2210473.20</w:t>
            </w:r>
          </w:p>
        </w:tc>
      </w:tr>
      <w:tr w:rsidR="004C0A3E" w:rsidRPr="004C0A3E" w14:paraId="377D04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CD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75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606713.08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8E6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2210487.51</w:t>
            </w:r>
          </w:p>
        </w:tc>
      </w:tr>
      <w:tr w:rsidR="004C0A3E" w:rsidRPr="004C0A3E" w14:paraId="124CE1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14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3F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606711.71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BD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2210488.39</w:t>
            </w:r>
          </w:p>
        </w:tc>
      </w:tr>
      <w:tr w:rsidR="004C0A3E" w:rsidRPr="004C0A3E" w14:paraId="02570D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63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A5D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262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2210502.60</w:t>
            </w:r>
          </w:p>
        </w:tc>
      </w:tr>
      <w:tr w:rsidR="004C0A3E" w:rsidRPr="004C0A3E" w14:paraId="27DAA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F6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FB4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C15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2210506.54</w:t>
            </w:r>
          </w:p>
        </w:tc>
      </w:tr>
      <w:tr w:rsidR="004C0A3E" w:rsidRPr="004C0A3E" w14:paraId="5E0D9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4D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E2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606676.83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95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2210511.25</w:t>
            </w:r>
          </w:p>
        </w:tc>
      </w:tr>
      <w:tr w:rsidR="004C0A3E" w:rsidRPr="004C0A3E" w14:paraId="142012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75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8D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606670.88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E5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2210512.22</w:t>
            </w:r>
          </w:p>
        </w:tc>
      </w:tr>
      <w:tr w:rsidR="004C0A3E" w:rsidRPr="004C0A3E" w14:paraId="515F92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F5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88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606650.61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421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2210518.59</w:t>
            </w:r>
          </w:p>
        </w:tc>
      </w:tr>
      <w:tr w:rsidR="004C0A3E" w:rsidRPr="004C0A3E" w14:paraId="08517C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03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2B9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BA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2210524.87</w:t>
            </w:r>
          </w:p>
        </w:tc>
      </w:tr>
      <w:tr w:rsidR="004C0A3E" w:rsidRPr="004C0A3E" w14:paraId="22A3AA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D5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33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606624.37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385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2210529.68</w:t>
            </w:r>
          </w:p>
        </w:tc>
      </w:tr>
      <w:tr w:rsidR="004C0A3E" w:rsidRPr="004C0A3E" w14:paraId="3FAF67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B3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162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A5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2210558.45</w:t>
            </w:r>
          </w:p>
        </w:tc>
      </w:tr>
      <w:tr w:rsidR="004C0A3E" w:rsidRPr="004C0A3E" w14:paraId="63B9EC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F18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D4E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80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2210561.65</w:t>
            </w:r>
          </w:p>
        </w:tc>
      </w:tr>
      <w:tr w:rsidR="004C0A3E" w:rsidRPr="004C0A3E" w14:paraId="33FAAD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A3B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08C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606574.02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35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2210538.60</w:t>
            </w:r>
          </w:p>
        </w:tc>
      </w:tr>
      <w:tr w:rsidR="004C0A3E" w:rsidRPr="004C0A3E" w14:paraId="73B213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33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93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606559.62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E3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2210523.83</w:t>
            </w:r>
          </w:p>
        </w:tc>
      </w:tr>
      <w:tr w:rsidR="004C0A3E" w:rsidRPr="004C0A3E" w14:paraId="7DE8B7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9C3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E03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606551.13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63D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2210500.95</w:t>
            </w:r>
          </w:p>
        </w:tc>
      </w:tr>
      <w:tr w:rsidR="004C0A3E" w:rsidRPr="004C0A3E" w14:paraId="06B8D6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425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374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871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2210485.07</w:t>
            </w:r>
          </w:p>
        </w:tc>
      </w:tr>
      <w:tr w:rsidR="004C0A3E" w:rsidRPr="004C0A3E" w14:paraId="6F1915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F17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95C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CF4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2210471.82</w:t>
            </w:r>
          </w:p>
        </w:tc>
      </w:tr>
      <w:tr w:rsidR="004C0A3E" w:rsidRPr="004C0A3E" w14:paraId="51D2CA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BA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292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C6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2210451.65</w:t>
            </w:r>
          </w:p>
        </w:tc>
      </w:tr>
      <w:tr w:rsidR="004C0A3E" w:rsidRPr="004C0A3E" w14:paraId="76F9D7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C4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63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606588.41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90D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2210416.17</w:t>
            </w:r>
          </w:p>
        </w:tc>
      </w:tr>
      <w:tr w:rsidR="004C0A3E" w:rsidRPr="004C0A3E" w14:paraId="3450AC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5C0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8F1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606694.69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99A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2210319.49</w:t>
            </w:r>
          </w:p>
        </w:tc>
      </w:tr>
      <w:tr w:rsidR="004C0A3E" w:rsidRPr="004C0A3E" w14:paraId="0E80B7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60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D9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4B8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2210271.31</w:t>
            </w:r>
          </w:p>
        </w:tc>
      </w:tr>
      <w:tr w:rsidR="004C0A3E" w:rsidRPr="004C0A3E" w14:paraId="44C864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AF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4D3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75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2210260.90</w:t>
            </w:r>
          </w:p>
        </w:tc>
      </w:tr>
      <w:tr w:rsidR="004C0A3E" w:rsidRPr="004C0A3E" w14:paraId="3DFCD3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23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4B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BF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2210275.02</w:t>
            </w:r>
          </w:p>
        </w:tc>
      </w:tr>
      <w:tr w:rsidR="004C0A3E" w:rsidRPr="004C0A3E" w14:paraId="2714DE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A5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F1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321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2210284.62</w:t>
            </w:r>
          </w:p>
        </w:tc>
      </w:tr>
      <w:tr w:rsidR="004C0A3E" w:rsidRPr="004C0A3E" w14:paraId="412784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9F5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F5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E5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2210294.03</w:t>
            </w:r>
          </w:p>
        </w:tc>
      </w:tr>
      <w:tr w:rsidR="004C0A3E" w:rsidRPr="004C0A3E" w14:paraId="48F7B4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FB5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4AE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FB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2210304.74</w:t>
            </w:r>
          </w:p>
        </w:tc>
      </w:tr>
      <w:tr w:rsidR="004C0A3E" w:rsidRPr="004C0A3E" w14:paraId="11BCC4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62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72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4DC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2210314.52</w:t>
            </w:r>
          </w:p>
        </w:tc>
      </w:tr>
      <w:tr w:rsidR="004C0A3E" w:rsidRPr="004C0A3E" w14:paraId="2D9BEE0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C173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42FC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A2DC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8EAE4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6A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142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A9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2210572.95</w:t>
            </w:r>
          </w:p>
        </w:tc>
      </w:tr>
      <w:tr w:rsidR="004C0A3E" w:rsidRPr="004C0A3E" w14:paraId="178592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4F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90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C7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2210576.17</w:t>
            </w:r>
          </w:p>
        </w:tc>
      </w:tr>
      <w:tr w:rsidR="004C0A3E" w:rsidRPr="004C0A3E" w14:paraId="25A3D3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07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C4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606616.91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E3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2210595.94</w:t>
            </w:r>
          </w:p>
        </w:tc>
      </w:tr>
      <w:tr w:rsidR="004C0A3E" w:rsidRPr="004C0A3E" w14:paraId="7BF876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B99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69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606642.93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80E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2210636.85</w:t>
            </w:r>
          </w:p>
        </w:tc>
      </w:tr>
      <w:tr w:rsidR="004C0A3E" w:rsidRPr="004C0A3E" w14:paraId="1046CD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AD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48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606642.17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06D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2210655.12</w:t>
            </w:r>
          </w:p>
        </w:tc>
      </w:tr>
      <w:tr w:rsidR="004C0A3E" w:rsidRPr="004C0A3E" w14:paraId="27BA46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333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CE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606634.78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913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2210671.18</w:t>
            </w:r>
          </w:p>
        </w:tc>
      </w:tr>
      <w:tr w:rsidR="004C0A3E" w:rsidRPr="004C0A3E" w14:paraId="0C9405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F60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3E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EC6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2210673.02</w:t>
            </w:r>
          </w:p>
        </w:tc>
      </w:tr>
      <w:tr w:rsidR="004C0A3E" w:rsidRPr="004C0A3E" w14:paraId="689AB4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52B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C8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606628.89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C5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2210682.46</w:t>
            </w:r>
          </w:p>
        </w:tc>
      </w:tr>
      <w:tr w:rsidR="004C0A3E" w:rsidRPr="004C0A3E" w14:paraId="442AF2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DC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F0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2E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2210688.90</w:t>
            </w:r>
          </w:p>
        </w:tc>
      </w:tr>
      <w:tr w:rsidR="004C0A3E" w:rsidRPr="004C0A3E" w14:paraId="0876E8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C2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030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A6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2210691.80</w:t>
            </w:r>
          </w:p>
        </w:tc>
      </w:tr>
      <w:tr w:rsidR="004C0A3E" w:rsidRPr="004C0A3E" w14:paraId="2C6905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3D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389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F6B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2210694.29</w:t>
            </w:r>
          </w:p>
        </w:tc>
      </w:tr>
      <w:tr w:rsidR="004C0A3E" w:rsidRPr="004C0A3E" w14:paraId="5293D9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2A2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13F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0F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2210708.73</w:t>
            </w:r>
          </w:p>
        </w:tc>
      </w:tr>
      <w:tr w:rsidR="004C0A3E" w:rsidRPr="004C0A3E" w14:paraId="7AB90E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EC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A59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FA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2210715.23</w:t>
            </w:r>
          </w:p>
        </w:tc>
      </w:tr>
      <w:tr w:rsidR="004C0A3E" w:rsidRPr="004C0A3E" w14:paraId="5C1E56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BB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50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65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2210724.02</w:t>
            </w:r>
          </w:p>
        </w:tc>
      </w:tr>
      <w:tr w:rsidR="004C0A3E" w:rsidRPr="004C0A3E" w14:paraId="7FCA03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03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C9F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606578.92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28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2210739.29</w:t>
            </w:r>
          </w:p>
        </w:tc>
      </w:tr>
      <w:tr w:rsidR="004C0A3E" w:rsidRPr="004C0A3E" w14:paraId="5862D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2B8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DC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606578.35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6B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2210739.43</w:t>
            </w:r>
          </w:p>
        </w:tc>
      </w:tr>
      <w:tr w:rsidR="004C0A3E" w:rsidRPr="004C0A3E" w14:paraId="257A70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275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651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606568.17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99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2210742.40</w:t>
            </w:r>
          </w:p>
        </w:tc>
      </w:tr>
      <w:tr w:rsidR="004C0A3E" w:rsidRPr="004C0A3E" w14:paraId="1300ED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BD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13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CB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2210742.76</w:t>
            </w:r>
          </w:p>
        </w:tc>
      </w:tr>
      <w:tr w:rsidR="004C0A3E" w:rsidRPr="004C0A3E" w14:paraId="79849F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53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4B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ADC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2210752.15</w:t>
            </w:r>
          </w:p>
        </w:tc>
      </w:tr>
      <w:tr w:rsidR="004C0A3E" w:rsidRPr="004C0A3E" w14:paraId="3C8EDD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6F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A53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6EC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2210753.14</w:t>
            </w:r>
          </w:p>
        </w:tc>
      </w:tr>
      <w:tr w:rsidR="004C0A3E" w:rsidRPr="004C0A3E" w14:paraId="0E2AC6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B1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BD2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AB7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2210755.15</w:t>
            </w:r>
          </w:p>
        </w:tc>
      </w:tr>
      <w:tr w:rsidR="004C0A3E" w:rsidRPr="004C0A3E" w14:paraId="2E135F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F64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242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606538.35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7E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2210755.30</w:t>
            </w:r>
          </w:p>
        </w:tc>
      </w:tr>
      <w:tr w:rsidR="004C0A3E" w:rsidRPr="004C0A3E" w14:paraId="128A32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18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AD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606528.46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6F6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2210753.05</w:t>
            </w:r>
          </w:p>
        </w:tc>
      </w:tr>
      <w:tr w:rsidR="004C0A3E" w:rsidRPr="004C0A3E" w14:paraId="43682A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61A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3D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8D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2210758.11</w:t>
            </w:r>
          </w:p>
        </w:tc>
      </w:tr>
      <w:tr w:rsidR="004C0A3E" w:rsidRPr="004C0A3E" w14:paraId="7FCA7F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F0D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3E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606513.20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61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2210743.77</w:t>
            </w:r>
          </w:p>
        </w:tc>
      </w:tr>
      <w:tr w:rsidR="004C0A3E" w:rsidRPr="004C0A3E" w14:paraId="1700D6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80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F89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606467.52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EF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2210695.13</w:t>
            </w:r>
          </w:p>
        </w:tc>
      </w:tr>
      <w:tr w:rsidR="004C0A3E" w:rsidRPr="004C0A3E" w14:paraId="36F554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1A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545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6E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2210666.15</w:t>
            </w:r>
          </w:p>
        </w:tc>
      </w:tr>
      <w:tr w:rsidR="004C0A3E" w:rsidRPr="004C0A3E" w14:paraId="02D613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833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F1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606402.11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21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2210636.23</w:t>
            </w:r>
          </w:p>
        </w:tc>
      </w:tr>
      <w:tr w:rsidR="004C0A3E" w:rsidRPr="004C0A3E" w14:paraId="08F428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AF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8DE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606405.18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DF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2210632.94</w:t>
            </w:r>
          </w:p>
        </w:tc>
      </w:tr>
      <w:tr w:rsidR="004C0A3E" w:rsidRPr="004C0A3E" w14:paraId="471AE6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30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99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606421.39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6A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2210615.69</w:t>
            </w:r>
          </w:p>
        </w:tc>
      </w:tr>
      <w:tr w:rsidR="004C0A3E" w:rsidRPr="004C0A3E" w14:paraId="797407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E1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95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606487.82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70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2210543.57</w:t>
            </w:r>
          </w:p>
        </w:tc>
      </w:tr>
      <w:tr w:rsidR="004C0A3E" w:rsidRPr="004C0A3E" w14:paraId="0AA0B5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85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F4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99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2210526.83</w:t>
            </w:r>
          </w:p>
        </w:tc>
      </w:tr>
      <w:tr w:rsidR="004C0A3E" w:rsidRPr="004C0A3E" w14:paraId="157DD4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911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EB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606512.07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54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2210514.14</w:t>
            </w:r>
          </w:p>
        </w:tc>
      </w:tr>
      <w:tr w:rsidR="004C0A3E" w:rsidRPr="004C0A3E" w14:paraId="007F2E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AD3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1E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606517.17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EDC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2210515.71</w:t>
            </w:r>
          </w:p>
        </w:tc>
      </w:tr>
      <w:tr w:rsidR="004C0A3E" w:rsidRPr="004C0A3E" w14:paraId="145DCB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5D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CB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15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2210548.57</w:t>
            </w:r>
          </w:p>
        </w:tc>
      </w:tr>
      <w:tr w:rsidR="004C0A3E" w:rsidRPr="004C0A3E" w14:paraId="3A8350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EB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C8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606575.50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766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2210553.00</w:t>
            </w:r>
          </w:p>
        </w:tc>
      </w:tr>
      <w:tr w:rsidR="004C0A3E" w:rsidRPr="004C0A3E" w14:paraId="4EDA8E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52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D5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F8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2210572.95</w:t>
            </w:r>
          </w:p>
        </w:tc>
      </w:tr>
      <w:tr w:rsidR="004C0A3E" w:rsidRPr="004C0A3E" w14:paraId="3D336ED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C8E8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54E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3968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4EF3A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13E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A0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EE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2210742.19</w:t>
            </w:r>
          </w:p>
        </w:tc>
      </w:tr>
      <w:tr w:rsidR="004C0A3E" w:rsidRPr="004C0A3E" w14:paraId="42D517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7C8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8F2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606340.20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D3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2210756.61</w:t>
            </w:r>
          </w:p>
        </w:tc>
      </w:tr>
      <w:tr w:rsidR="004C0A3E" w:rsidRPr="004C0A3E" w14:paraId="0BB8C7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CE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98D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606332.02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82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2210764.49</w:t>
            </w:r>
          </w:p>
        </w:tc>
      </w:tr>
      <w:tr w:rsidR="004C0A3E" w:rsidRPr="004C0A3E" w14:paraId="1D7F2E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D9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95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F0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2210769.14</w:t>
            </w:r>
          </w:p>
        </w:tc>
      </w:tr>
      <w:tr w:rsidR="004C0A3E" w:rsidRPr="004C0A3E" w14:paraId="0A4E87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48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9E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606322.93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CD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2210772.92</w:t>
            </w:r>
          </w:p>
        </w:tc>
      </w:tr>
      <w:tr w:rsidR="004C0A3E" w:rsidRPr="004C0A3E" w14:paraId="7E4C0C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BC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80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606313.78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6A4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2210781.17</w:t>
            </w:r>
          </w:p>
        </w:tc>
      </w:tr>
      <w:tr w:rsidR="004C0A3E" w:rsidRPr="004C0A3E" w14:paraId="50EDBC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1C1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A6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606305.28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303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2210789.04</w:t>
            </w:r>
          </w:p>
        </w:tc>
      </w:tr>
      <w:tr w:rsidR="004C0A3E" w:rsidRPr="004C0A3E" w14:paraId="710B73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2E0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89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606308.68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E9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2210794.12</w:t>
            </w:r>
          </w:p>
        </w:tc>
      </w:tr>
      <w:tr w:rsidR="004C0A3E" w:rsidRPr="004C0A3E" w14:paraId="28D574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D18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13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606304.28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DE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2210797.83</w:t>
            </w:r>
          </w:p>
        </w:tc>
      </w:tr>
      <w:tr w:rsidR="004C0A3E" w:rsidRPr="004C0A3E" w14:paraId="2E906A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AD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9F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606292.21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D7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2210803.88</w:t>
            </w:r>
          </w:p>
        </w:tc>
      </w:tr>
      <w:tr w:rsidR="004C0A3E" w:rsidRPr="004C0A3E" w14:paraId="6ACF88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20A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71D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606277.32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3A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2210802.49</w:t>
            </w:r>
          </w:p>
        </w:tc>
      </w:tr>
      <w:tr w:rsidR="004C0A3E" w:rsidRPr="004C0A3E" w14:paraId="079B69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B3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76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606266.99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37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2210776.67</w:t>
            </w:r>
          </w:p>
        </w:tc>
      </w:tr>
      <w:tr w:rsidR="004C0A3E" w:rsidRPr="004C0A3E" w14:paraId="7E5826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81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3D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606308.60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8F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2210733.14</w:t>
            </w:r>
          </w:p>
        </w:tc>
      </w:tr>
      <w:tr w:rsidR="004C0A3E" w:rsidRPr="004C0A3E" w14:paraId="04E3DE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D0C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94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606313.79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72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2210727.75</w:t>
            </w:r>
          </w:p>
        </w:tc>
      </w:tr>
      <w:tr w:rsidR="004C0A3E" w:rsidRPr="004C0A3E" w14:paraId="412F15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5E0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A3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E08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2210742.19</w:t>
            </w:r>
          </w:p>
        </w:tc>
      </w:tr>
      <w:tr w:rsidR="004C0A3E" w:rsidRPr="004C0A3E" w14:paraId="6722D3D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56F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3B3F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C714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A649A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59C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51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606472.87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C9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2210711.37</w:t>
            </w:r>
          </w:p>
        </w:tc>
      </w:tr>
      <w:tr w:rsidR="004C0A3E" w:rsidRPr="004C0A3E" w14:paraId="3A97A4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69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188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07C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2210739.71</w:t>
            </w:r>
          </w:p>
        </w:tc>
      </w:tr>
      <w:tr w:rsidR="004C0A3E" w:rsidRPr="004C0A3E" w14:paraId="24036A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999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C9C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606512.00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45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2210749.50</w:t>
            </w:r>
          </w:p>
        </w:tc>
      </w:tr>
      <w:tr w:rsidR="004C0A3E" w:rsidRPr="004C0A3E" w14:paraId="6D6941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964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FBD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69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2210755.45</w:t>
            </w:r>
          </w:p>
        </w:tc>
      </w:tr>
      <w:tr w:rsidR="004C0A3E" w:rsidRPr="004C0A3E" w14:paraId="45E4EB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29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03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6C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2210769.13</w:t>
            </w:r>
          </w:p>
        </w:tc>
      </w:tr>
      <w:tr w:rsidR="004C0A3E" w:rsidRPr="004C0A3E" w14:paraId="47040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51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953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606486.55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2E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2210781.10</w:t>
            </w:r>
          </w:p>
        </w:tc>
      </w:tr>
      <w:tr w:rsidR="004C0A3E" w:rsidRPr="004C0A3E" w14:paraId="3D1B97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AE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C55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F4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2210795.12</w:t>
            </w:r>
          </w:p>
        </w:tc>
      </w:tr>
      <w:tr w:rsidR="004C0A3E" w:rsidRPr="004C0A3E" w14:paraId="203CB9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16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83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606488.28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7C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2210799.79</w:t>
            </w:r>
          </w:p>
        </w:tc>
      </w:tr>
      <w:tr w:rsidR="004C0A3E" w:rsidRPr="004C0A3E" w14:paraId="0A7AC6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A9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86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606475.33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94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2210808.04</w:t>
            </w:r>
          </w:p>
        </w:tc>
      </w:tr>
      <w:tr w:rsidR="004C0A3E" w:rsidRPr="004C0A3E" w14:paraId="31010B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F7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15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606470.88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CF5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2210803.36</w:t>
            </w:r>
          </w:p>
        </w:tc>
      </w:tr>
      <w:tr w:rsidR="004C0A3E" w:rsidRPr="004C0A3E" w14:paraId="6F042F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42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56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606465.09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533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2210772.09</w:t>
            </w:r>
          </w:p>
        </w:tc>
      </w:tr>
      <w:tr w:rsidR="004C0A3E" w:rsidRPr="004C0A3E" w14:paraId="1F8BDA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9AD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18C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1C8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2210740.19</w:t>
            </w:r>
          </w:p>
        </w:tc>
      </w:tr>
      <w:tr w:rsidR="004C0A3E" w:rsidRPr="004C0A3E" w14:paraId="3F400F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DE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79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606428.75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FF3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2210735.60</w:t>
            </w:r>
          </w:p>
        </w:tc>
      </w:tr>
      <w:tr w:rsidR="004C0A3E" w:rsidRPr="004C0A3E" w14:paraId="6EB5BD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DA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12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606423.33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0C4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2210731.21</w:t>
            </w:r>
          </w:p>
        </w:tc>
      </w:tr>
      <w:tr w:rsidR="004C0A3E" w:rsidRPr="004C0A3E" w14:paraId="79C1F7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FC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2A6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606419.15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7C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2210727.59</w:t>
            </w:r>
          </w:p>
        </w:tc>
      </w:tr>
      <w:tr w:rsidR="004C0A3E" w:rsidRPr="004C0A3E" w14:paraId="675239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6E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58A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606418.03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DB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2210726.79</w:t>
            </w:r>
          </w:p>
        </w:tc>
      </w:tr>
      <w:tr w:rsidR="004C0A3E" w:rsidRPr="004C0A3E" w14:paraId="087948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82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472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606413.53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CB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2210723.63</w:t>
            </w:r>
          </w:p>
        </w:tc>
      </w:tr>
      <w:tr w:rsidR="004C0A3E" w:rsidRPr="004C0A3E" w14:paraId="02B7F8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9F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16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606395.83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7D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2210709.66</w:t>
            </w:r>
          </w:p>
        </w:tc>
      </w:tr>
      <w:tr w:rsidR="004C0A3E" w:rsidRPr="004C0A3E" w14:paraId="33195D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498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266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51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2210706.81</w:t>
            </w:r>
          </w:p>
        </w:tc>
      </w:tr>
      <w:tr w:rsidR="004C0A3E" w:rsidRPr="004C0A3E" w14:paraId="13091D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FE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65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606358.54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C0E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2210740.50</w:t>
            </w:r>
          </w:p>
        </w:tc>
      </w:tr>
      <w:tr w:rsidR="004C0A3E" w:rsidRPr="004C0A3E" w14:paraId="551525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73B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5F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606352.18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12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2210746.55</w:t>
            </w:r>
          </w:p>
        </w:tc>
      </w:tr>
      <w:tr w:rsidR="004C0A3E" w:rsidRPr="004C0A3E" w14:paraId="1D86D6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13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8A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606342.94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9DA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2210755.56</w:t>
            </w:r>
          </w:p>
        </w:tc>
      </w:tr>
      <w:tr w:rsidR="004C0A3E" w:rsidRPr="004C0A3E" w14:paraId="50D992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1C3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19C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49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2210740.54</w:t>
            </w:r>
          </w:p>
        </w:tc>
      </w:tr>
      <w:tr w:rsidR="004C0A3E" w:rsidRPr="004C0A3E" w14:paraId="53A5BA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FD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68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606317.49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2E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2210723.90</w:t>
            </w:r>
          </w:p>
        </w:tc>
      </w:tr>
      <w:tr w:rsidR="004C0A3E" w:rsidRPr="004C0A3E" w14:paraId="11F3D5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0D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BFD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606361.19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FDC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2210678.43</w:t>
            </w:r>
          </w:p>
        </w:tc>
      </w:tr>
      <w:tr w:rsidR="004C0A3E" w:rsidRPr="004C0A3E" w14:paraId="2C0F7B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92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97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606372.16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24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2210678.96</w:t>
            </w:r>
          </w:p>
        </w:tc>
      </w:tr>
      <w:tr w:rsidR="004C0A3E" w:rsidRPr="004C0A3E" w14:paraId="71022C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910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BA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606441.85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4F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2210683.94</w:t>
            </w:r>
          </w:p>
        </w:tc>
      </w:tr>
      <w:tr w:rsidR="004C0A3E" w:rsidRPr="004C0A3E" w14:paraId="111C0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55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BA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606472.87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BA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2210711.37</w:t>
            </w:r>
          </w:p>
        </w:tc>
      </w:tr>
      <w:tr w:rsidR="004C0A3E" w:rsidRPr="004C0A3E" w14:paraId="26E3C97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2CF2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2D62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D6F4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33BB9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4D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3A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611316.02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C50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2210347.04</w:t>
            </w:r>
          </w:p>
        </w:tc>
      </w:tr>
      <w:tr w:rsidR="004C0A3E" w:rsidRPr="004C0A3E" w14:paraId="762BC0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40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7C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611339.54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78E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2210369.90</w:t>
            </w:r>
          </w:p>
        </w:tc>
      </w:tr>
      <w:tr w:rsidR="004C0A3E" w:rsidRPr="004C0A3E" w14:paraId="57E914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6DA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8B2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611355.98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757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2210384.28</w:t>
            </w:r>
          </w:p>
        </w:tc>
      </w:tr>
      <w:tr w:rsidR="004C0A3E" w:rsidRPr="004C0A3E" w14:paraId="7FB352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CA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188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611346.57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F4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2210390.38</w:t>
            </w:r>
          </w:p>
        </w:tc>
      </w:tr>
      <w:tr w:rsidR="004C0A3E" w:rsidRPr="004C0A3E" w14:paraId="0342CE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ED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65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D2B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2210402.73</w:t>
            </w:r>
          </w:p>
        </w:tc>
      </w:tr>
      <w:tr w:rsidR="004C0A3E" w:rsidRPr="004C0A3E" w14:paraId="4EA68E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4B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B9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1F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2210483.85</w:t>
            </w:r>
          </w:p>
        </w:tc>
      </w:tr>
      <w:tr w:rsidR="004C0A3E" w:rsidRPr="004C0A3E" w14:paraId="47B3BB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37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E8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6D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2210487.42</w:t>
            </w:r>
          </w:p>
        </w:tc>
      </w:tr>
      <w:tr w:rsidR="004C0A3E" w:rsidRPr="004C0A3E" w14:paraId="743906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F03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C2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9C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2210406.22</w:t>
            </w:r>
          </w:p>
        </w:tc>
      </w:tr>
      <w:tr w:rsidR="004C0A3E" w:rsidRPr="004C0A3E" w14:paraId="1CE7E8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7D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0A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611348.69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FF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2210393.82</w:t>
            </w:r>
          </w:p>
        </w:tc>
      </w:tr>
      <w:tr w:rsidR="004C0A3E" w:rsidRPr="004C0A3E" w14:paraId="2A1E7F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FB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377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611358.85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9FD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2210387.06</w:t>
            </w:r>
          </w:p>
        </w:tc>
      </w:tr>
      <w:tr w:rsidR="004C0A3E" w:rsidRPr="004C0A3E" w14:paraId="23FE16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54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4E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611422.70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5A9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2210450.00</w:t>
            </w:r>
          </w:p>
        </w:tc>
      </w:tr>
      <w:tr w:rsidR="004C0A3E" w:rsidRPr="004C0A3E" w14:paraId="04422E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0C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FB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611395.06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EB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2210528.11</w:t>
            </w:r>
          </w:p>
        </w:tc>
      </w:tr>
      <w:tr w:rsidR="004C0A3E" w:rsidRPr="004C0A3E" w14:paraId="21B388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46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E14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611374.12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FC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2210537.48</w:t>
            </w:r>
          </w:p>
        </w:tc>
      </w:tr>
      <w:tr w:rsidR="004C0A3E" w:rsidRPr="004C0A3E" w14:paraId="5FC77D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077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2F0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611332.51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0B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2210555.18</w:t>
            </w:r>
          </w:p>
        </w:tc>
      </w:tr>
      <w:tr w:rsidR="004C0A3E" w:rsidRPr="004C0A3E" w14:paraId="5E695D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8B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0A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EB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2210558.80</w:t>
            </w:r>
          </w:p>
        </w:tc>
      </w:tr>
      <w:tr w:rsidR="004C0A3E" w:rsidRPr="004C0A3E" w14:paraId="3E9855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39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7A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611267.78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03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2210593.53</w:t>
            </w:r>
          </w:p>
        </w:tc>
      </w:tr>
      <w:tr w:rsidR="004C0A3E" w:rsidRPr="004C0A3E" w14:paraId="6E3551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EC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5F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611247.89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95E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2210602.92</w:t>
            </w:r>
          </w:p>
        </w:tc>
      </w:tr>
      <w:tr w:rsidR="004C0A3E" w:rsidRPr="004C0A3E" w14:paraId="7F81D2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3C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A1D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34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2210657.65</w:t>
            </w:r>
          </w:p>
        </w:tc>
      </w:tr>
      <w:tr w:rsidR="004C0A3E" w:rsidRPr="004C0A3E" w14:paraId="42B412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47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A5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611118.25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5ED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2210686.28</w:t>
            </w:r>
          </w:p>
        </w:tc>
      </w:tr>
      <w:tr w:rsidR="004C0A3E" w:rsidRPr="004C0A3E" w14:paraId="3A9913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72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098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611090.98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9BC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2210721.38</w:t>
            </w:r>
          </w:p>
        </w:tc>
      </w:tr>
      <w:tr w:rsidR="004C0A3E" w:rsidRPr="004C0A3E" w14:paraId="54B3A8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F9D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FC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611037.78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C8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2210723.94</w:t>
            </w:r>
          </w:p>
        </w:tc>
      </w:tr>
      <w:tr w:rsidR="004C0A3E" w:rsidRPr="004C0A3E" w14:paraId="518EBA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0D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4F2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611028.18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FC9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2210709.70</w:t>
            </w:r>
          </w:p>
        </w:tc>
      </w:tr>
      <w:tr w:rsidR="004C0A3E" w:rsidRPr="004C0A3E" w14:paraId="1152FE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F5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E8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A6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2210677.97</w:t>
            </w:r>
          </w:p>
        </w:tc>
      </w:tr>
      <w:tr w:rsidR="004C0A3E" w:rsidRPr="004C0A3E" w14:paraId="26D3AA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6FB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60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611002.78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37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2210671.69</w:t>
            </w:r>
          </w:p>
        </w:tc>
      </w:tr>
      <w:tr w:rsidR="004C0A3E" w:rsidRPr="004C0A3E" w14:paraId="52FE12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D9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B0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610988.64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251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2210663.47</w:t>
            </w:r>
          </w:p>
        </w:tc>
      </w:tr>
      <w:tr w:rsidR="004C0A3E" w:rsidRPr="004C0A3E" w14:paraId="28A5F0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D6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64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610970.38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B1A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2210637.76</w:t>
            </w:r>
          </w:p>
        </w:tc>
      </w:tr>
      <w:tr w:rsidR="004C0A3E" w:rsidRPr="004C0A3E" w14:paraId="7BC123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20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A4C5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610987.13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61C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2210624.23</w:t>
            </w:r>
          </w:p>
        </w:tc>
      </w:tr>
      <w:tr w:rsidR="004C0A3E" w:rsidRPr="004C0A3E" w14:paraId="0CA35E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C5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15C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611022.79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19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2210599.59</w:t>
            </w:r>
          </w:p>
        </w:tc>
      </w:tr>
      <w:tr w:rsidR="004C0A3E" w:rsidRPr="004C0A3E" w14:paraId="4A45E8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AD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F9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9E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2210562.24</w:t>
            </w:r>
          </w:p>
        </w:tc>
      </w:tr>
      <w:tr w:rsidR="004C0A3E" w:rsidRPr="004C0A3E" w14:paraId="61771A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1BD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F9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611089.36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9D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2210545.93</w:t>
            </w:r>
          </w:p>
        </w:tc>
      </w:tr>
      <w:tr w:rsidR="004C0A3E" w:rsidRPr="004C0A3E" w14:paraId="327832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FA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A0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611155.76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7B6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2210504.33</w:t>
            </w:r>
          </w:p>
        </w:tc>
      </w:tr>
      <w:tr w:rsidR="004C0A3E" w:rsidRPr="004C0A3E" w14:paraId="694AB3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DD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1C6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611152.41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458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2210501.09</w:t>
            </w:r>
          </w:p>
        </w:tc>
      </w:tr>
      <w:tr w:rsidR="004C0A3E" w:rsidRPr="004C0A3E" w14:paraId="5A541D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78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08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611138.00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43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2210495.37</w:t>
            </w:r>
          </w:p>
        </w:tc>
      </w:tr>
      <w:tr w:rsidR="004C0A3E" w:rsidRPr="004C0A3E" w14:paraId="72A537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9E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F5F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611120.39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CF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2210491.86</w:t>
            </w:r>
          </w:p>
        </w:tc>
      </w:tr>
      <w:tr w:rsidR="004C0A3E" w:rsidRPr="004C0A3E" w14:paraId="229B64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48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1FC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611099.31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D8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2210503.25</w:t>
            </w:r>
          </w:p>
        </w:tc>
      </w:tr>
      <w:tr w:rsidR="004C0A3E" w:rsidRPr="004C0A3E" w14:paraId="239997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E60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63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611088.89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B2C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2210502.61</w:t>
            </w:r>
          </w:p>
        </w:tc>
      </w:tr>
      <w:tr w:rsidR="004C0A3E" w:rsidRPr="004C0A3E" w14:paraId="6D0197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3F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27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F6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2210500.33</w:t>
            </w:r>
          </w:p>
        </w:tc>
      </w:tr>
      <w:tr w:rsidR="004C0A3E" w:rsidRPr="004C0A3E" w14:paraId="59E60A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06C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47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611028.57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53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2210531.99</w:t>
            </w:r>
          </w:p>
        </w:tc>
      </w:tr>
      <w:tr w:rsidR="004C0A3E" w:rsidRPr="004C0A3E" w14:paraId="6D64FA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B2B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F89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611013.10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013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2210544.69</w:t>
            </w:r>
          </w:p>
        </w:tc>
      </w:tr>
      <w:tr w:rsidR="004C0A3E" w:rsidRPr="004C0A3E" w14:paraId="35A16C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AE3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91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610998.20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D1A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2210555.96</w:t>
            </w:r>
          </w:p>
        </w:tc>
      </w:tr>
      <w:tr w:rsidR="004C0A3E" w:rsidRPr="004C0A3E" w14:paraId="0D0F8E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374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A8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610987.59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26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2210563.78</w:t>
            </w:r>
          </w:p>
        </w:tc>
      </w:tr>
      <w:tr w:rsidR="004C0A3E" w:rsidRPr="004C0A3E" w14:paraId="3174D1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14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B42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610922.38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9F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2210618.30</w:t>
            </w:r>
          </w:p>
        </w:tc>
      </w:tr>
      <w:tr w:rsidR="004C0A3E" w:rsidRPr="004C0A3E" w14:paraId="12869E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E9E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50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610920.22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64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2210620.54</w:t>
            </w:r>
          </w:p>
        </w:tc>
      </w:tr>
      <w:tr w:rsidR="004C0A3E" w:rsidRPr="004C0A3E" w14:paraId="35604E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61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DA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610910.57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0C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2210629.05</w:t>
            </w:r>
          </w:p>
        </w:tc>
      </w:tr>
      <w:tr w:rsidR="004C0A3E" w:rsidRPr="004C0A3E" w14:paraId="137D81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0C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010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610849.97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3B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2210685.06</w:t>
            </w:r>
          </w:p>
        </w:tc>
      </w:tr>
      <w:tr w:rsidR="004C0A3E" w:rsidRPr="004C0A3E" w14:paraId="3689DA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2E5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9A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610838.41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810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2210670.15</w:t>
            </w:r>
          </w:p>
        </w:tc>
      </w:tr>
      <w:tr w:rsidR="004C0A3E" w:rsidRPr="004C0A3E" w14:paraId="0789E7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23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E1F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610810.57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A1A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2210691.66</w:t>
            </w:r>
          </w:p>
        </w:tc>
      </w:tr>
      <w:tr w:rsidR="004C0A3E" w:rsidRPr="004C0A3E" w14:paraId="7A7CFA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6B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61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610809.50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384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2210705.16</w:t>
            </w:r>
          </w:p>
        </w:tc>
      </w:tr>
      <w:tr w:rsidR="004C0A3E" w:rsidRPr="004C0A3E" w14:paraId="64DABC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62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36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610827.61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22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2210707.09</w:t>
            </w:r>
          </w:p>
        </w:tc>
      </w:tr>
      <w:tr w:rsidR="004C0A3E" w:rsidRPr="004C0A3E" w14:paraId="316093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EC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8A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610726.22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B7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2210805.45</w:t>
            </w:r>
          </w:p>
        </w:tc>
      </w:tr>
      <w:tr w:rsidR="004C0A3E" w:rsidRPr="004C0A3E" w14:paraId="25A999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64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18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610719.73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542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2210811.95</w:t>
            </w:r>
          </w:p>
        </w:tc>
      </w:tr>
      <w:tr w:rsidR="004C0A3E" w:rsidRPr="004C0A3E" w14:paraId="7B0D87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60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C7D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610712.50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D3B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2210818.52</w:t>
            </w:r>
          </w:p>
        </w:tc>
      </w:tr>
      <w:tr w:rsidR="004C0A3E" w:rsidRPr="004C0A3E" w14:paraId="60E82F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72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3C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610706.40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4B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2210824.14</w:t>
            </w:r>
          </w:p>
        </w:tc>
      </w:tr>
      <w:tr w:rsidR="004C0A3E" w:rsidRPr="004C0A3E" w14:paraId="3CF69E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E0E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14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610702.10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82C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2210832.74</w:t>
            </w:r>
          </w:p>
        </w:tc>
      </w:tr>
      <w:tr w:rsidR="004C0A3E" w:rsidRPr="004C0A3E" w14:paraId="46C533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2AA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252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610692.31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84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2210843.13</w:t>
            </w:r>
          </w:p>
        </w:tc>
      </w:tr>
      <w:tr w:rsidR="004C0A3E" w:rsidRPr="004C0A3E" w14:paraId="385373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46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64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610681.33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02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2210851.92</w:t>
            </w:r>
          </w:p>
        </w:tc>
      </w:tr>
      <w:tr w:rsidR="004C0A3E" w:rsidRPr="004C0A3E" w14:paraId="437762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DB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B3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610664.40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B2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2210864.57</w:t>
            </w:r>
          </w:p>
        </w:tc>
      </w:tr>
      <w:tr w:rsidR="004C0A3E" w:rsidRPr="004C0A3E" w14:paraId="6D74B0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CE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B8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610664.16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F0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2210844.16</w:t>
            </w:r>
          </w:p>
        </w:tc>
      </w:tr>
      <w:tr w:rsidR="004C0A3E" w:rsidRPr="004C0A3E" w14:paraId="0665AA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50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566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610660.79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DAA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2210830.94</w:t>
            </w:r>
          </w:p>
        </w:tc>
      </w:tr>
      <w:tr w:rsidR="004C0A3E" w:rsidRPr="004C0A3E" w14:paraId="1AF5E9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164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39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610576.72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2E2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2210844.73</w:t>
            </w:r>
          </w:p>
        </w:tc>
      </w:tr>
      <w:tr w:rsidR="004C0A3E" w:rsidRPr="004C0A3E" w14:paraId="07264F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B0B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66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610573.33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45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2210832.86</w:t>
            </w:r>
          </w:p>
        </w:tc>
      </w:tr>
      <w:tr w:rsidR="004C0A3E" w:rsidRPr="004C0A3E" w14:paraId="3751D4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D71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57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610559.66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39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2210835.48</w:t>
            </w:r>
          </w:p>
        </w:tc>
      </w:tr>
      <w:tr w:rsidR="004C0A3E" w:rsidRPr="004C0A3E" w14:paraId="59E2F2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FC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25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610545.04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F3E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2210837.30</w:t>
            </w:r>
          </w:p>
        </w:tc>
      </w:tr>
      <w:tr w:rsidR="004C0A3E" w:rsidRPr="004C0A3E" w14:paraId="1D4B1F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C4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D6D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610546.32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C8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2210849.61</w:t>
            </w:r>
          </w:p>
        </w:tc>
      </w:tr>
      <w:tr w:rsidR="004C0A3E" w:rsidRPr="004C0A3E" w14:paraId="37026D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E75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10F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610542.77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F02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2210848.99</w:t>
            </w:r>
          </w:p>
        </w:tc>
      </w:tr>
      <w:tr w:rsidR="004C0A3E" w:rsidRPr="004C0A3E" w14:paraId="004B5A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29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6D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610538.52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80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2210848.35</w:t>
            </w:r>
          </w:p>
        </w:tc>
      </w:tr>
      <w:tr w:rsidR="004C0A3E" w:rsidRPr="004C0A3E" w14:paraId="400115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D4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B9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610529.69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85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2210849.64</w:t>
            </w:r>
          </w:p>
        </w:tc>
      </w:tr>
      <w:tr w:rsidR="004C0A3E" w:rsidRPr="004C0A3E" w14:paraId="119B11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BA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73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610511.89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90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2210861.20</w:t>
            </w:r>
          </w:p>
        </w:tc>
      </w:tr>
      <w:tr w:rsidR="004C0A3E" w:rsidRPr="004C0A3E" w14:paraId="2B61C6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F4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E13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CC6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2210837.65</w:t>
            </w:r>
          </w:p>
        </w:tc>
      </w:tr>
      <w:tr w:rsidR="004C0A3E" w:rsidRPr="004C0A3E" w14:paraId="2F597F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647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25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B5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2210831.42</w:t>
            </w:r>
          </w:p>
        </w:tc>
      </w:tr>
      <w:tr w:rsidR="004C0A3E" w:rsidRPr="004C0A3E" w14:paraId="6091B8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E2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CC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83E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2210799.13</w:t>
            </w:r>
          </w:p>
        </w:tc>
      </w:tr>
      <w:tr w:rsidR="004C0A3E" w:rsidRPr="004C0A3E" w14:paraId="60CD00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CDF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54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610450.93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BF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2210785.13</w:t>
            </w:r>
          </w:p>
        </w:tc>
      </w:tr>
      <w:tr w:rsidR="004C0A3E" w:rsidRPr="004C0A3E" w14:paraId="527E7B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9E3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DA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B6B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2210770.95</w:t>
            </w:r>
          </w:p>
        </w:tc>
      </w:tr>
      <w:tr w:rsidR="004C0A3E" w:rsidRPr="004C0A3E" w14:paraId="580F00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269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66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B4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2210781.77</w:t>
            </w:r>
          </w:p>
        </w:tc>
      </w:tr>
      <w:tr w:rsidR="004C0A3E" w:rsidRPr="004C0A3E" w14:paraId="0BFBE5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2B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0A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610411.99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9E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2210753.60</w:t>
            </w:r>
          </w:p>
        </w:tc>
      </w:tr>
      <w:tr w:rsidR="004C0A3E" w:rsidRPr="004C0A3E" w14:paraId="320154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EC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E31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8E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2210700.16</w:t>
            </w:r>
          </w:p>
        </w:tc>
      </w:tr>
      <w:tr w:rsidR="004C0A3E" w:rsidRPr="004C0A3E" w14:paraId="282818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383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2C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15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2210699.73</w:t>
            </w:r>
          </w:p>
        </w:tc>
      </w:tr>
      <w:tr w:rsidR="004C0A3E" w:rsidRPr="004C0A3E" w14:paraId="37CD00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8C2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00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610402.96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D0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2210674.48</w:t>
            </w:r>
          </w:p>
        </w:tc>
      </w:tr>
      <w:tr w:rsidR="004C0A3E" w:rsidRPr="004C0A3E" w14:paraId="19ED73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F1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86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AD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2210675.05</w:t>
            </w:r>
          </w:p>
        </w:tc>
      </w:tr>
      <w:tr w:rsidR="004C0A3E" w:rsidRPr="004C0A3E" w14:paraId="694230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83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75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E46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2210676.04</w:t>
            </w:r>
          </w:p>
        </w:tc>
      </w:tr>
      <w:tr w:rsidR="004C0A3E" w:rsidRPr="004C0A3E" w14:paraId="3F9B04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D6B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253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55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2210674.12</w:t>
            </w:r>
          </w:p>
        </w:tc>
      </w:tr>
      <w:tr w:rsidR="004C0A3E" w:rsidRPr="004C0A3E" w14:paraId="70C1A0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20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3A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610405.61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0BD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2210662.84</w:t>
            </w:r>
          </w:p>
        </w:tc>
      </w:tr>
      <w:tr w:rsidR="004C0A3E" w:rsidRPr="004C0A3E" w14:paraId="61A849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AE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FB2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193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2210650.88</w:t>
            </w:r>
          </w:p>
        </w:tc>
      </w:tr>
      <w:tr w:rsidR="004C0A3E" w:rsidRPr="004C0A3E" w14:paraId="2CAC31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EE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98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610381.44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22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2210641.18</w:t>
            </w:r>
          </w:p>
        </w:tc>
      </w:tr>
      <w:tr w:rsidR="004C0A3E" w:rsidRPr="004C0A3E" w14:paraId="386704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A3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40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610380.91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55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2210639.83</w:t>
            </w:r>
          </w:p>
        </w:tc>
      </w:tr>
      <w:tr w:rsidR="004C0A3E" w:rsidRPr="004C0A3E" w14:paraId="13251F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01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4D1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610380.52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D8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2210637.65</w:t>
            </w:r>
          </w:p>
        </w:tc>
      </w:tr>
      <w:tr w:rsidR="004C0A3E" w:rsidRPr="004C0A3E" w14:paraId="4B6658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E5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C5D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610383.99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0D9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2210633.66</w:t>
            </w:r>
          </w:p>
        </w:tc>
      </w:tr>
      <w:tr w:rsidR="004C0A3E" w:rsidRPr="004C0A3E" w14:paraId="0BED67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FD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D4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610376.04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8A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2210622.25</w:t>
            </w:r>
          </w:p>
        </w:tc>
      </w:tr>
      <w:tr w:rsidR="004C0A3E" w:rsidRPr="004C0A3E" w14:paraId="0929CC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921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73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7C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2210609.76</w:t>
            </w:r>
          </w:p>
        </w:tc>
      </w:tr>
      <w:tr w:rsidR="004C0A3E" w:rsidRPr="004C0A3E" w14:paraId="5183BF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61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97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610380.26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A2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2210582.80</w:t>
            </w:r>
          </w:p>
        </w:tc>
      </w:tr>
      <w:tr w:rsidR="004C0A3E" w:rsidRPr="004C0A3E" w14:paraId="02A2AA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85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F0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610357.49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6A5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2210597.86</w:t>
            </w:r>
          </w:p>
        </w:tc>
      </w:tr>
      <w:tr w:rsidR="004C0A3E" w:rsidRPr="004C0A3E" w14:paraId="2EDD97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31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7CA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610349.66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6B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2210595.06</w:t>
            </w:r>
          </w:p>
        </w:tc>
      </w:tr>
      <w:tr w:rsidR="004C0A3E" w:rsidRPr="004C0A3E" w14:paraId="73354E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97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166D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610326.02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144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2210605.84</w:t>
            </w:r>
          </w:p>
        </w:tc>
      </w:tr>
      <w:tr w:rsidR="004C0A3E" w:rsidRPr="004C0A3E" w14:paraId="7F76A4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63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68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610314.93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86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2210609.94</w:t>
            </w:r>
          </w:p>
        </w:tc>
      </w:tr>
      <w:tr w:rsidR="004C0A3E" w:rsidRPr="004C0A3E" w14:paraId="20CC10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2E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5CE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610326.80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272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2210625.95</w:t>
            </w:r>
          </w:p>
        </w:tc>
      </w:tr>
      <w:tr w:rsidR="004C0A3E" w:rsidRPr="004C0A3E" w14:paraId="3D5615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ADC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7C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66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2210632.43</w:t>
            </w:r>
          </w:p>
        </w:tc>
      </w:tr>
      <w:tr w:rsidR="004C0A3E" w:rsidRPr="004C0A3E" w14:paraId="648F40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21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5E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52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2210644.47</w:t>
            </w:r>
          </w:p>
        </w:tc>
      </w:tr>
      <w:tr w:rsidR="004C0A3E" w:rsidRPr="004C0A3E" w14:paraId="5B4879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9A5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79B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16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2210647.56</w:t>
            </w:r>
          </w:p>
        </w:tc>
      </w:tr>
      <w:tr w:rsidR="004C0A3E" w:rsidRPr="004C0A3E" w14:paraId="70A2CF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A4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EE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B2B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2210648.18</w:t>
            </w:r>
          </w:p>
        </w:tc>
      </w:tr>
      <w:tr w:rsidR="004C0A3E" w:rsidRPr="004C0A3E" w14:paraId="6AE999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BEA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D6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A8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2210632.27</w:t>
            </w:r>
          </w:p>
        </w:tc>
      </w:tr>
      <w:tr w:rsidR="004C0A3E" w:rsidRPr="004C0A3E" w14:paraId="2D554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A0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AA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610276.23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FEC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2210618.07</w:t>
            </w:r>
          </w:p>
        </w:tc>
      </w:tr>
      <w:tr w:rsidR="004C0A3E" w:rsidRPr="004C0A3E" w14:paraId="1642F0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C96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AE8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5B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2210604.69</w:t>
            </w:r>
          </w:p>
        </w:tc>
      </w:tr>
      <w:tr w:rsidR="004C0A3E" w:rsidRPr="004C0A3E" w14:paraId="6ACA8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D28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53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3F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2210606.36</w:t>
            </w:r>
          </w:p>
        </w:tc>
      </w:tr>
      <w:tr w:rsidR="004C0A3E" w:rsidRPr="004C0A3E" w14:paraId="6A482F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7CD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84D2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3D4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2210583.99</w:t>
            </w:r>
          </w:p>
        </w:tc>
      </w:tr>
      <w:tr w:rsidR="004C0A3E" w:rsidRPr="004C0A3E" w14:paraId="4F6A06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1E1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EC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D7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2210583.51</w:t>
            </w:r>
          </w:p>
        </w:tc>
      </w:tr>
      <w:tr w:rsidR="004C0A3E" w:rsidRPr="004C0A3E" w14:paraId="1ACB6D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3E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847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5E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2210578.87</w:t>
            </w:r>
          </w:p>
        </w:tc>
      </w:tr>
      <w:tr w:rsidR="004C0A3E" w:rsidRPr="004C0A3E" w14:paraId="553481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4E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00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02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2210590.43</w:t>
            </w:r>
          </w:p>
        </w:tc>
      </w:tr>
      <w:tr w:rsidR="004C0A3E" w:rsidRPr="004C0A3E" w14:paraId="3A77E6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9B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3A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10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2210593.70</w:t>
            </w:r>
          </w:p>
        </w:tc>
      </w:tr>
      <w:tr w:rsidR="004C0A3E" w:rsidRPr="004C0A3E" w14:paraId="47F42F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12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1F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610498.90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0C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2210593.13</w:t>
            </w:r>
          </w:p>
        </w:tc>
      </w:tr>
      <w:tr w:rsidR="004C0A3E" w:rsidRPr="004C0A3E" w14:paraId="70ED26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4D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B6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610510.82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107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2210572.34</w:t>
            </w:r>
          </w:p>
        </w:tc>
      </w:tr>
      <w:tr w:rsidR="004C0A3E" w:rsidRPr="004C0A3E" w14:paraId="26CD99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86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B21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610540.16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72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2210563.63</w:t>
            </w:r>
          </w:p>
        </w:tc>
      </w:tr>
      <w:tr w:rsidR="004C0A3E" w:rsidRPr="004C0A3E" w14:paraId="28CCDB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95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162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610539.28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57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2210551.41</w:t>
            </w:r>
          </w:p>
        </w:tc>
      </w:tr>
      <w:tr w:rsidR="004C0A3E" w:rsidRPr="004C0A3E" w14:paraId="671B96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4A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44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610504.64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305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2210549.26</w:t>
            </w:r>
          </w:p>
        </w:tc>
      </w:tr>
      <w:tr w:rsidR="004C0A3E" w:rsidRPr="004C0A3E" w14:paraId="3A5026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C82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FE2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610502.37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7A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2210537.79</w:t>
            </w:r>
          </w:p>
        </w:tc>
      </w:tr>
      <w:tr w:rsidR="004C0A3E" w:rsidRPr="004C0A3E" w14:paraId="61E03F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9B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7F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FF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2210537.67</w:t>
            </w:r>
          </w:p>
        </w:tc>
      </w:tr>
      <w:tr w:rsidR="004C0A3E" w:rsidRPr="004C0A3E" w14:paraId="4E71B9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113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17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CEC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2210529.79</w:t>
            </w:r>
          </w:p>
        </w:tc>
      </w:tr>
      <w:tr w:rsidR="004C0A3E" w:rsidRPr="004C0A3E" w14:paraId="20B09C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790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97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AB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2210530.98</w:t>
            </w:r>
          </w:p>
        </w:tc>
      </w:tr>
      <w:tr w:rsidR="004C0A3E" w:rsidRPr="004C0A3E" w14:paraId="6D43D3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049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82F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54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2210526.76</w:t>
            </w:r>
          </w:p>
        </w:tc>
      </w:tr>
      <w:tr w:rsidR="004C0A3E" w:rsidRPr="004C0A3E" w14:paraId="78C171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85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00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60B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2210520.24</w:t>
            </w:r>
          </w:p>
        </w:tc>
      </w:tr>
      <w:tr w:rsidR="004C0A3E" w:rsidRPr="004C0A3E" w14:paraId="6AB589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35D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3A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7D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2210520.91</w:t>
            </w:r>
          </w:p>
        </w:tc>
      </w:tr>
      <w:tr w:rsidR="004C0A3E" w:rsidRPr="004C0A3E" w14:paraId="6D81AC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7F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AC9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899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2210518.76</w:t>
            </w:r>
          </w:p>
        </w:tc>
      </w:tr>
      <w:tr w:rsidR="004C0A3E" w:rsidRPr="004C0A3E" w14:paraId="3331C2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05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79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FC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2210511.58</w:t>
            </w:r>
          </w:p>
        </w:tc>
      </w:tr>
      <w:tr w:rsidR="004C0A3E" w:rsidRPr="004C0A3E" w14:paraId="3A33E9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1D5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552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610473.76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E35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2210507.15</w:t>
            </w:r>
          </w:p>
        </w:tc>
      </w:tr>
      <w:tr w:rsidR="004C0A3E" w:rsidRPr="004C0A3E" w14:paraId="58ED62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83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12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610493.81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1BD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2210502.55</w:t>
            </w:r>
          </w:p>
        </w:tc>
      </w:tr>
      <w:tr w:rsidR="004C0A3E" w:rsidRPr="004C0A3E" w14:paraId="23D08D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543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0E8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610510.58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87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2210502.87</w:t>
            </w:r>
          </w:p>
        </w:tc>
      </w:tr>
      <w:tr w:rsidR="004C0A3E" w:rsidRPr="004C0A3E" w14:paraId="5CEAB1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0F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20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610658.90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A9B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2210455.36</w:t>
            </w:r>
          </w:p>
        </w:tc>
      </w:tr>
      <w:tr w:rsidR="004C0A3E" w:rsidRPr="004C0A3E" w14:paraId="627E59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09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92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610710.48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98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2210444.37</w:t>
            </w:r>
          </w:p>
        </w:tc>
      </w:tr>
      <w:tr w:rsidR="004C0A3E" w:rsidRPr="004C0A3E" w14:paraId="7DB877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3A4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99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610794.35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F0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2210425.30</w:t>
            </w:r>
          </w:p>
        </w:tc>
      </w:tr>
      <w:tr w:rsidR="004C0A3E" w:rsidRPr="004C0A3E" w14:paraId="22B48C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CD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58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610816.00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8B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2210422.99</w:t>
            </w:r>
          </w:p>
        </w:tc>
      </w:tr>
      <w:tr w:rsidR="004C0A3E" w:rsidRPr="004C0A3E" w14:paraId="266C70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F7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2B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610929.07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D60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2210416.09</w:t>
            </w:r>
          </w:p>
        </w:tc>
      </w:tr>
      <w:tr w:rsidR="004C0A3E" w:rsidRPr="004C0A3E" w14:paraId="31BC67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5B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4B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610925.89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96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2210357.10</w:t>
            </w:r>
          </w:p>
        </w:tc>
      </w:tr>
      <w:tr w:rsidR="004C0A3E" w:rsidRPr="004C0A3E" w14:paraId="64BAD4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58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68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10E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2210332.94</w:t>
            </w:r>
          </w:p>
        </w:tc>
      </w:tr>
      <w:tr w:rsidR="004C0A3E" w:rsidRPr="004C0A3E" w14:paraId="3D6FA2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2B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A2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2F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2210292.45</w:t>
            </w:r>
          </w:p>
        </w:tc>
      </w:tr>
      <w:tr w:rsidR="004C0A3E" w:rsidRPr="004C0A3E" w14:paraId="4BBF60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F8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FB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11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2210277.32</w:t>
            </w:r>
          </w:p>
        </w:tc>
      </w:tr>
      <w:tr w:rsidR="004C0A3E" w:rsidRPr="004C0A3E" w14:paraId="76AAE0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F13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6A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E2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2210219.05</w:t>
            </w:r>
          </w:p>
        </w:tc>
      </w:tr>
      <w:tr w:rsidR="004C0A3E" w:rsidRPr="004C0A3E" w14:paraId="72950C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CB7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32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611176.08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787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2210223.06</w:t>
            </w:r>
          </w:p>
        </w:tc>
      </w:tr>
      <w:tr w:rsidR="004C0A3E" w:rsidRPr="004C0A3E" w14:paraId="2AA88B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76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0C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461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2210235.01</w:t>
            </w:r>
          </w:p>
        </w:tc>
      </w:tr>
      <w:tr w:rsidR="004C0A3E" w:rsidRPr="004C0A3E" w14:paraId="09897A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2D4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0E2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611201.90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B4D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2210243.36</w:t>
            </w:r>
          </w:p>
        </w:tc>
      </w:tr>
      <w:tr w:rsidR="004C0A3E" w:rsidRPr="004C0A3E" w14:paraId="724A72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30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C82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611230.98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A7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2210271.26</w:t>
            </w:r>
          </w:p>
        </w:tc>
      </w:tr>
      <w:tr w:rsidR="004C0A3E" w:rsidRPr="004C0A3E" w14:paraId="085CB8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93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913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C9C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2210284.01</w:t>
            </w:r>
          </w:p>
        </w:tc>
      </w:tr>
      <w:tr w:rsidR="004C0A3E" w:rsidRPr="004C0A3E" w14:paraId="083907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71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F2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611284.14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E51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2210318.20</w:t>
            </w:r>
          </w:p>
        </w:tc>
      </w:tr>
      <w:tr w:rsidR="004C0A3E" w:rsidRPr="004C0A3E" w14:paraId="0C0377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71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E5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611316.02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2D5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2210347.04</w:t>
            </w:r>
          </w:p>
        </w:tc>
      </w:tr>
      <w:tr w:rsidR="004C0A3E" w:rsidRPr="004C0A3E" w14:paraId="162EAFF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CDB8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E4B9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7BF3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3FCB6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25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54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611153.43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09C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2210643.90</w:t>
            </w:r>
          </w:p>
        </w:tc>
      </w:tr>
      <w:tr w:rsidR="004C0A3E" w:rsidRPr="004C0A3E" w14:paraId="7AD926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C45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52E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611157.86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6D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2210652.18</w:t>
            </w:r>
          </w:p>
        </w:tc>
      </w:tr>
      <w:tr w:rsidR="004C0A3E" w:rsidRPr="004C0A3E" w14:paraId="6DC0F0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C3A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69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611149.56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98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2210656.62</w:t>
            </w:r>
          </w:p>
        </w:tc>
      </w:tr>
      <w:tr w:rsidR="004C0A3E" w:rsidRPr="004C0A3E" w14:paraId="18CF93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58D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E54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611145.13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2F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2210648.32</w:t>
            </w:r>
          </w:p>
        </w:tc>
      </w:tr>
      <w:tr w:rsidR="004C0A3E" w:rsidRPr="004C0A3E" w14:paraId="19AB61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6F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0A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611153.43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A8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2210643.90</w:t>
            </w:r>
          </w:p>
        </w:tc>
      </w:tr>
      <w:tr w:rsidR="004C0A3E" w:rsidRPr="004C0A3E" w14:paraId="265AFE9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3C5C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7F22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1DA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6C4C4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4A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34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09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2210956.35</w:t>
            </w:r>
          </w:p>
        </w:tc>
      </w:tr>
      <w:tr w:rsidR="004C0A3E" w:rsidRPr="004C0A3E" w14:paraId="5740BE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22B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3F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8DE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2210993.44</w:t>
            </w:r>
          </w:p>
        </w:tc>
      </w:tr>
      <w:tr w:rsidR="004C0A3E" w:rsidRPr="004C0A3E" w14:paraId="48A185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5E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C56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609691.13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E6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2210993.25</w:t>
            </w:r>
          </w:p>
        </w:tc>
      </w:tr>
      <w:tr w:rsidR="004C0A3E" w:rsidRPr="004C0A3E" w14:paraId="28BAD0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51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0D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EAD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2210983.55</w:t>
            </w:r>
          </w:p>
        </w:tc>
      </w:tr>
      <w:tr w:rsidR="004C0A3E" w:rsidRPr="004C0A3E" w14:paraId="4EC8FC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F2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928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609687.36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73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2210965.87</w:t>
            </w:r>
          </w:p>
        </w:tc>
      </w:tr>
      <w:tr w:rsidR="004C0A3E" w:rsidRPr="004C0A3E" w14:paraId="570E69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459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45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609689.11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54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2210965.33</w:t>
            </w:r>
          </w:p>
        </w:tc>
      </w:tr>
      <w:tr w:rsidR="004C0A3E" w:rsidRPr="004C0A3E" w14:paraId="0F6E74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D5B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35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39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2210962.92</w:t>
            </w:r>
          </w:p>
        </w:tc>
      </w:tr>
      <w:tr w:rsidR="004C0A3E" w:rsidRPr="004C0A3E" w14:paraId="67336A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54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A0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EB2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2210957.79</w:t>
            </w:r>
          </w:p>
        </w:tc>
      </w:tr>
      <w:tr w:rsidR="004C0A3E" w:rsidRPr="004C0A3E" w14:paraId="166E78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FC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759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66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2210956.35</w:t>
            </w:r>
          </w:p>
        </w:tc>
      </w:tr>
      <w:tr w:rsidR="004C0A3E" w:rsidRPr="004C0A3E" w14:paraId="41558BC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FE16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69EB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3566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D1CEF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0F2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A50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40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2211004.21</w:t>
            </w:r>
          </w:p>
        </w:tc>
      </w:tr>
      <w:tr w:rsidR="004C0A3E" w:rsidRPr="004C0A3E" w14:paraId="29B5E3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28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ED7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7B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2211011.23</w:t>
            </w:r>
          </w:p>
        </w:tc>
      </w:tr>
      <w:tr w:rsidR="004C0A3E" w:rsidRPr="004C0A3E" w14:paraId="643F5C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D6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DE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9F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2211017.04</w:t>
            </w:r>
          </w:p>
        </w:tc>
      </w:tr>
      <w:tr w:rsidR="004C0A3E" w:rsidRPr="004C0A3E" w14:paraId="5F04F7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B7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5D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787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2211021.47</w:t>
            </w:r>
          </w:p>
        </w:tc>
      </w:tr>
      <w:tr w:rsidR="004C0A3E" w:rsidRPr="004C0A3E" w14:paraId="6E4A75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9E9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9B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609782.46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7B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2211024.61</w:t>
            </w:r>
          </w:p>
        </w:tc>
      </w:tr>
      <w:tr w:rsidR="004C0A3E" w:rsidRPr="004C0A3E" w14:paraId="38418B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6D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D97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609774.33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39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2211026.33</w:t>
            </w:r>
          </w:p>
        </w:tc>
      </w:tr>
      <w:tr w:rsidR="004C0A3E" w:rsidRPr="004C0A3E" w14:paraId="6E3AC0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375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3B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C50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2211017.37</w:t>
            </w:r>
          </w:p>
        </w:tc>
      </w:tr>
      <w:tr w:rsidR="004C0A3E" w:rsidRPr="004C0A3E" w14:paraId="77460C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0B6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0B9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7E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2211015.83</w:t>
            </w:r>
          </w:p>
        </w:tc>
      </w:tr>
      <w:tr w:rsidR="004C0A3E" w:rsidRPr="004C0A3E" w14:paraId="694142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A50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D32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07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2211015.33</w:t>
            </w:r>
          </w:p>
        </w:tc>
      </w:tr>
      <w:tr w:rsidR="004C0A3E" w:rsidRPr="004C0A3E" w14:paraId="643933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B3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BE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609718.20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91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2211015.99</w:t>
            </w:r>
          </w:p>
        </w:tc>
      </w:tr>
      <w:tr w:rsidR="004C0A3E" w:rsidRPr="004C0A3E" w14:paraId="04A98F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50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48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1CE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2211022.28</w:t>
            </w:r>
          </w:p>
        </w:tc>
      </w:tr>
      <w:tr w:rsidR="004C0A3E" w:rsidRPr="004C0A3E" w14:paraId="3976B4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0D8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EFA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D6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2211040.30</w:t>
            </w:r>
          </w:p>
        </w:tc>
      </w:tr>
      <w:tr w:rsidR="004C0A3E" w:rsidRPr="004C0A3E" w14:paraId="7BFC23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AA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E77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C1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2211039.97</w:t>
            </w:r>
          </w:p>
        </w:tc>
      </w:tr>
      <w:tr w:rsidR="004C0A3E" w:rsidRPr="004C0A3E" w14:paraId="08537B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34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B9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609664.61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FE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2211047.59</w:t>
            </w:r>
          </w:p>
        </w:tc>
      </w:tr>
      <w:tr w:rsidR="004C0A3E" w:rsidRPr="004C0A3E" w14:paraId="46468E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6D3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E68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609632.55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356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2211014.34</w:t>
            </w:r>
          </w:p>
        </w:tc>
      </w:tr>
      <w:tr w:rsidR="004C0A3E" w:rsidRPr="004C0A3E" w14:paraId="71790F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F1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92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609665.11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34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2211001.45</w:t>
            </w:r>
          </w:p>
        </w:tc>
      </w:tr>
      <w:tr w:rsidR="004C0A3E" w:rsidRPr="004C0A3E" w14:paraId="585789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F5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4E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1B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2210998.12</w:t>
            </w:r>
          </w:p>
        </w:tc>
      </w:tr>
      <w:tr w:rsidR="004C0A3E" w:rsidRPr="004C0A3E" w14:paraId="099382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ECD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64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DF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2210998.12</w:t>
            </w:r>
          </w:p>
        </w:tc>
      </w:tr>
      <w:tr w:rsidR="004C0A3E" w:rsidRPr="004C0A3E" w14:paraId="34B372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13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39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609728.75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74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2210999.41</w:t>
            </w:r>
          </w:p>
        </w:tc>
      </w:tr>
      <w:tr w:rsidR="004C0A3E" w:rsidRPr="004C0A3E" w14:paraId="0D0154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E63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02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50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2210998.49</w:t>
            </w:r>
          </w:p>
        </w:tc>
      </w:tr>
      <w:tr w:rsidR="004C0A3E" w:rsidRPr="004C0A3E" w14:paraId="43C0BB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89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52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D2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2210999.05</w:t>
            </w:r>
          </w:p>
        </w:tc>
      </w:tr>
      <w:tr w:rsidR="004C0A3E" w:rsidRPr="004C0A3E" w14:paraId="6A03EB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1F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98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D0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2211000.71</w:t>
            </w:r>
          </w:p>
        </w:tc>
      </w:tr>
      <w:tr w:rsidR="004C0A3E" w:rsidRPr="004C0A3E" w14:paraId="56ADC1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B88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09C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54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2211004.21</w:t>
            </w:r>
          </w:p>
        </w:tc>
      </w:tr>
      <w:tr w:rsidR="004C0A3E" w:rsidRPr="004C0A3E" w14:paraId="398346A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A185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4DF1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FE14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BE461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A3B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9C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608915.30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996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2210508.87</w:t>
            </w:r>
          </w:p>
        </w:tc>
      </w:tr>
      <w:tr w:rsidR="004C0A3E" w:rsidRPr="004C0A3E" w14:paraId="63D62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0E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1E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608933.27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2BB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2210523.27</w:t>
            </w:r>
          </w:p>
        </w:tc>
      </w:tr>
      <w:tr w:rsidR="004C0A3E" w:rsidRPr="004C0A3E" w14:paraId="515F44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D0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BF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608958.85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4B9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2210538.89</w:t>
            </w:r>
          </w:p>
        </w:tc>
      </w:tr>
      <w:tr w:rsidR="004C0A3E" w:rsidRPr="004C0A3E" w14:paraId="14B1CD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621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AA4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608935.02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51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2210582.89</w:t>
            </w:r>
          </w:p>
        </w:tc>
      </w:tr>
      <w:tr w:rsidR="004C0A3E" w:rsidRPr="004C0A3E" w14:paraId="413CA2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FA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0E8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608929.90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74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2210597.99</w:t>
            </w:r>
          </w:p>
        </w:tc>
      </w:tr>
      <w:tr w:rsidR="004C0A3E" w:rsidRPr="004C0A3E" w14:paraId="5F9E61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5A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62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99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2210580.06</w:t>
            </w:r>
          </w:p>
        </w:tc>
      </w:tr>
      <w:tr w:rsidR="004C0A3E" w:rsidRPr="004C0A3E" w14:paraId="2C4F78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B79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49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608845.80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1C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2210629.24</w:t>
            </w:r>
          </w:p>
        </w:tc>
      </w:tr>
      <w:tr w:rsidR="004C0A3E" w:rsidRPr="004C0A3E" w14:paraId="70FA46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34B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98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608862.30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FE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2210653.83</w:t>
            </w:r>
          </w:p>
        </w:tc>
      </w:tr>
      <w:tr w:rsidR="004C0A3E" w:rsidRPr="004C0A3E" w14:paraId="3403BF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69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E6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608926.46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BF7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2210675.76</w:t>
            </w:r>
          </w:p>
        </w:tc>
      </w:tr>
      <w:tr w:rsidR="004C0A3E" w:rsidRPr="004C0A3E" w14:paraId="15047E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B9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B0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2E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2210715.38</w:t>
            </w:r>
          </w:p>
        </w:tc>
      </w:tr>
      <w:tr w:rsidR="004C0A3E" w:rsidRPr="004C0A3E" w14:paraId="7BA31A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03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4D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609121.82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B2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2210756.15</w:t>
            </w:r>
          </w:p>
        </w:tc>
      </w:tr>
      <w:tr w:rsidR="004C0A3E" w:rsidRPr="004C0A3E" w14:paraId="75286A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63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39B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609149.50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45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2210776.24</w:t>
            </w:r>
          </w:p>
        </w:tc>
      </w:tr>
      <w:tr w:rsidR="004C0A3E" w:rsidRPr="004C0A3E" w14:paraId="039DB3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B9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0B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609159.85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68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2210790.90</w:t>
            </w:r>
          </w:p>
        </w:tc>
      </w:tr>
      <w:tr w:rsidR="004C0A3E" w:rsidRPr="004C0A3E" w14:paraId="5165D9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FA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57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609167.98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E1E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2210811.46</w:t>
            </w:r>
          </w:p>
        </w:tc>
      </w:tr>
      <w:tr w:rsidR="004C0A3E" w:rsidRPr="004C0A3E" w14:paraId="4FCB83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49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A7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FD6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2210824.42</w:t>
            </w:r>
          </w:p>
        </w:tc>
      </w:tr>
      <w:tr w:rsidR="004C0A3E" w:rsidRPr="004C0A3E" w14:paraId="538949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4C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EF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BE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2210835.82</w:t>
            </w:r>
          </w:p>
        </w:tc>
      </w:tr>
      <w:tr w:rsidR="004C0A3E" w:rsidRPr="004C0A3E" w14:paraId="62DF2A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7F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E8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C8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2210855.47</w:t>
            </w:r>
          </w:p>
        </w:tc>
      </w:tr>
      <w:tr w:rsidR="004C0A3E" w:rsidRPr="004C0A3E" w14:paraId="0D4BBF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7F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12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609181.90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0CE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2210883.60</w:t>
            </w:r>
          </w:p>
        </w:tc>
      </w:tr>
      <w:tr w:rsidR="004C0A3E" w:rsidRPr="004C0A3E" w14:paraId="48C30C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CA4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22B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609188.12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C3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2210913.92</w:t>
            </w:r>
          </w:p>
        </w:tc>
      </w:tr>
      <w:tr w:rsidR="004C0A3E" w:rsidRPr="004C0A3E" w14:paraId="007528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32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57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609197.91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94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2210935.80</w:t>
            </w:r>
          </w:p>
        </w:tc>
      </w:tr>
      <w:tr w:rsidR="004C0A3E" w:rsidRPr="004C0A3E" w14:paraId="793868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1E2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06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609198.35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8A1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2210957.49</w:t>
            </w:r>
          </w:p>
        </w:tc>
      </w:tr>
      <w:tr w:rsidR="004C0A3E" w:rsidRPr="004C0A3E" w14:paraId="74E64E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21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D0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609169.76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E1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2210946.33</w:t>
            </w:r>
          </w:p>
        </w:tc>
      </w:tr>
      <w:tr w:rsidR="004C0A3E" w:rsidRPr="004C0A3E" w14:paraId="6BEB3F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20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604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609151.30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A7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2210945.40</w:t>
            </w:r>
          </w:p>
        </w:tc>
      </w:tr>
      <w:tr w:rsidR="004C0A3E" w:rsidRPr="004C0A3E" w14:paraId="69E60D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251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8B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609147.81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20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2210945.61</w:t>
            </w:r>
          </w:p>
        </w:tc>
      </w:tr>
      <w:tr w:rsidR="004C0A3E" w:rsidRPr="004C0A3E" w14:paraId="2DF614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02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D05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609101.92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30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2211075.30</w:t>
            </w:r>
          </w:p>
        </w:tc>
      </w:tr>
      <w:tr w:rsidR="004C0A3E" w:rsidRPr="004C0A3E" w14:paraId="684B34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A4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2C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609087.60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79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2211118.25</w:t>
            </w:r>
          </w:p>
        </w:tc>
      </w:tr>
      <w:tr w:rsidR="004C0A3E" w:rsidRPr="004C0A3E" w14:paraId="5D97F6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BB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0F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609081.47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89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2211132.28</w:t>
            </w:r>
          </w:p>
        </w:tc>
      </w:tr>
      <w:tr w:rsidR="004C0A3E" w:rsidRPr="004C0A3E" w14:paraId="3639E2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467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4C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609077.97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38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2211143.63</w:t>
            </w:r>
          </w:p>
        </w:tc>
      </w:tr>
      <w:tr w:rsidR="004C0A3E" w:rsidRPr="004C0A3E" w14:paraId="1E950D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C45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B8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609047.59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47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2211101.33</w:t>
            </w:r>
          </w:p>
        </w:tc>
      </w:tr>
      <w:tr w:rsidR="004C0A3E" w:rsidRPr="004C0A3E" w14:paraId="1C32DE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94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57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DE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2211088.04</w:t>
            </w:r>
          </w:p>
        </w:tc>
      </w:tr>
      <w:tr w:rsidR="004C0A3E" w:rsidRPr="004C0A3E" w14:paraId="6383EC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75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54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609005.91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9F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2211046.86</w:t>
            </w:r>
          </w:p>
        </w:tc>
      </w:tr>
      <w:tr w:rsidR="004C0A3E" w:rsidRPr="004C0A3E" w14:paraId="23B85E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66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AF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608968.70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FE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2211005.53</w:t>
            </w:r>
          </w:p>
        </w:tc>
      </w:tr>
      <w:tr w:rsidR="004C0A3E" w:rsidRPr="004C0A3E" w14:paraId="22DC43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E6B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46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608975.39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4A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2210996.81</w:t>
            </w:r>
          </w:p>
        </w:tc>
      </w:tr>
      <w:tr w:rsidR="004C0A3E" w:rsidRPr="004C0A3E" w14:paraId="6CC72A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9D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A67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608996.30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5D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2211009.31</w:t>
            </w:r>
          </w:p>
        </w:tc>
      </w:tr>
      <w:tr w:rsidR="004C0A3E" w:rsidRPr="004C0A3E" w14:paraId="52CCDC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EDE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ECC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609002.21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FB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2210998.87</w:t>
            </w:r>
          </w:p>
        </w:tc>
      </w:tr>
      <w:tr w:rsidR="004C0A3E" w:rsidRPr="004C0A3E" w14:paraId="040304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A5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B34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93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2211019.46</w:t>
            </w:r>
          </w:p>
        </w:tc>
      </w:tr>
      <w:tr w:rsidR="004C0A3E" w:rsidRPr="004C0A3E" w14:paraId="48F0C8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492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5D8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609081.42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D10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2210941.57</w:t>
            </w:r>
          </w:p>
        </w:tc>
      </w:tr>
      <w:tr w:rsidR="004C0A3E" w:rsidRPr="004C0A3E" w14:paraId="00169D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A5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48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609093.73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17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2210915.00</w:t>
            </w:r>
          </w:p>
        </w:tc>
      </w:tr>
      <w:tr w:rsidR="004C0A3E" w:rsidRPr="004C0A3E" w14:paraId="2A4E4C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DF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2D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609040.56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9B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2210886.75</w:t>
            </w:r>
          </w:p>
        </w:tc>
      </w:tr>
      <w:tr w:rsidR="004C0A3E" w:rsidRPr="004C0A3E" w14:paraId="3785A2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7E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4FA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609024.67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B3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2210913.59</w:t>
            </w:r>
          </w:p>
        </w:tc>
      </w:tr>
      <w:tr w:rsidR="004C0A3E" w:rsidRPr="004C0A3E" w14:paraId="304407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735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12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609007.56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25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2210901.40</w:t>
            </w:r>
          </w:p>
        </w:tc>
      </w:tr>
      <w:tr w:rsidR="004C0A3E" w:rsidRPr="004C0A3E" w14:paraId="753064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294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78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608956.32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FA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2210881.13</w:t>
            </w:r>
          </w:p>
        </w:tc>
      </w:tr>
      <w:tr w:rsidR="004C0A3E" w:rsidRPr="004C0A3E" w14:paraId="49EE78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0D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31F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608936.63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941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2210868.04</w:t>
            </w:r>
          </w:p>
        </w:tc>
      </w:tr>
      <w:tr w:rsidR="004C0A3E" w:rsidRPr="004C0A3E" w14:paraId="1AC588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9A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CA4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608922.41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3CD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2210858.42</w:t>
            </w:r>
          </w:p>
        </w:tc>
      </w:tr>
      <w:tr w:rsidR="004C0A3E" w:rsidRPr="004C0A3E" w14:paraId="390454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F1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9B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608907.49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7A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2210849.33</w:t>
            </w:r>
          </w:p>
        </w:tc>
      </w:tr>
      <w:tr w:rsidR="004C0A3E" w:rsidRPr="004C0A3E" w14:paraId="3A55FC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6E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D26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608892.58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AE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2210840.23</w:t>
            </w:r>
          </w:p>
        </w:tc>
      </w:tr>
      <w:tr w:rsidR="004C0A3E" w:rsidRPr="004C0A3E" w14:paraId="19AF31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11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15E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608862.32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B4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2210820.20</w:t>
            </w:r>
          </w:p>
        </w:tc>
      </w:tr>
      <w:tr w:rsidR="004C0A3E" w:rsidRPr="004C0A3E" w14:paraId="402D7B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CE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2B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608843.66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BA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2210805.07</w:t>
            </w:r>
          </w:p>
        </w:tc>
      </w:tr>
      <w:tr w:rsidR="004C0A3E" w:rsidRPr="004C0A3E" w14:paraId="0202DB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6D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87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608802.09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8A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2210758.48</w:t>
            </w:r>
          </w:p>
        </w:tc>
      </w:tr>
      <w:tr w:rsidR="004C0A3E" w:rsidRPr="004C0A3E" w14:paraId="05EFED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91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D7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608755.50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C2A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2210710.34</w:t>
            </w:r>
          </w:p>
        </w:tc>
      </w:tr>
      <w:tr w:rsidR="004C0A3E" w:rsidRPr="004C0A3E" w14:paraId="26316D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69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BA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608743.90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53E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2210691.08</w:t>
            </w:r>
          </w:p>
        </w:tc>
      </w:tr>
      <w:tr w:rsidR="004C0A3E" w:rsidRPr="004C0A3E" w14:paraId="341335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FC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90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608751.92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F5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2210671.87</w:t>
            </w:r>
          </w:p>
        </w:tc>
      </w:tr>
      <w:tr w:rsidR="004C0A3E" w:rsidRPr="004C0A3E" w14:paraId="7C3F7E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A63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26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608749.95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60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2210663.31</w:t>
            </w:r>
          </w:p>
        </w:tc>
      </w:tr>
      <w:tr w:rsidR="004C0A3E" w:rsidRPr="004C0A3E" w14:paraId="1DB03E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84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D6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608750.36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C9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2210651.56</w:t>
            </w:r>
          </w:p>
        </w:tc>
      </w:tr>
      <w:tr w:rsidR="004C0A3E" w:rsidRPr="004C0A3E" w14:paraId="6A6CCD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18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C0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608745.08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5D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2210641.97</w:t>
            </w:r>
          </w:p>
        </w:tc>
      </w:tr>
      <w:tr w:rsidR="004C0A3E" w:rsidRPr="004C0A3E" w14:paraId="73C410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24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51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608735.19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2941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2210633.76</w:t>
            </w:r>
          </w:p>
        </w:tc>
      </w:tr>
      <w:tr w:rsidR="004C0A3E" w:rsidRPr="004C0A3E" w14:paraId="067C77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BB8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7F8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608725.45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AB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2210630.67</w:t>
            </w:r>
          </w:p>
        </w:tc>
      </w:tr>
      <w:tr w:rsidR="004C0A3E" w:rsidRPr="004C0A3E" w14:paraId="5C9EBF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15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B36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608691.46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59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2210589.57</w:t>
            </w:r>
          </w:p>
        </w:tc>
      </w:tr>
      <w:tr w:rsidR="004C0A3E" w:rsidRPr="004C0A3E" w14:paraId="6183E1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27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21B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608681.54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6D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2210579.27</w:t>
            </w:r>
          </w:p>
        </w:tc>
      </w:tr>
      <w:tr w:rsidR="004C0A3E" w:rsidRPr="004C0A3E" w14:paraId="6A3F51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687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20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608663.49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7D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2210585.98</w:t>
            </w:r>
          </w:p>
        </w:tc>
      </w:tr>
      <w:tr w:rsidR="004C0A3E" w:rsidRPr="004C0A3E" w14:paraId="21B95C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30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90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608646.29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B2A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2210588.10</w:t>
            </w:r>
          </w:p>
        </w:tc>
      </w:tr>
      <w:tr w:rsidR="004C0A3E" w:rsidRPr="004C0A3E" w14:paraId="0A3DFB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8D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24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608636.20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2A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2210586.83</w:t>
            </w:r>
          </w:p>
        </w:tc>
      </w:tr>
      <w:tr w:rsidR="004C0A3E" w:rsidRPr="004C0A3E" w14:paraId="50B04C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90E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64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608634.73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20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2210591.55</w:t>
            </w:r>
          </w:p>
        </w:tc>
      </w:tr>
      <w:tr w:rsidR="004C0A3E" w:rsidRPr="004C0A3E" w14:paraId="43F548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CFE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93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608586.76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0F7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2210562.99</w:t>
            </w:r>
          </w:p>
        </w:tc>
      </w:tr>
      <w:tr w:rsidR="004C0A3E" w:rsidRPr="004C0A3E" w14:paraId="35F2C0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17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FB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608577.89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16D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2210551.71</w:t>
            </w:r>
          </w:p>
        </w:tc>
      </w:tr>
      <w:tr w:rsidR="004C0A3E" w:rsidRPr="004C0A3E" w14:paraId="17FAA0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940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AE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608564.56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6A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2210543.48</w:t>
            </w:r>
          </w:p>
        </w:tc>
      </w:tr>
      <w:tr w:rsidR="004C0A3E" w:rsidRPr="004C0A3E" w14:paraId="370774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E46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CB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608522.76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71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2210517.86</w:t>
            </w:r>
          </w:p>
        </w:tc>
      </w:tr>
      <w:tr w:rsidR="004C0A3E" w:rsidRPr="004C0A3E" w14:paraId="037AEC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6F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2B3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608514.60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64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2210531.38</w:t>
            </w:r>
          </w:p>
        </w:tc>
      </w:tr>
      <w:tr w:rsidR="004C0A3E" w:rsidRPr="004C0A3E" w14:paraId="6D5FAE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80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B46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608507.61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AE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2210532.78</w:t>
            </w:r>
          </w:p>
        </w:tc>
      </w:tr>
      <w:tr w:rsidR="004C0A3E" w:rsidRPr="004C0A3E" w14:paraId="31C071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EC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CA4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608487.98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1D4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2210525.93</w:t>
            </w:r>
          </w:p>
        </w:tc>
      </w:tr>
      <w:tr w:rsidR="004C0A3E" w:rsidRPr="004C0A3E" w14:paraId="3038B8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FDA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7A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608442.30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AAC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2210519.39</w:t>
            </w:r>
          </w:p>
        </w:tc>
      </w:tr>
      <w:tr w:rsidR="004C0A3E" w:rsidRPr="004C0A3E" w14:paraId="1C07D4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DD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821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608443.15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B2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2210507.00</w:t>
            </w:r>
          </w:p>
        </w:tc>
      </w:tr>
      <w:tr w:rsidR="004C0A3E" w:rsidRPr="004C0A3E" w14:paraId="7467A3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21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894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608393.22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57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2210498.23</w:t>
            </w:r>
          </w:p>
        </w:tc>
      </w:tr>
      <w:tr w:rsidR="004C0A3E" w:rsidRPr="004C0A3E" w14:paraId="58C395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821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B3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608355.95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7C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2210497.02</w:t>
            </w:r>
          </w:p>
        </w:tc>
      </w:tr>
      <w:tr w:rsidR="004C0A3E" w:rsidRPr="004C0A3E" w14:paraId="2D81AA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BEA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FB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608346.98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CC73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2210496.73</w:t>
            </w:r>
          </w:p>
        </w:tc>
      </w:tr>
      <w:tr w:rsidR="004C0A3E" w:rsidRPr="004C0A3E" w14:paraId="201BB4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B8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429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608333.62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BA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2210458.02</w:t>
            </w:r>
          </w:p>
        </w:tc>
      </w:tr>
      <w:tr w:rsidR="004C0A3E" w:rsidRPr="004C0A3E" w14:paraId="17F9C1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62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D4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608322.96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F8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2210462.23</w:t>
            </w:r>
          </w:p>
        </w:tc>
      </w:tr>
      <w:tr w:rsidR="004C0A3E" w:rsidRPr="004C0A3E" w14:paraId="445816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D54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F6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608317.02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FD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2210442.27</w:t>
            </w:r>
          </w:p>
        </w:tc>
      </w:tr>
      <w:tr w:rsidR="004C0A3E" w:rsidRPr="004C0A3E" w14:paraId="2D8708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29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499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608310.07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624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2210439.80</w:t>
            </w:r>
          </w:p>
        </w:tc>
      </w:tr>
      <w:tr w:rsidR="004C0A3E" w:rsidRPr="004C0A3E" w14:paraId="3FAB4D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DC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81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608304.23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A9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2210442.27</w:t>
            </w:r>
          </w:p>
        </w:tc>
      </w:tr>
      <w:tr w:rsidR="004C0A3E" w:rsidRPr="004C0A3E" w14:paraId="6DD0E2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42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191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608303.34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517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2210439.21</w:t>
            </w:r>
          </w:p>
        </w:tc>
      </w:tr>
      <w:tr w:rsidR="004C0A3E" w:rsidRPr="004C0A3E" w14:paraId="343BE1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BA3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8E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608299.60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268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2210434.85</w:t>
            </w:r>
          </w:p>
        </w:tc>
      </w:tr>
      <w:tr w:rsidR="004C0A3E" w:rsidRPr="004C0A3E" w14:paraId="2C68B2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7B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DA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608294.89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C1B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2210436.28</w:t>
            </w:r>
          </w:p>
        </w:tc>
      </w:tr>
      <w:tr w:rsidR="004C0A3E" w:rsidRPr="004C0A3E" w14:paraId="2634EF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17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22F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608286.71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57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2210421.19</w:t>
            </w:r>
          </w:p>
        </w:tc>
      </w:tr>
      <w:tr w:rsidR="004C0A3E" w:rsidRPr="004C0A3E" w14:paraId="0161A0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2D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BB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608280.89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602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2210422.57</w:t>
            </w:r>
          </w:p>
        </w:tc>
      </w:tr>
      <w:tr w:rsidR="004C0A3E" w:rsidRPr="004C0A3E" w14:paraId="78C935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71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3E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608280.78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07C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2210422.04</w:t>
            </w:r>
          </w:p>
        </w:tc>
      </w:tr>
      <w:tr w:rsidR="004C0A3E" w:rsidRPr="004C0A3E" w14:paraId="79C8C3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CE3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A9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608279.62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BA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2210422.27</w:t>
            </w:r>
          </w:p>
        </w:tc>
      </w:tr>
      <w:tr w:rsidR="004C0A3E" w:rsidRPr="004C0A3E" w14:paraId="7D2803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FFF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64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608279.05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44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2210420.06</w:t>
            </w:r>
          </w:p>
        </w:tc>
      </w:tr>
      <w:tr w:rsidR="004C0A3E" w:rsidRPr="004C0A3E" w14:paraId="33C67A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91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AF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608259.98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77B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2210423.06</w:t>
            </w:r>
          </w:p>
        </w:tc>
      </w:tr>
      <w:tr w:rsidR="004C0A3E" w:rsidRPr="004C0A3E" w14:paraId="5471F4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34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FD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608255.12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4D7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2210412.70</w:t>
            </w:r>
          </w:p>
        </w:tc>
      </w:tr>
      <w:tr w:rsidR="004C0A3E" w:rsidRPr="004C0A3E" w14:paraId="45417F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0C8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B7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608245.87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40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2210415.90</w:t>
            </w:r>
          </w:p>
        </w:tc>
      </w:tr>
      <w:tr w:rsidR="004C0A3E" w:rsidRPr="004C0A3E" w14:paraId="109488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BA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6A8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608234.62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6B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2210419.21</w:t>
            </w:r>
          </w:p>
        </w:tc>
      </w:tr>
      <w:tr w:rsidR="004C0A3E" w:rsidRPr="004C0A3E" w14:paraId="6D1C78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376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41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608226.93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9E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2210428.86</w:t>
            </w:r>
          </w:p>
        </w:tc>
      </w:tr>
      <w:tr w:rsidR="004C0A3E" w:rsidRPr="004C0A3E" w14:paraId="3FE0C6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03C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3B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608230.88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B2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2210454.53</w:t>
            </w:r>
          </w:p>
        </w:tc>
      </w:tr>
      <w:tr w:rsidR="004C0A3E" w:rsidRPr="004C0A3E" w14:paraId="0DBFE9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E05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60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608224.10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6B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2210457.00</w:t>
            </w:r>
          </w:p>
        </w:tc>
      </w:tr>
      <w:tr w:rsidR="004C0A3E" w:rsidRPr="004C0A3E" w14:paraId="4231EB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1E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B0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608229.21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4D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2210526.61</w:t>
            </w:r>
          </w:p>
        </w:tc>
      </w:tr>
      <w:tr w:rsidR="004C0A3E" w:rsidRPr="004C0A3E" w14:paraId="05E063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46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56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608231.50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D9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2210532.73</w:t>
            </w:r>
          </w:p>
        </w:tc>
      </w:tr>
      <w:tr w:rsidR="004C0A3E" w:rsidRPr="004C0A3E" w14:paraId="2EC89D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BA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8F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608193.88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40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2210527.94</w:t>
            </w:r>
          </w:p>
        </w:tc>
      </w:tr>
      <w:tr w:rsidR="004C0A3E" w:rsidRPr="004C0A3E" w14:paraId="34CE96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DB9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67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608184.63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D9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2210523.57</w:t>
            </w:r>
          </w:p>
        </w:tc>
      </w:tr>
      <w:tr w:rsidR="004C0A3E" w:rsidRPr="004C0A3E" w14:paraId="220BD6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371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68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608165.42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9E4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2210518.24</w:t>
            </w:r>
          </w:p>
        </w:tc>
      </w:tr>
      <w:tr w:rsidR="004C0A3E" w:rsidRPr="004C0A3E" w14:paraId="009F30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77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5A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608125.90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57B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2210508.96</w:t>
            </w:r>
          </w:p>
        </w:tc>
      </w:tr>
      <w:tr w:rsidR="004C0A3E" w:rsidRPr="004C0A3E" w14:paraId="07572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69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DB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608128.12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939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2210505.96</w:t>
            </w:r>
          </w:p>
        </w:tc>
      </w:tr>
      <w:tr w:rsidR="004C0A3E" w:rsidRPr="004C0A3E" w14:paraId="261EA8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8F2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606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608141.92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25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2210488.64</w:t>
            </w:r>
          </w:p>
        </w:tc>
      </w:tr>
      <w:tr w:rsidR="004C0A3E" w:rsidRPr="004C0A3E" w14:paraId="72F235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7B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40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608107.40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E3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2210459.26</w:t>
            </w:r>
          </w:p>
        </w:tc>
      </w:tr>
      <w:tr w:rsidR="004C0A3E" w:rsidRPr="004C0A3E" w14:paraId="4FBF82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34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ED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608109.36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F7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2210456.74</w:t>
            </w:r>
          </w:p>
        </w:tc>
      </w:tr>
      <w:tr w:rsidR="004C0A3E" w:rsidRPr="004C0A3E" w14:paraId="369764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9E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48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608093.76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E1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2210443.54</w:t>
            </w:r>
          </w:p>
        </w:tc>
      </w:tr>
      <w:tr w:rsidR="004C0A3E" w:rsidRPr="004C0A3E" w14:paraId="3CBDB3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5B3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B4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608079.02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0B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2210431.04</w:t>
            </w:r>
          </w:p>
        </w:tc>
      </w:tr>
      <w:tr w:rsidR="004C0A3E" w:rsidRPr="004C0A3E" w14:paraId="07DA98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91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DA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608148.72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E9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2210348.80</w:t>
            </w:r>
          </w:p>
        </w:tc>
      </w:tr>
      <w:tr w:rsidR="004C0A3E" w:rsidRPr="004C0A3E" w14:paraId="05D4F0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3E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0D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607752.14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75B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2210115.44</w:t>
            </w:r>
          </w:p>
        </w:tc>
      </w:tr>
      <w:tr w:rsidR="004C0A3E" w:rsidRPr="004C0A3E" w14:paraId="3038B5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A65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4DD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607841.90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52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2210153.53</w:t>
            </w:r>
          </w:p>
        </w:tc>
      </w:tr>
      <w:tr w:rsidR="004C0A3E" w:rsidRPr="004C0A3E" w14:paraId="471DA0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F0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31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608599.31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4C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2210532.67</w:t>
            </w:r>
          </w:p>
        </w:tc>
      </w:tr>
      <w:tr w:rsidR="004C0A3E" w:rsidRPr="004C0A3E" w14:paraId="6F60E1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45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F6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608610.94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69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2210386.85</w:t>
            </w:r>
          </w:p>
        </w:tc>
      </w:tr>
      <w:tr w:rsidR="004C0A3E" w:rsidRPr="004C0A3E" w14:paraId="362BAA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17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CD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608804.88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50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2210447.10</w:t>
            </w:r>
          </w:p>
        </w:tc>
      </w:tr>
      <w:tr w:rsidR="004C0A3E" w:rsidRPr="004C0A3E" w14:paraId="5CB2A7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A9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139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608806.40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EA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2210403.46</w:t>
            </w:r>
          </w:p>
        </w:tc>
      </w:tr>
      <w:tr w:rsidR="004C0A3E" w:rsidRPr="004C0A3E" w14:paraId="78F743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AC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26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608915.30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D0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2210508.87</w:t>
            </w:r>
          </w:p>
        </w:tc>
      </w:tr>
      <w:tr w:rsidR="004C0A3E" w:rsidRPr="004C0A3E" w14:paraId="382976B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1864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984F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E1D5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924A3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D1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9E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7DA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2211064.52</w:t>
            </w:r>
          </w:p>
        </w:tc>
      </w:tr>
      <w:tr w:rsidR="004C0A3E" w:rsidRPr="004C0A3E" w14:paraId="164765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4EC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FE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6E9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2211092.55</w:t>
            </w:r>
          </w:p>
        </w:tc>
      </w:tr>
      <w:tr w:rsidR="004C0A3E" w:rsidRPr="004C0A3E" w14:paraId="50F45B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1AA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483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610027.44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DA9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2211109.83</w:t>
            </w:r>
          </w:p>
        </w:tc>
      </w:tr>
      <w:tr w:rsidR="004C0A3E" w:rsidRPr="004C0A3E" w14:paraId="18118D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801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0C5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610050.77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47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2211117.28</w:t>
            </w:r>
          </w:p>
        </w:tc>
      </w:tr>
      <w:tr w:rsidR="004C0A3E" w:rsidRPr="004C0A3E" w14:paraId="1A7847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8D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D04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610054.01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45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2211106.15</w:t>
            </w:r>
          </w:p>
        </w:tc>
      </w:tr>
      <w:tr w:rsidR="004C0A3E" w:rsidRPr="004C0A3E" w14:paraId="717A06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B3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D5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610084.69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0C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2211114.32</w:t>
            </w:r>
          </w:p>
        </w:tc>
      </w:tr>
      <w:tr w:rsidR="004C0A3E" w:rsidRPr="004C0A3E" w14:paraId="51B6F9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A0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43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610117.20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EA0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2211127.97</w:t>
            </w:r>
          </w:p>
        </w:tc>
      </w:tr>
      <w:tr w:rsidR="004C0A3E" w:rsidRPr="004C0A3E" w14:paraId="25133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75D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CD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610135.92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4D3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2211141.66</w:t>
            </w:r>
          </w:p>
        </w:tc>
      </w:tr>
      <w:tr w:rsidR="004C0A3E" w:rsidRPr="004C0A3E" w14:paraId="770B0C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4B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CF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CC5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2211147.60</w:t>
            </w:r>
          </w:p>
        </w:tc>
      </w:tr>
      <w:tr w:rsidR="004C0A3E" w:rsidRPr="004C0A3E" w14:paraId="7FD181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4BE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F8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610128.43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D43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2211154.81</w:t>
            </w:r>
          </w:p>
        </w:tc>
      </w:tr>
      <w:tr w:rsidR="004C0A3E" w:rsidRPr="004C0A3E" w14:paraId="06B7F1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05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C9C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610067.57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FC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2211183.80</w:t>
            </w:r>
          </w:p>
        </w:tc>
      </w:tr>
      <w:tr w:rsidR="004C0A3E" w:rsidRPr="004C0A3E" w14:paraId="7C4262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41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E49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610043.02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CA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2211197.25</w:t>
            </w:r>
          </w:p>
        </w:tc>
      </w:tr>
      <w:tr w:rsidR="004C0A3E" w:rsidRPr="004C0A3E" w14:paraId="52E94B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F6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558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1F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2211138.24</w:t>
            </w:r>
          </w:p>
        </w:tc>
      </w:tr>
      <w:tr w:rsidR="004C0A3E" w:rsidRPr="004C0A3E" w14:paraId="44DCC6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48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409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609688.58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E4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2211136.35</w:t>
            </w:r>
          </w:p>
        </w:tc>
      </w:tr>
      <w:tr w:rsidR="004C0A3E" w:rsidRPr="004C0A3E" w14:paraId="7B30EC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903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5C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609622.66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A0A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2211119.68</w:t>
            </w:r>
          </w:p>
        </w:tc>
      </w:tr>
      <w:tr w:rsidR="004C0A3E" w:rsidRPr="004C0A3E" w14:paraId="27CCF0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38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EF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609624.03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3B2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2211118.19</w:t>
            </w:r>
          </w:p>
        </w:tc>
      </w:tr>
      <w:tr w:rsidR="004C0A3E" w:rsidRPr="004C0A3E" w14:paraId="0AE9D3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3A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722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609635.59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625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2211104.62</w:t>
            </w:r>
          </w:p>
        </w:tc>
      </w:tr>
      <w:tr w:rsidR="004C0A3E" w:rsidRPr="004C0A3E" w14:paraId="47B77D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D3F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C64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609647.04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E2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2211096.71</w:t>
            </w:r>
          </w:p>
        </w:tc>
      </w:tr>
      <w:tr w:rsidR="004C0A3E" w:rsidRPr="004C0A3E" w14:paraId="7A186C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93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91E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609655.32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B0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2211101.16</w:t>
            </w:r>
          </w:p>
        </w:tc>
      </w:tr>
      <w:tr w:rsidR="004C0A3E" w:rsidRPr="004C0A3E" w14:paraId="7C434B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83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E67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609659.48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C6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2211096.49</w:t>
            </w:r>
          </w:p>
        </w:tc>
      </w:tr>
      <w:tr w:rsidR="004C0A3E" w:rsidRPr="004C0A3E" w14:paraId="08CD41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277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92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609663.93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3A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2211099.97</w:t>
            </w:r>
          </w:p>
        </w:tc>
      </w:tr>
      <w:tr w:rsidR="004C0A3E" w:rsidRPr="004C0A3E" w14:paraId="7D65AD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18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4E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609668.33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7B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2211094.40</w:t>
            </w:r>
          </w:p>
        </w:tc>
      </w:tr>
      <w:tr w:rsidR="004C0A3E" w:rsidRPr="004C0A3E" w14:paraId="480621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64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71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C09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2211095.35</w:t>
            </w:r>
          </w:p>
        </w:tc>
      </w:tr>
      <w:tr w:rsidR="004C0A3E" w:rsidRPr="004C0A3E" w14:paraId="083A04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2A5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A6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9D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2211091.12</w:t>
            </w:r>
          </w:p>
        </w:tc>
      </w:tr>
      <w:tr w:rsidR="004C0A3E" w:rsidRPr="004C0A3E" w14:paraId="34BC56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C2B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B7C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462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2211086.84</w:t>
            </w:r>
          </w:p>
        </w:tc>
      </w:tr>
      <w:tr w:rsidR="004C0A3E" w:rsidRPr="004C0A3E" w14:paraId="1AD14A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04D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B2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6A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2211061.47</w:t>
            </w:r>
          </w:p>
        </w:tc>
      </w:tr>
      <w:tr w:rsidR="004C0A3E" w:rsidRPr="004C0A3E" w14:paraId="54B005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01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36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55E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2211051.78</w:t>
            </w:r>
          </w:p>
        </w:tc>
      </w:tr>
      <w:tr w:rsidR="004C0A3E" w:rsidRPr="004C0A3E" w14:paraId="278B93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22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609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78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2211045.90</w:t>
            </w:r>
          </w:p>
        </w:tc>
      </w:tr>
      <w:tr w:rsidR="004C0A3E" w:rsidRPr="004C0A3E" w14:paraId="566524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65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23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609734.45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C4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2211057.66</w:t>
            </w:r>
          </w:p>
        </w:tc>
      </w:tr>
      <w:tr w:rsidR="004C0A3E" w:rsidRPr="004C0A3E" w14:paraId="5D1E93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1B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55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6D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2211045.37</w:t>
            </w:r>
          </w:p>
        </w:tc>
      </w:tr>
      <w:tr w:rsidR="004C0A3E" w:rsidRPr="004C0A3E" w14:paraId="761AC7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E0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EE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609757.87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68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2211050.75</w:t>
            </w:r>
          </w:p>
        </w:tc>
      </w:tr>
      <w:tr w:rsidR="004C0A3E" w:rsidRPr="004C0A3E" w14:paraId="09EDC8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0E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20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A50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2211043.72</w:t>
            </w:r>
          </w:p>
        </w:tc>
      </w:tr>
      <w:tr w:rsidR="004C0A3E" w:rsidRPr="004C0A3E" w14:paraId="5F82C7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3D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C9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B6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2211034.57</w:t>
            </w:r>
          </w:p>
        </w:tc>
      </w:tr>
      <w:tr w:rsidR="004C0A3E" w:rsidRPr="004C0A3E" w14:paraId="0A16E5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59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205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609755.21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4F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2211033.67</w:t>
            </w:r>
          </w:p>
        </w:tc>
      </w:tr>
      <w:tr w:rsidR="004C0A3E" w:rsidRPr="004C0A3E" w14:paraId="4B5506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D57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A6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E1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2211033.19</w:t>
            </w:r>
          </w:p>
        </w:tc>
      </w:tr>
      <w:tr w:rsidR="004C0A3E" w:rsidRPr="004C0A3E" w14:paraId="445791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7C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1A9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609774.25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B6F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2211031.99</w:t>
            </w:r>
          </w:p>
        </w:tc>
      </w:tr>
      <w:tr w:rsidR="004C0A3E" w:rsidRPr="004C0A3E" w14:paraId="679CDA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75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7D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EC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2211029.87</w:t>
            </w:r>
          </w:p>
        </w:tc>
      </w:tr>
      <w:tr w:rsidR="004C0A3E" w:rsidRPr="004C0A3E" w14:paraId="3F811C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97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04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CB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2211025.99</w:t>
            </w:r>
          </w:p>
        </w:tc>
      </w:tr>
      <w:tr w:rsidR="004C0A3E" w:rsidRPr="004C0A3E" w14:paraId="17312F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EA2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3B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DC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2211020.36</w:t>
            </w:r>
          </w:p>
        </w:tc>
      </w:tr>
      <w:tr w:rsidR="004C0A3E" w:rsidRPr="004C0A3E" w14:paraId="2D6D2F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995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153B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5A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2211012.24</w:t>
            </w:r>
          </w:p>
        </w:tc>
      </w:tr>
      <w:tr w:rsidR="004C0A3E" w:rsidRPr="004C0A3E" w14:paraId="02E0E8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21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2C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A7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2211005.32</w:t>
            </w:r>
          </w:p>
        </w:tc>
      </w:tr>
      <w:tr w:rsidR="004C0A3E" w:rsidRPr="004C0A3E" w14:paraId="6D8E55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71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F4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24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2210997.85</w:t>
            </w:r>
          </w:p>
        </w:tc>
      </w:tr>
      <w:tr w:rsidR="004C0A3E" w:rsidRPr="004C0A3E" w14:paraId="32B6B5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EB8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4F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21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2210993.63</w:t>
            </w:r>
          </w:p>
        </w:tc>
      </w:tr>
      <w:tr w:rsidR="004C0A3E" w:rsidRPr="004C0A3E" w14:paraId="1C7915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8F8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3B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BA1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2210994.63</w:t>
            </w:r>
          </w:p>
        </w:tc>
      </w:tr>
      <w:tr w:rsidR="004C0A3E" w:rsidRPr="004C0A3E" w14:paraId="23C783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6A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8C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609811.47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7AF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2210996.90</w:t>
            </w:r>
          </w:p>
        </w:tc>
      </w:tr>
      <w:tr w:rsidR="004C0A3E" w:rsidRPr="004C0A3E" w14:paraId="65643D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9A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8C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609832.18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21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2211005.12</w:t>
            </w:r>
          </w:p>
        </w:tc>
      </w:tr>
      <w:tr w:rsidR="004C0A3E" w:rsidRPr="004C0A3E" w14:paraId="129098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004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9A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62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2211018.57</w:t>
            </w:r>
          </w:p>
        </w:tc>
      </w:tr>
      <w:tr w:rsidR="004C0A3E" w:rsidRPr="004C0A3E" w14:paraId="73049C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EA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69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1A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2211035.17</w:t>
            </w:r>
          </w:p>
        </w:tc>
      </w:tr>
      <w:tr w:rsidR="004C0A3E" w:rsidRPr="004C0A3E" w14:paraId="035404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79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369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24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2211058.88</w:t>
            </w:r>
          </w:p>
        </w:tc>
      </w:tr>
      <w:tr w:rsidR="004C0A3E" w:rsidRPr="004C0A3E" w14:paraId="46970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B1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BCD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12C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2211060.35</w:t>
            </w:r>
          </w:p>
        </w:tc>
      </w:tr>
      <w:tr w:rsidR="004C0A3E" w:rsidRPr="004C0A3E" w14:paraId="7027B3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1D8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2E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609845.76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2F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2211070.48</w:t>
            </w:r>
          </w:p>
        </w:tc>
      </w:tr>
      <w:tr w:rsidR="004C0A3E" w:rsidRPr="004C0A3E" w14:paraId="71A2F5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85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EC2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A9A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2211086.25</w:t>
            </w:r>
          </w:p>
        </w:tc>
      </w:tr>
      <w:tr w:rsidR="004C0A3E" w:rsidRPr="004C0A3E" w14:paraId="2C982F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7E2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7ED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B2C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2211086.62</w:t>
            </w:r>
          </w:p>
        </w:tc>
      </w:tr>
      <w:tr w:rsidR="004C0A3E" w:rsidRPr="004C0A3E" w14:paraId="1C0692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02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7A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609895.43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D8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2211119.67</w:t>
            </w:r>
          </w:p>
        </w:tc>
      </w:tr>
      <w:tr w:rsidR="004C0A3E" w:rsidRPr="004C0A3E" w14:paraId="148F6E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50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01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609917.39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04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2211122.25</w:t>
            </w:r>
          </w:p>
        </w:tc>
      </w:tr>
      <w:tr w:rsidR="004C0A3E" w:rsidRPr="004C0A3E" w14:paraId="2A9411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634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66D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609929.83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1CC3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2211114.34</w:t>
            </w:r>
          </w:p>
        </w:tc>
      </w:tr>
      <w:tr w:rsidR="004C0A3E" w:rsidRPr="004C0A3E" w14:paraId="50461B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4AF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FE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5F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2211099.95</w:t>
            </w:r>
          </w:p>
        </w:tc>
      </w:tr>
      <w:tr w:rsidR="004C0A3E" w:rsidRPr="004C0A3E" w14:paraId="6B77DA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6C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FD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82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2211048.79</w:t>
            </w:r>
          </w:p>
        </w:tc>
      </w:tr>
      <w:tr w:rsidR="004C0A3E" w:rsidRPr="004C0A3E" w14:paraId="334E47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B8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B3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609991.59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E5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2211051.74</w:t>
            </w:r>
          </w:p>
        </w:tc>
      </w:tr>
      <w:tr w:rsidR="004C0A3E" w:rsidRPr="004C0A3E" w14:paraId="59A310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43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E6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610019.28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D7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2211060.05</w:t>
            </w:r>
          </w:p>
        </w:tc>
      </w:tr>
      <w:tr w:rsidR="004C0A3E" w:rsidRPr="004C0A3E" w14:paraId="36020F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466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16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BA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2211064.52</w:t>
            </w:r>
          </w:p>
        </w:tc>
      </w:tr>
      <w:tr w:rsidR="004C0A3E" w:rsidRPr="004C0A3E" w14:paraId="3F674F7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1B5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6F75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AAC0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DA8C2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00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CE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EF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2211128.89</w:t>
            </w:r>
          </w:p>
        </w:tc>
      </w:tr>
      <w:tr w:rsidR="004C0A3E" w:rsidRPr="004C0A3E" w14:paraId="6C2393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D37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5F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F5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2211174.35</w:t>
            </w:r>
          </w:p>
        </w:tc>
      </w:tr>
      <w:tr w:rsidR="004C0A3E" w:rsidRPr="004C0A3E" w14:paraId="1BC09A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EF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B6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E8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2211177.60</w:t>
            </w:r>
          </w:p>
        </w:tc>
      </w:tr>
      <w:tr w:rsidR="004C0A3E" w:rsidRPr="004C0A3E" w14:paraId="66FE8C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52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9A1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CE8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2211187.21</w:t>
            </w:r>
          </w:p>
        </w:tc>
      </w:tr>
      <w:tr w:rsidR="004C0A3E" w:rsidRPr="004C0A3E" w14:paraId="7B349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63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0F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D5D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2211193.13</w:t>
            </w:r>
          </w:p>
        </w:tc>
      </w:tr>
      <w:tr w:rsidR="004C0A3E" w:rsidRPr="004C0A3E" w14:paraId="32A54B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338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B6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7C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2211200.99</w:t>
            </w:r>
          </w:p>
        </w:tc>
      </w:tr>
      <w:tr w:rsidR="004C0A3E" w:rsidRPr="004C0A3E" w14:paraId="604EED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26A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3C0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2E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2211206.32</w:t>
            </w:r>
          </w:p>
        </w:tc>
      </w:tr>
      <w:tr w:rsidR="004C0A3E" w:rsidRPr="004C0A3E" w14:paraId="5BF19C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CBE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A7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611939.03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57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2211218.52</w:t>
            </w:r>
          </w:p>
        </w:tc>
      </w:tr>
      <w:tr w:rsidR="004C0A3E" w:rsidRPr="004C0A3E" w14:paraId="1A2A17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9A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4B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906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2211225.86</w:t>
            </w:r>
          </w:p>
        </w:tc>
      </w:tr>
      <w:tr w:rsidR="004C0A3E" w:rsidRPr="004C0A3E" w14:paraId="4DE1B6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C48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EC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611936.12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A0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2211234.65</w:t>
            </w:r>
          </w:p>
        </w:tc>
      </w:tr>
      <w:tr w:rsidR="004C0A3E" w:rsidRPr="004C0A3E" w14:paraId="301D75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3E8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D77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BB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2211237.38</w:t>
            </w:r>
          </w:p>
        </w:tc>
      </w:tr>
      <w:tr w:rsidR="004C0A3E" w:rsidRPr="004C0A3E" w14:paraId="776F49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7A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2A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20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2211252.66</w:t>
            </w:r>
          </w:p>
        </w:tc>
      </w:tr>
      <w:tr w:rsidR="004C0A3E" w:rsidRPr="004C0A3E" w14:paraId="7D8BB1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71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D4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611899.65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72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2211241.42</w:t>
            </w:r>
          </w:p>
        </w:tc>
      </w:tr>
      <w:tr w:rsidR="004C0A3E" w:rsidRPr="004C0A3E" w14:paraId="0E92BC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49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78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2A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2211218.81</w:t>
            </w:r>
          </w:p>
        </w:tc>
      </w:tr>
      <w:tr w:rsidR="004C0A3E" w:rsidRPr="004C0A3E" w14:paraId="56747D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82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940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170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2211181.59</w:t>
            </w:r>
          </w:p>
        </w:tc>
      </w:tr>
      <w:tr w:rsidR="004C0A3E" w:rsidRPr="004C0A3E" w14:paraId="3D1608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DF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DA0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611782.75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7E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2211141.59</w:t>
            </w:r>
          </w:p>
        </w:tc>
      </w:tr>
      <w:tr w:rsidR="004C0A3E" w:rsidRPr="004C0A3E" w14:paraId="78D160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82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13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AF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2211104.17</w:t>
            </w:r>
          </w:p>
        </w:tc>
      </w:tr>
      <w:tr w:rsidR="004C0A3E" w:rsidRPr="004C0A3E" w14:paraId="1EB40E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23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F3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F1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2211093.98</w:t>
            </w:r>
          </w:p>
        </w:tc>
      </w:tr>
      <w:tr w:rsidR="004C0A3E" w:rsidRPr="004C0A3E" w14:paraId="2FD69C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C6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3BC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8F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2211084.42</w:t>
            </w:r>
          </w:p>
        </w:tc>
      </w:tr>
      <w:tr w:rsidR="004C0A3E" w:rsidRPr="004C0A3E" w14:paraId="1ECD1D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94F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21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611771.21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51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2211093.09</w:t>
            </w:r>
          </w:p>
        </w:tc>
      </w:tr>
      <w:tr w:rsidR="004C0A3E" w:rsidRPr="004C0A3E" w14:paraId="063B91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BD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3F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97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2211133.42</w:t>
            </w:r>
          </w:p>
        </w:tc>
      </w:tr>
      <w:tr w:rsidR="004C0A3E" w:rsidRPr="004C0A3E" w14:paraId="4EF3D1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872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34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66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2211134.51</w:t>
            </w:r>
          </w:p>
        </w:tc>
      </w:tr>
      <w:tr w:rsidR="004C0A3E" w:rsidRPr="004C0A3E" w14:paraId="500E50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5A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A3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611855.65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31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2211136.69</w:t>
            </w:r>
          </w:p>
        </w:tc>
      </w:tr>
      <w:tr w:rsidR="004C0A3E" w:rsidRPr="004C0A3E" w14:paraId="43CB61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54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D3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2EC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2211136.38</w:t>
            </w:r>
          </w:p>
        </w:tc>
      </w:tr>
      <w:tr w:rsidR="004C0A3E" w:rsidRPr="004C0A3E" w14:paraId="60EAA4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AD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6A5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D9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2211128.89</w:t>
            </w:r>
          </w:p>
        </w:tc>
      </w:tr>
      <w:tr w:rsidR="004C0A3E" w:rsidRPr="004C0A3E" w14:paraId="42D7DED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70FE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A25F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EBFF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73E6F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BE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9A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F3A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2210074.94</w:t>
            </w:r>
          </w:p>
        </w:tc>
      </w:tr>
      <w:tr w:rsidR="004C0A3E" w:rsidRPr="004C0A3E" w14:paraId="7D75B3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85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68C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8F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2210457.50</w:t>
            </w:r>
          </w:p>
        </w:tc>
      </w:tr>
      <w:tr w:rsidR="004C0A3E" w:rsidRPr="004C0A3E" w14:paraId="3408BA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90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A9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612512.45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491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2211000.90</w:t>
            </w:r>
          </w:p>
        </w:tc>
      </w:tr>
      <w:tr w:rsidR="004C0A3E" w:rsidRPr="004C0A3E" w14:paraId="151537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9A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77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612561.79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599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2211380.50</w:t>
            </w:r>
          </w:p>
        </w:tc>
      </w:tr>
      <w:tr w:rsidR="004C0A3E" w:rsidRPr="004C0A3E" w14:paraId="2DEFF3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91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3D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612597.86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59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2211472.31</w:t>
            </w:r>
          </w:p>
        </w:tc>
      </w:tr>
      <w:tr w:rsidR="004C0A3E" w:rsidRPr="004C0A3E" w14:paraId="7C778E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A5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80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BD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2211473.59</w:t>
            </w:r>
          </w:p>
        </w:tc>
      </w:tr>
      <w:tr w:rsidR="004C0A3E" w:rsidRPr="004C0A3E" w14:paraId="3E71BA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66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8B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76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2211471.22</w:t>
            </w:r>
          </w:p>
        </w:tc>
      </w:tr>
      <w:tr w:rsidR="004C0A3E" w:rsidRPr="004C0A3E" w14:paraId="03CF47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5D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85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612559.05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13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2211440.53</w:t>
            </w:r>
          </w:p>
        </w:tc>
      </w:tr>
      <w:tr w:rsidR="004C0A3E" w:rsidRPr="004C0A3E" w14:paraId="4A9FF6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6B2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E3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612533.31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74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2211440.62</w:t>
            </w:r>
          </w:p>
        </w:tc>
      </w:tr>
      <w:tr w:rsidR="004C0A3E" w:rsidRPr="004C0A3E" w14:paraId="296D05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FD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BBC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612524.28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5B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2211421.05</w:t>
            </w:r>
          </w:p>
        </w:tc>
      </w:tr>
      <w:tr w:rsidR="004C0A3E" w:rsidRPr="004C0A3E" w14:paraId="1AEA08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8E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DB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612504.99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B4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2211428.93</w:t>
            </w:r>
          </w:p>
        </w:tc>
      </w:tr>
      <w:tr w:rsidR="004C0A3E" w:rsidRPr="004C0A3E" w14:paraId="5C14D1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46E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24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612482.80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36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2211440.23</w:t>
            </w:r>
          </w:p>
        </w:tc>
      </w:tr>
      <w:tr w:rsidR="004C0A3E" w:rsidRPr="004C0A3E" w14:paraId="2C1B6E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1F0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FA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612473.71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47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2211457.36</w:t>
            </w:r>
          </w:p>
        </w:tc>
      </w:tr>
      <w:tr w:rsidR="004C0A3E" w:rsidRPr="004C0A3E" w14:paraId="58D623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B4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34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612462.26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C8F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2211471.55</w:t>
            </w:r>
          </w:p>
        </w:tc>
      </w:tr>
      <w:tr w:rsidR="004C0A3E" w:rsidRPr="004C0A3E" w14:paraId="1381E8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54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CD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612451.18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1A5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2211480.77</w:t>
            </w:r>
          </w:p>
        </w:tc>
      </w:tr>
      <w:tr w:rsidR="004C0A3E" w:rsidRPr="004C0A3E" w14:paraId="4FB96F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92E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09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78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2211474.04</w:t>
            </w:r>
          </w:p>
        </w:tc>
      </w:tr>
      <w:tr w:rsidR="004C0A3E" w:rsidRPr="004C0A3E" w14:paraId="70E430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DF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9E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612433.20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44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2211462.84</w:t>
            </w:r>
          </w:p>
        </w:tc>
      </w:tr>
      <w:tr w:rsidR="004C0A3E" w:rsidRPr="004C0A3E" w14:paraId="7802EC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DAD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98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612421.68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5A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2211453.41</w:t>
            </w:r>
          </w:p>
        </w:tc>
      </w:tr>
      <w:tr w:rsidR="004C0A3E" w:rsidRPr="004C0A3E" w14:paraId="713C74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D3C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F3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CDD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2211448.48</w:t>
            </w:r>
          </w:p>
        </w:tc>
      </w:tr>
      <w:tr w:rsidR="004C0A3E" w:rsidRPr="004C0A3E" w14:paraId="15C9C8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CD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502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972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2211428.11</w:t>
            </w:r>
          </w:p>
        </w:tc>
      </w:tr>
      <w:tr w:rsidR="004C0A3E" w:rsidRPr="004C0A3E" w14:paraId="125DD3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F8D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F91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10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2211390.94</w:t>
            </w:r>
          </w:p>
        </w:tc>
      </w:tr>
      <w:tr w:rsidR="004C0A3E" w:rsidRPr="004C0A3E" w14:paraId="2F3AB3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17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54F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A6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2211386.28</w:t>
            </w:r>
          </w:p>
        </w:tc>
      </w:tr>
      <w:tr w:rsidR="004C0A3E" w:rsidRPr="004C0A3E" w14:paraId="05786A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455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2C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E7D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2211383.52</w:t>
            </w:r>
          </w:p>
        </w:tc>
      </w:tr>
      <w:tr w:rsidR="004C0A3E" w:rsidRPr="004C0A3E" w14:paraId="211924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07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E7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23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2211368.33</w:t>
            </w:r>
          </w:p>
        </w:tc>
      </w:tr>
      <w:tr w:rsidR="004C0A3E" w:rsidRPr="004C0A3E" w14:paraId="10A3B5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50A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969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401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2211227.50</w:t>
            </w:r>
          </w:p>
        </w:tc>
      </w:tr>
      <w:tr w:rsidR="004C0A3E" w:rsidRPr="004C0A3E" w14:paraId="145D28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3B7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D8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612267.37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E84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2211133.53</w:t>
            </w:r>
          </w:p>
        </w:tc>
      </w:tr>
      <w:tr w:rsidR="004C0A3E" w:rsidRPr="004C0A3E" w14:paraId="1C9F96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6F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0D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56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2211087.36</w:t>
            </w:r>
          </w:p>
        </w:tc>
      </w:tr>
      <w:tr w:rsidR="004C0A3E" w:rsidRPr="004C0A3E" w14:paraId="47632F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7B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46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612221.43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59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2211042.33</w:t>
            </w:r>
          </w:p>
        </w:tc>
      </w:tr>
      <w:tr w:rsidR="004C0A3E" w:rsidRPr="004C0A3E" w14:paraId="220D76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E0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34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612218.16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79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2210997.61</w:t>
            </w:r>
          </w:p>
        </w:tc>
      </w:tr>
      <w:tr w:rsidR="004C0A3E" w:rsidRPr="004C0A3E" w14:paraId="5BC4F5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7C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C6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612219.63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C8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2210985.23</w:t>
            </w:r>
          </w:p>
        </w:tc>
      </w:tr>
      <w:tr w:rsidR="004C0A3E" w:rsidRPr="004C0A3E" w14:paraId="6660D9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FB0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95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F6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2210983.30</w:t>
            </w:r>
          </w:p>
        </w:tc>
      </w:tr>
      <w:tr w:rsidR="004C0A3E" w:rsidRPr="004C0A3E" w14:paraId="6273E2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452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F7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2B8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2210969.50</w:t>
            </w:r>
          </w:p>
        </w:tc>
      </w:tr>
      <w:tr w:rsidR="004C0A3E" w:rsidRPr="004C0A3E" w14:paraId="1B81FA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F4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958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48F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2210924.12</w:t>
            </w:r>
          </w:p>
        </w:tc>
      </w:tr>
      <w:tr w:rsidR="004C0A3E" w:rsidRPr="004C0A3E" w14:paraId="67A3FE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6C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AD8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612285.59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8F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2210854.59</w:t>
            </w:r>
          </w:p>
        </w:tc>
      </w:tr>
      <w:tr w:rsidR="004C0A3E" w:rsidRPr="004C0A3E" w14:paraId="3A8091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35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6F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612320.05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F1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2210803.97</w:t>
            </w:r>
          </w:p>
        </w:tc>
      </w:tr>
      <w:tr w:rsidR="004C0A3E" w:rsidRPr="004C0A3E" w14:paraId="2AAD86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134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A83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93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2210792.61</w:t>
            </w:r>
          </w:p>
        </w:tc>
      </w:tr>
      <w:tr w:rsidR="004C0A3E" w:rsidRPr="004C0A3E" w14:paraId="6F8BE9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256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EB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78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2210774.09</w:t>
            </w:r>
          </w:p>
        </w:tc>
      </w:tr>
      <w:tr w:rsidR="004C0A3E" w:rsidRPr="004C0A3E" w14:paraId="5A1318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7F0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F7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19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2210769.14</w:t>
            </w:r>
          </w:p>
        </w:tc>
      </w:tr>
      <w:tr w:rsidR="004C0A3E" w:rsidRPr="004C0A3E" w14:paraId="312786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400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AA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612346.81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1D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2210761.53</w:t>
            </w:r>
          </w:p>
        </w:tc>
      </w:tr>
      <w:tr w:rsidR="004C0A3E" w:rsidRPr="004C0A3E" w14:paraId="069879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F0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7F1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612341.58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76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2210743.54</w:t>
            </w:r>
          </w:p>
        </w:tc>
      </w:tr>
      <w:tr w:rsidR="004C0A3E" w:rsidRPr="004C0A3E" w14:paraId="1BBE5F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64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6BF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99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2210731.96</w:t>
            </w:r>
          </w:p>
        </w:tc>
      </w:tr>
      <w:tr w:rsidR="004C0A3E" w:rsidRPr="004C0A3E" w14:paraId="11A0E7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5ED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8E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612336.35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05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2210725.54</w:t>
            </w:r>
          </w:p>
        </w:tc>
      </w:tr>
      <w:tr w:rsidR="004C0A3E" w:rsidRPr="004C0A3E" w14:paraId="78CB79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C4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5E7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612317.15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DD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2210732.36</w:t>
            </w:r>
          </w:p>
        </w:tc>
      </w:tr>
      <w:tr w:rsidR="004C0A3E" w:rsidRPr="004C0A3E" w14:paraId="1D7A32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33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1AF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612305.92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E6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2210736.55</w:t>
            </w:r>
          </w:p>
        </w:tc>
      </w:tr>
      <w:tr w:rsidR="004C0A3E" w:rsidRPr="004C0A3E" w14:paraId="094CA1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B7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FD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1C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2210748.76</w:t>
            </w:r>
          </w:p>
        </w:tc>
      </w:tr>
      <w:tr w:rsidR="004C0A3E" w:rsidRPr="004C0A3E" w14:paraId="355B3A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22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D1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CE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2210766.57</w:t>
            </w:r>
          </w:p>
        </w:tc>
      </w:tr>
      <w:tr w:rsidR="004C0A3E" w:rsidRPr="004C0A3E" w14:paraId="681C84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54B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0D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612230.50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65A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2210773.49</w:t>
            </w:r>
          </w:p>
        </w:tc>
      </w:tr>
      <w:tr w:rsidR="004C0A3E" w:rsidRPr="004C0A3E" w14:paraId="3EF673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F4D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4C0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612216.25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A1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2210737.92</w:t>
            </w:r>
          </w:p>
        </w:tc>
      </w:tr>
      <w:tr w:rsidR="004C0A3E" w:rsidRPr="004C0A3E" w14:paraId="23E050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98F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27E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612203.76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C04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2210743.87</w:t>
            </w:r>
          </w:p>
        </w:tc>
      </w:tr>
      <w:tr w:rsidR="004C0A3E" w:rsidRPr="004C0A3E" w14:paraId="4172C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FB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D72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11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2210761.25</w:t>
            </w:r>
          </w:p>
        </w:tc>
      </w:tr>
      <w:tr w:rsidR="004C0A3E" w:rsidRPr="004C0A3E" w14:paraId="5206D7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19E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A7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C7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2210750.44</w:t>
            </w:r>
          </w:p>
        </w:tc>
      </w:tr>
      <w:tr w:rsidR="004C0A3E" w:rsidRPr="004C0A3E" w14:paraId="188D20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80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3A5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FA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2210753.58</w:t>
            </w:r>
          </w:p>
        </w:tc>
      </w:tr>
      <w:tr w:rsidR="004C0A3E" w:rsidRPr="004C0A3E" w14:paraId="408BAF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819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83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4C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2210758.04</w:t>
            </w:r>
          </w:p>
        </w:tc>
      </w:tr>
      <w:tr w:rsidR="004C0A3E" w:rsidRPr="004C0A3E" w14:paraId="16DA8A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74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4C6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8C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2210772.10</w:t>
            </w:r>
          </w:p>
        </w:tc>
      </w:tr>
      <w:tr w:rsidR="004C0A3E" w:rsidRPr="004C0A3E" w14:paraId="5FA03F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DA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65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E7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2210796.07</w:t>
            </w:r>
          </w:p>
        </w:tc>
      </w:tr>
      <w:tr w:rsidR="004C0A3E" w:rsidRPr="004C0A3E" w14:paraId="4C872E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2E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D3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DF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2210804.66</w:t>
            </w:r>
          </w:p>
        </w:tc>
      </w:tr>
      <w:tr w:rsidR="004C0A3E" w:rsidRPr="004C0A3E" w14:paraId="4AE268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75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53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98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2210811.10</w:t>
            </w:r>
          </w:p>
        </w:tc>
      </w:tr>
      <w:tr w:rsidR="004C0A3E" w:rsidRPr="004C0A3E" w14:paraId="2740FE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F1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A4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69C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2210821.35</w:t>
            </w:r>
          </w:p>
        </w:tc>
      </w:tr>
      <w:tr w:rsidR="004C0A3E" w:rsidRPr="004C0A3E" w14:paraId="0F7945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088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1E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21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2210821.97</w:t>
            </w:r>
          </w:p>
        </w:tc>
      </w:tr>
      <w:tr w:rsidR="004C0A3E" w:rsidRPr="004C0A3E" w14:paraId="744C4D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EA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AB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7A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2210840.66</w:t>
            </w:r>
          </w:p>
        </w:tc>
      </w:tr>
      <w:tr w:rsidR="004C0A3E" w:rsidRPr="004C0A3E" w14:paraId="650832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A1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E2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30E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2210823.90</w:t>
            </w:r>
          </w:p>
        </w:tc>
      </w:tr>
      <w:tr w:rsidR="004C0A3E" w:rsidRPr="004C0A3E" w14:paraId="150898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7CE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A1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693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2210832.39</w:t>
            </w:r>
          </w:p>
        </w:tc>
      </w:tr>
      <w:tr w:rsidR="004C0A3E" w:rsidRPr="004C0A3E" w14:paraId="4F7430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237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89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4F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2210815.41</w:t>
            </w:r>
          </w:p>
        </w:tc>
      </w:tr>
      <w:tr w:rsidR="004C0A3E" w:rsidRPr="004C0A3E" w14:paraId="6CBD7D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618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6DF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B2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2210814.74</w:t>
            </w:r>
          </w:p>
        </w:tc>
      </w:tr>
      <w:tr w:rsidR="004C0A3E" w:rsidRPr="004C0A3E" w14:paraId="4E086F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82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37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8A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2210830.99</w:t>
            </w:r>
          </w:p>
        </w:tc>
      </w:tr>
      <w:tr w:rsidR="004C0A3E" w:rsidRPr="004C0A3E" w14:paraId="1AAF35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9F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E7C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BB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2210806.82</w:t>
            </w:r>
          </w:p>
        </w:tc>
      </w:tr>
      <w:tr w:rsidR="004C0A3E" w:rsidRPr="004C0A3E" w14:paraId="7B1A66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9D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3F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6A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2210794.89</w:t>
            </w:r>
          </w:p>
        </w:tc>
      </w:tr>
      <w:tr w:rsidR="004C0A3E" w:rsidRPr="004C0A3E" w14:paraId="3D15CD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90E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7D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490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2210808.99</w:t>
            </w:r>
          </w:p>
        </w:tc>
      </w:tr>
      <w:tr w:rsidR="004C0A3E" w:rsidRPr="004C0A3E" w14:paraId="566EC5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C58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C9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EF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2210789.72</w:t>
            </w:r>
          </w:p>
        </w:tc>
      </w:tr>
      <w:tr w:rsidR="004C0A3E" w:rsidRPr="004C0A3E" w14:paraId="798CD5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63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A9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6E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2210771.19</w:t>
            </w:r>
          </w:p>
        </w:tc>
      </w:tr>
      <w:tr w:rsidR="004C0A3E" w:rsidRPr="004C0A3E" w14:paraId="432359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90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E9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8E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2210743.88</w:t>
            </w:r>
          </w:p>
        </w:tc>
      </w:tr>
      <w:tr w:rsidR="004C0A3E" w:rsidRPr="004C0A3E" w14:paraId="23B4F6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E4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A9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89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2210742.84</w:t>
            </w:r>
          </w:p>
        </w:tc>
      </w:tr>
      <w:tr w:rsidR="004C0A3E" w:rsidRPr="004C0A3E" w14:paraId="78F503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34F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F9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611931.53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E7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2210726.07</w:t>
            </w:r>
          </w:p>
        </w:tc>
      </w:tr>
      <w:tr w:rsidR="004C0A3E" w:rsidRPr="004C0A3E" w14:paraId="0D8286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061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8B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823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2210726.26</w:t>
            </w:r>
          </w:p>
        </w:tc>
      </w:tr>
      <w:tr w:rsidR="004C0A3E" w:rsidRPr="004C0A3E" w14:paraId="05DFD6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CEA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1B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EC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2210707.82</w:t>
            </w:r>
          </w:p>
        </w:tc>
      </w:tr>
      <w:tr w:rsidR="004C0A3E" w:rsidRPr="004C0A3E" w14:paraId="2FC5BA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5D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1A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71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2210707.51</w:t>
            </w:r>
          </w:p>
        </w:tc>
      </w:tr>
      <w:tr w:rsidR="004C0A3E" w:rsidRPr="004C0A3E" w14:paraId="2AFFBA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5E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4CA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611940.95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C6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2210694.52</w:t>
            </w:r>
          </w:p>
        </w:tc>
      </w:tr>
      <w:tr w:rsidR="004C0A3E" w:rsidRPr="004C0A3E" w14:paraId="5B701B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BA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5D4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FF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2210693.37</w:t>
            </w:r>
          </w:p>
        </w:tc>
      </w:tr>
      <w:tr w:rsidR="004C0A3E" w:rsidRPr="004C0A3E" w14:paraId="55F708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3FE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603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0AB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2210681.11</w:t>
            </w:r>
          </w:p>
        </w:tc>
      </w:tr>
      <w:tr w:rsidR="004C0A3E" w:rsidRPr="004C0A3E" w14:paraId="22F384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38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E8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DA5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2210667.95</w:t>
            </w:r>
          </w:p>
        </w:tc>
      </w:tr>
      <w:tr w:rsidR="004C0A3E" w:rsidRPr="004C0A3E" w14:paraId="5CFCCE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FE0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E9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14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2210672.46</w:t>
            </w:r>
          </w:p>
        </w:tc>
      </w:tr>
      <w:tr w:rsidR="004C0A3E" w:rsidRPr="004C0A3E" w14:paraId="2BEEB0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D1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180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84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2210641.90</w:t>
            </w:r>
          </w:p>
        </w:tc>
      </w:tr>
      <w:tr w:rsidR="004C0A3E" w:rsidRPr="004C0A3E" w14:paraId="1628B3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ABC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8B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70F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2210638.54</w:t>
            </w:r>
          </w:p>
        </w:tc>
      </w:tr>
      <w:tr w:rsidR="004C0A3E" w:rsidRPr="004C0A3E" w14:paraId="2307FE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59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4B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1CB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2210608.72</w:t>
            </w:r>
          </w:p>
        </w:tc>
      </w:tr>
      <w:tr w:rsidR="004C0A3E" w:rsidRPr="004C0A3E" w14:paraId="02C10B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101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F1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13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2210602.44</w:t>
            </w:r>
          </w:p>
        </w:tc>
      </w:tr>
      <w:tr w:rsidR="004C0A3E" w:rsidRPr="004C0A3E" w14:paraId="4A79B9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CE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99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611970.70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379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2210598.48</w:t>
            </w:r>
          </w:p>
        </w:tc>
      </w:tr>
      <w:tr w:rsidR="004C0A3E" w:rsidRPr="004C0A3E" w14:paraId="5E1A40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D8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7A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65E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2210599.45</w:t>
            </w:r>
          </w:p>
        </w:tc>
      </w:tr>
      <w:tr w:rsidR="004C0A3E" w:rsidRPr="004C0A3E" w14:paraId="3E5DEB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C3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A3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1B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2210607.21</w:t>
            </w:r>
          </w:p>
        </w:tc>
      </w:tr>
      <w:tr w:rsidR="004C0A3E" w:rsidRPr="004C0A3E" w14:paraId="5AECD9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C00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8C2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62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2210607.46</w:t>
            </w:r>
          </w:p>
        </w:tc>
      </w:tr>
      <w:tr w:rsidR="004C0A3E" w:rsidRPr="004C0A3E" w14:paraId="21030D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06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C5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1B7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2210597.83</w:t>
            </w:r>
          </w:p>
        </w:tc>
      </w:tr>
      <w:tr w:rsidR="004C0A3E" w:rsidRPr="004C0A3E" w14:paraId="50EBE6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8F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33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85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2210596.92</w:t>
            </w:r>
          </w:p>
        </w:tc>
      </w:tr>
      <w:tr w:rsidR="004C0A3E" w:rsidRPr="004C0A3E" w14:paraId="5E6261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728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AF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8F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2210589.53</w:t>
            </w:r>
          </w:p>
        </w:tc>
      </w:tr>
      <w:tr w:rsidR="004C0A3E" w:rsidRPr="004C0A3E" w14:paraId="08E9C1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17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C7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D97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2210556.81</w:t>
            </w:r>
          </w:p>
        </w:tc>
      </w:tr>
      <w:tr w:rsidR="004C0A3E" w:rsidRPr="004C0A3E" w14:paraId="67AE72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88F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79D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85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2210554.14</w:t>
            </w:r>
          </w:p>
        </w:tc>
      </w:tr>
      <w:tr w:rsidR="004C0A3E" w:rsidRPr="004C0A3E" w14:paraId="295A09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818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8B0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B6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2210543.81</w:t>
            </w:r>
          </w:p>
        </w:tc>
      </w:tr>
      <w:tr w:rsidR="004C0A3E" w:rsidRPr="004C0A3E" w14:paraId="4E4002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0F4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692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44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2210544.59</w:t>
            </w:r>
          </w:p>
        </w:tc>
      </w:tr>
      <w:tr w:rsidR="004C0A3E" w:rsidRPr="004C0A3E" w14:paraId="566B7B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38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95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B9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2210532.81</w:t>
            </w:r>
          </w:p>
        </w:tc>
      </w:tr>
      <w:tr w:rsidR="004C0A3E" w:rsidRPr="004C0A3E" w14:paraId="7A76F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E27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1D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57F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2210516.67</w:t>
            </w:r>
          </w:p>
        </w:tc>
      </w:tr>
      <w:tr w:rsidR="004C0A3E" w:rsidRPr="004C0A3E" w14:paraId="54C865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3C0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9F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B8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2210505.57</w:t>
            </w:r>
          </w:p>
        </w:tc>
      </w:tr>
      <w:tr w:rsidR="004C0A3E" w:rsidRPr="004C0A3E" w14:paraId="120EC9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DE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EE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67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2210495.49</w:t>
            </w:r>
          </w:p>
        </w:tc>
      </w:tr>
      <w:tr w:rsidR="004C0A3E" w:rsidRPr="004C0A3E" w14:paraId="637B89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AA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72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3E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2210485.42</w:t>
            </w:r>
          </w:p>
        </w:tc>
      </w:tr>
      <w:tr w:rsidR="004C0A3E" w:rsidRPr="004C0A3E" w14:paraId="6F9498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27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291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71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2210465.76</w:t>
            </w:r>
          </w:p>
        </w:tc>
      </w:tr>
      <w:tr w:rsidR="004C0A3E" w:rsidRPr="004C0A3E" w14:paraId="7E9D4E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A6C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02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C34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2210444.56</w:t>
            </w:r>
          </w:p>
        </w:tc>
      </w:tr>
      <w:tr w:rsidR="004C0A3E" w:rsidRPr="004C0A3E" w14:paraId="1D2555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DB0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949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47C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2210423.30</w:t>
            </w:r>
          </w:p>
        </w:tc>
      </w:tr>
      <w:tr w:rsidR="004C0A3E" w:rsidRPr="004C0A3E" w14:paraId="29F4DD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19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EF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57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2210417.72</w:t>
            </w:r>
          </w:p>
        </w:tc>
      </w:tr>
      <w:tr w:rsidR="004C0A3E" w:rsidRPr="004C0A3E" w14:paraId="1FF49E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A27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D82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9A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2210369.23</w:t>
            </w:r>
          </w:p>
        </w:tc>
      </w:tr>
      <w:tr w:rsidR="004C0A3E" w:rsidRPr="004C0A3E" w14:paraId="1A3879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EC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8DD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F0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2210348.87</w:t>
            </w:r>
          </w:p>
        </w:tc>
      </w:tr>
      <w:tr w:rsidR="004C0A3E" w:rsidRPr="004C0A3E" w14:paraId="71750B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D7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FC5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A1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2210355.24</w:t>
            </w:r>
          </w:p>
        </w:tc>
      </w:tr>
      <w:tr w:rsidR="004C0A3E" w:rsidRPr="004C0A3E" w14:paraId="51FC20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725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614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27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2210360.00</w:t>
            </w:r>
          </w:p>
        </w:tc>
      </w:tr>
      <w:tr w:rsidR="004C0A3E" w:rsidRPr="004C0A3E" w14:paraId="5A8DC2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98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4A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8E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2210361.55</w:t>
            </w:r>
          </w:p>
        </w:tc>
      </w:tr>
      <w:tr w:rsidR="004C0A3E" w:rsidRPr="004C0A3E" w14:paraId="4F0F0B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3E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3D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611968.73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75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2210328.15</w:t>
            </w:r>
          </w:p>
        </w:tc>
      </w:tr>
      <w:tr w:rsidR="004C0A3E" w:rsidRPr="004C0A3E" w14:paraId="46B402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5FD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46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611996.11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EF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2210319.33</w:t>
            </w:r>
          </w:p>
        </w:tc>
      </w:tr>
      <w:tr w:rsidR="004C0A3E" w:rsidRPr="004C0A3E" w14:paraId="6E93AC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28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1B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6DA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2210287.11</w:t>
            </w:r>
          </w:p>
        </w:tc>
      </w:tr>
      <w:tr w:rsidR="004C0A3E" w:rsidRPr="004C0A3E" w14:paraId="69FFCE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90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1F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5D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2210278.74</w:t>
            </w:r>
          </w:p>
        </w:tc>
      </w:tr>
      <w:tr w:rsidR="004C0A3E" w:rsidRPr="004C0A3E" w14:paraId="586F1D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79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A12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A99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2210270.18</w:t>
            </w:r>
          </w:p>
        </w:tc>
      </w:tr>
      <w:tr w:rsidR="004C0A3E" w:rsidRPr="004C0A3E" w14:paraId="360B94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D4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22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7A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2210267.82</w:t>
            </w:r>
          </w:p>
        </w:tc>
      </w:tr>
      <w:tr w:rsidR="004C0A3E" w:rsidRPr="004C0A3E" w14:paraId="2C59FF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A3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70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D9D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2210271.29</w:t>
            </w:r>
          </w:p>
        </w:tc>
      </w:tr>
      <w:tr w:rsidR="004C0A3E" w:rsidRPr="004C0A3E" w14:paraId="22986B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36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DAA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A6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2210233.75</w:t>
            </w:r>
          </w:p>
        </w:tc>
      </w:tr>
      <w:tr w:rsidR="004C0A3E" w:rsidRPr="004C0A3E" w14:paraId="28FD5A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4BD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6A7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611931.04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45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2210216.10</w:t>
            </w:r>
          </w:p>
        </w:tc>
      </w:tr>
      <w:tr w:rsidR="004C0A3E" w:rsidRPr="004C0A3E" w14:paraId="7E6934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8B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1D6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238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2210201.75</w:t>
            </w:r>
          </w:p>
        </w:tc>
      </w:tr>
      <w:tr w:rsidR="004C0A3E" w:rsidRPr="004C0A3E" w14:paraId="1FEB64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30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9B9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E0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2210188.58</w:t>
            </w:r>
          </w:p>
        </w:tc>
      </w:tr>
      <w:tr w:rsidR="004C0A3E" w:rsidRPr="004C0A3E" w14:paraId="420BC5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E05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C0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47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2210196.87</w:t>
            </w:r>
          </w:p>
        </w:tc>
      </w:tr>
      <w:tr w:rsidR="004C0A3E" w:rsidRPr="004C0A3E" w14:paraId="27D6BF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38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8D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611868.73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5F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2210149.54</w:t>
            </w:r>
          </w:p>
        </w:tc>
      </w:tr>
      <w:tr w:rsidR="004C0A3E" w:rsidRPr="004C0A3E" w14:paraId="1FDFAA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68E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0F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33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2210142.19</w:t>
            </w:r>
          </w:p>
        </w:tc>
      </w:tr>
      <w:tr w:rsidR="004C0A3E" w:rsidRPr="004C0A3E" w14:paraId="474BF9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53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C19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5A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2210126.98</w:t>
            </w:r>
          </w:p>
        </w:tc>
      </w:tr>
      <w:tr w:rsidR="004C0A3E" w:rsidRPr="004C0A3E" w14:paraId="3962E5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0E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D7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831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2210130.15</w:t>
            </w:r>
          </w:p>
        </w:tc>
      </w:tr>
      <w:tr w:rsidR="004C0A3E" w:rsidRPr="004C0A3E" w14:paraId="321A0B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70F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C41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71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2210059.13</w:t>
            </w:r>
          </w:p>
        </w:tc>
      </w:tr>
      <w:tr w:rsidR="004C0A3E" w:rsidRPr="004C0A3E" w14:paraId="17B7E7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B9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2E3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8F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2210055.74</w:t>
            </w:r>
          </w:p>
        </w:tc>
      </w:tr>
      <w:tr w:rsidR="004C0A3E" w:rsidRPr="004C0A3E" w14:paraId="7816B1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16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94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F0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2210047.82</w:t>
            </w:r>
          </w:p>
        </w:tc>
      </w:tr>
      <w:tr w:rsidR="004C0A3E" w:rsidRPr="004C0A3E" w14:paraId="11EAEC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38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9C5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BE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2210040.85</w:t>
            </w:r>
          </w:p>
        </w:tc>
      </w:tr>
      <w:tr w:rsidR="004C0A3E" w:rsidRPr="004C0A3E" w14:paraId="79A67C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244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79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424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2210033.49</w:t>
            </w:r>
          </w:p>
        </w:tc>
      </w:tr>
      <w:tr w:rsidR="004C0A3E" w:rsidRPr="004C0A3E" w14:paraId="6CEC79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71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01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68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2210013.17</w:t>
            </w:r>
          </w:p>
        </w:tc>
      </w:tr>
      <w:tr w:rsidR="004C0A3E" w:rsidRPr="004C0A3E" w14:paraId="0B3213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C68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EE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B9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2209986.52</w:t>
            </w:r>
          </w:p>
        </w:tc>
      </w:tr>
      <w:tr w:rsidR="004C0A3E" w:rsidRPr="004C0A3E" w14:paraId="63980B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8CB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77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C7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2210004.97</w:t>
            </w:r>
          </w:p>
        </w:tc>
      </w:tr>
      <w:tr w:rsidR="004C0A3E" w:rsidRPr="004C0A3E" w14:paraId="1AD9C2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DB6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EE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AE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2210019.40</w:t>
            </w:r>
          </w:p>
        </w:tc>
      </w:tr>
      <w:tr w:rsidR="004C0A3E" w:rsidRPr="004C0A3E" w14:paraId="3EC4AE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5A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1E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A2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2209989.23</w:t>
            </w:r>
          </w:p>
        </w:tc>
      </w:tr>
      <w:tr w:rsidR="004C0A3E" w:rsidRPr="004C0A3E" w14:paraId="6F78B4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45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88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EE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2210004.91</w:t>
            </w:r>
          </w:p>
        </w:tc>
      </w:tr>
      <w:tr w:rsidR="004C0A3E" w:rsidRPr="004C0A3E" w14:paraId="01C7B1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9B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50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2C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2209996.96</w:t>
            </w:r>
          </w:p>
        </w:tc>
      </w:tr>
      <w:tr w:rsidR="004C0A3E" w:rsidRPr="004C0A3E" w14:paraId="58691B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7E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2F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611763.95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DE0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2209986.76</w:t>
            </w:r>
          </w:p>
        </w:tc>
      </w:tr>
      <w:tr w:rsidR="004C0A3E" w:rsidRPr="004C0A3E" w14:paraId="1BD9B6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F8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86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02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2209979.69</w:t>
            </w:r>
          </w:p>
        </w:tc>
      </w:tr>
      <w:tr w:rsidR="004C0A3E" w:rsidRPr="004C0A3E" w14:paraId="5E23EE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AD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A7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D79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2209972.71</w:t>
            </w:r>
          </w:p>
        </w:tc>
      </w:tr>
      <w:tr w:rsidR="004C0A3E" w:rsidRPr="004C0A3E" w14:paraId="38EDE0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4F5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503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B4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2209964.53</w:t>
            </w:r>
          </w:p>
        </w:tc>
      </w:tr>
      <w:tr w:rsidR="004C0A3E" w:rsidRPr="004C0A3E" w14:paraId="13F4F2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7F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C2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4BB8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2209959.25</w:t>
            </w:r>
          </w:p>
        </w:tc>
      </w:tr>
      <w:tr w:rsidR="004C0A3E" w:rsidRPr="004C0A3E" w14:paraId="39C962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48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C5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611735.18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A5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2209950.57</w:t>
            </w:r>
          </w:p>
        </w:tc>
      </w:tr>
      <w:tr w:rsidR="004C0A3E" w:rsidRPr="004C0A3E" w14:paraId="7CAE7C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26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A35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611730.08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5E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2209942.48</w:t>
            </w:r>
          </w:p>
        </w:tc>
      </w:tr>
      <w:tr w:rsidR="004C0A3E" w:rsidRPr="004C0A3E" w14:paraId="28EF11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0E6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9D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611718.97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38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2209924.90</w:t>
            </w:r>
          </w:p>
        </w:tc>
      </w:tr>
      <w:tr w:rsidR="004C0A3E" w:rsidRPr="004C0A3E" w14:paraId="6DF38D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3E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71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611708.44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B1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2209913.23</w:t>
            </w:r>
          </w:p>
        </w:tc>
      </w:tr>
      <w:tr w:rsidR="004C0A3E" w:rsidRPr="004C0A3E" w14:paraId="538AF0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FC1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30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611714.15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99A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2209908.27</w:t>
            </w:r>
          </w:p>
        </w:tc>
      </w:tr>
      <w:tr w:rsidR="004C0A3E" w:rsidRPr="004C0A3E" w14:paraId="0B1F5B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06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12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5D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2209890.58</w:t>
            </w:r>
          </w:p>
        </w:tc>
      </w:tr>
      <w:tr w:rsidR="004C0A3E" w:rsidRPr="004C0A3E" w14:paraId="7FA141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8DB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5B1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1D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2209895.54</w:t>
            </w:r>
          </w:p>
        </w:tc>
      </w:tr>
      <w:tr w:rsidR="004C0A3E" w:rsidRPr="004C0A3E" w14:paraId="706B72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96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1B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611680.95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A6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2209883.85</w:t>
            </w:r>
          </w:p>
        </w:tc>
      </w:tr>
      <w:tr w:rsidR="004C0A3E" w:rsidRPr="004C0A3E" w14:paraId="5CC338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1E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2E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30D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2209877.09</w:t>
            </w:r>
          </w:p>
        </w:tc>
      </w:tr>
      <w:tr w:rsidR="004C0A3E" w:rsidRPr="004C0A3E" w14:paraId="0062EF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AF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FA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AD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2209871.15</w:t>
            </w:r>
          </w:p>
        </w:tc>
      </w:tr>
      <w:tr w:rsidR="004C0A3E" w:rsidRPr="004C0A3E" w14:paraId="75E41F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3B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8EF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20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2209866.19</w:t>
            </w:r>
          </w:p>
        </w:tc>
      </w:tr>
      <w:tr w:rsidR="004C0A3E" w:rsidRPr="004C0A3E" w14:paraId="4D2D39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B3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BFE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CD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2209848.99</w:t>
            </w:r>
          </w:p>
        </w:tc>
      </w:tr>
      <w:tr w:rsidR="004C0A3E" w:rsidRPr="004C0A3E" w14:paraId="1A4B33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E5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A6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FD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2209855.12</w:t>
            </w:r>
          </w:p>
        </w:tc>
      </w:tr>
      <w:tr w:rsidR="004C0A3E" w:rsidRPr="004C0A3E" w14:paraId="4C50A7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8F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C0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611603.89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34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2209829.84</w:t>
            </w:r>
          </w:p>
        </w:tc>
      </w:tr>
      <w:tr w:rsidR="004C0A3E" w:rsidRPr="004C0A3E" w14:paraId="4A998A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69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73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611607.08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B2D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2209821.77</w:t>
            </w:r>
          </w:p>
        </w:tc>
      </w:tr>
      <w:tr w:rsidR="004C0A3E" w:rsidRPr="004C0A3E" w14:paraId="5D46B9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1B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C9E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611572.87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537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2209805.96</w:t>
            </w:r>
          </w:p>
        </w:tc>
      </w:tr>
      <w:tr w:rsidR="004C0A3E" w:rsidRPr="004C0A3E" w14:paraId="77B771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083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5A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611545.29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2F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2209793.73</w:t>
            </w:r>
          </w:p>
        </w:tc>
      </w:tr>
      <w:tr w:rsidR="004C0A3E" w:rsidRPr="004C0A3E" w14:paraId="1EEBBD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01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F51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611535.29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26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2209815.89</w:t>
            </w:r>
          </w:p>
        </w:tc>
      </w:tr>
      <w:tr w:rsidR="004C0A3E" w:rsidRPr="004C0A3E" w14:paraId="6F2A4A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70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21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611529.95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E0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2209827.08</w:t>
            </w:r>
          </w:p>
        </w:tc>
      </w:tr>
      <w:tr w:rsidR="004C0A3E" w:rsidRPr="004C0A3E" w14:paraId="0A43FD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98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4A1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611519.50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09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2209822.66</w:t>
            </w:r>
          </w:p>
        </w:tc>
      </w:tr>
      <w:tr w:rsidR="004C0A3E" w:rsidRPr="004C0A3E" w14:paraId="6CFB64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F9F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01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43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2209796.22</w:t>
            </w:r>
          </w:p>
        </w:tc>
      </w:tr>
      <w:tr w:rsidR="004C0A3E" w:rsidRPr="004C0A3E" w14:paraId="1B4222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9E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DC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611423.04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A4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2209769.97</w:t>
            </w:r>
          </w:p>
        </w:tc>
      </w:tr>
      <w:tr w:rsidR="004C0A3E" w:rsidRPr="004C0A3E" w14:paraId="1576D3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D5A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30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611402.00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97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2209761.78</w:t>
            </w:r>
          </w:p>
        </w:tc>
      </w:tr>
      <w:tr w:rsidR="004C0A3E" w:rsidRPr="004C0A3E" w14:paraId="22C34D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FC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60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611401.17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AB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2209761.37</w:t>
            </w:r>
          </w:p>
        </w:tc>
      </w:tr>
      <w:tr w:rsidR="004C0A3E" w:rsidRPr="004C0A3E" w14:paraId="6B8B34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EB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76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611487.55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B0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2209721.20</w:t>
            </w:r>
          </w:p>
        </w:tc>
      </w:tr>
      <w:tr w:rsidR="004C0A3E" w:rsidRPr="004C0A3E" w14:paraId="17845F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258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50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CE9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2210081.20</w:t>
            </w:r>
          </w:p>
        </w:tc>
      </w:tr>
      <w:tr w:rsidR="004C0A3E" w:rsidRPr="004C0A3E" w14:paraId="48B189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F8C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CF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EED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2210077.13</w:t>
            </w:r>
          </w:p>
        </w:tc>
      </w:tr>
      <w:tr w:rsidR="004C0A3E" w:rsidRPr="004C0A3E" w14:paraId="1C6D17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3CF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E6A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105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2210074.94</w:t>
            </w:r>
          </w:p>
        </w:tc>
      </w:tr>
      <w:tr w:rsidR="004C0A3E" w:rsidRPr="004C0A3E" w14:paraId="29BFB2B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244A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1923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31B0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C0AB3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88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E7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1D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2210417.66</w:t>
            </w:r>
          </w:p>
        </w:tc>
      </w:tr>
      <w:tr w:rsidR="004C0A3E" w:rsidRPr="004C0A3E" w14:paraId="0E3E8C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5A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F4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E4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2210514.81</w:t>
            </w:r>
          </w:p>
        </w:tc>
      </w:tr>
      <w:tr w:rsidR="004C0A3E" w:rsidRPr="004C0A3E" w14:paraId="26B34A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7C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CCD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607185.05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5C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2210546.34</w:t>
            </w:r>
          </w:p>
        </w:tc>
      </w:tr>
      <w:tr w:rsidR="004C0A3E" w:rsidRPr="004C0A3E" w14:paraId="384910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38C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445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607210.32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93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2210585.13</w:t>
            </w:r>
          </w:p>
        </w:tc>
      </w:tr>
      <w:tr w:rsidR="004C0A3E" w:rsidRPr="004C0A3E" w14:paraId="3C6DDF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B7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0A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8F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2210620.56</w:t>
            </w:r>
          </w:p>
        </w:tc>
      </w:tr>
      <w:tr w:rsidR="004C0A3E" w:rsidRPr="004C0A3E" w14:paraId="76A842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3D1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65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C1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2210642.16</w:t>
            </w:r>
          </w:p>
        </w:tc>
      </w:tr>
      <w:tr w:rsidR="004C0A3E" w:rsidRPr="004C0A3E" w14:paraId="1C3401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D5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DDF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607346.46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43F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2210673.52</w:t>
            </w:r>
          </w:p>
        </w:tc>
      </w:tr>
      <w:tr w:rsidR="004C0A3E" w:rsidRPr="004C0A3E" w14:paraId="6BB0B1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96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87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607388.82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50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2210692.27</w:t>
            </w:r>
          </w:p>
        </w:tc>
      </w:tr>
      <w:tr w:rsidR="004C0A3E" w:rsidRPr="004C0A3E" w14:paraId="049FCC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47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54E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607425.66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E5E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2210714.51</w:t>
            </w:r>
          </w:p>
        </w:tc>
      </w:tr>
      <w:tr w:rsidR="004C0A3E" w:rsidRPr="004C0A3E" w14:paraId="43F61B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7D3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30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607445.18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22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2210736.08</w:t>
            </w:r>
          </w:p>
        </w:tc>
      </w:tr>
      <w:tr w:rsidR="004C0A3E" w:rsidRPr="004C0A3E" w14:paraId="5F76F2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B4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1A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607468.54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85D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2210772.18</w:t>
            </w:r>
          </w:p>
        </w:tc>
      </w:tr>
      <w:tr w:rsidR="004C0A3E" w:rsidRPr="004C0A3E" w14:paraId="36FB6D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C49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F2A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607478.57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0E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2210779.79</w:t>
            </w:r>
          </w:p>
        </w:tc>
      </w:tr>
      <w:tr w:rsidR="004C0A3E" w:rsidRPr="004C0A3E" w14:paraId="71BCB0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34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2A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607499.11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4CE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2210794.42</w:t>
            </w:r>
          </w:p>
        </w:tc>
      </w:tr>
      <w:tr w:rsidR="004C0A3E" w:rsidRPr="004C0A3E" w14:paraId="50E11F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3E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AB7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607549.35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48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2210828.40</w:t>
            </w:r>
          </w:p>
        </w:tc>
      </w:tr>
      <w:tr w:rsidR="004C0A3E" w:rsidRPr="004C0A3E" w14:paraId="03AB02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0A5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F5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607570.51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34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2210833.44</w:t>
            </w:r>
          </w:p>
        </w:tc>
      </w:tr>
      <w:tr w:rsidR="004C0A3E" w:rsidRPr="004C0A3E" w14:paraId="39B862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5B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045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607601.14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9A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2210855.35</w:t>
            </w:r>
          </w:p>
        </w:tc>
      </w:tr>
      <w:tr w:rsidR="004C0A3E" w:rsidRPr="004C0A3E" w14:paraId="37BDAF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CE5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27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1F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2210899.28</w:t>
            </w:r>
          </w:p>
        </w:tc>
      </w:tr>
      <w:tr w:rsidR="004C0A3E" w:rsidRPr="004C0A3E" w14:paraId="3C44AA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E1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BD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607673.96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CC3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2210910.83</w:t>
            </w:r>
          </w:p>
        </w:tc>
      </w:tr>
      <w:tr w:rsidR="004C0A3E" w:rsidRPr="004C0A3E" w14:paraId="774354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5B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A2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607675.80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F2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2210936.39</w:t>
            </w:r>
          </w:p>
        </w:tc>
      </w:tr>
      <w:tr w:rsidR="004C0A3E" w:rsidRPr="004C0A3E" w14:paraId="78790F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46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95D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607679.84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FB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2210949.85</w:t>
            </w:r>
          </w:p>
        </w:tc>
      </w:tr>
      <w:tr w:rsidR="004C0A3E" w:rsidRPr="004C0A3E" w14:paraId="6F1FBE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629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14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607691.44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28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2210960.59</w:t>
            </w:r>
          </w:p>
        </w:tc>
      </w:tr>
      <w:tr w:rsidR="004C0A3E" w:rsidRPr="004C0A3E" w14:paraId="0CDCD1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BF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82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607728.15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DB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2210971.50</w:t>
            </w:r>
          </w:p>
        </w:tc>
      </w:tr>
      <w:tr w:rsidR="004C0A3E" w:rsidRPr="004C0A3E" w14:paraId="474CB8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C5B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00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607742.19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9C1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2210975.03</w:t>
            </w:r>
          </w:p>
        </w:tc>
      </w:tr>
      <w:tr w:rsidR="004C0A3E" w:rsidRPr="004C0A3E" w14:paraId="509BE4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19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D1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607749.77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020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2210980.93</w:t>
            </w:r>
          </w:p>
        </w:tc>
      </w:tr>
      <w:tr w:rsidR="004C0A3E" w:rsidRPr="004C0A3E" w14:paraId="56D271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BD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1B9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607749.82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DF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2211006.90</w:t>
            </w:r>
          </w:p>
        </w:tc>
      </w:tr>
      <w:tr w:rsidR="004C0A3E" w:rsidRPr="004C0A3E" w14:paraId="24F77F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7B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8B5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607735.74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13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2211023.05</w:t>
            </w:r>
          </w:p>
        </w:tc>
      </w:tr>
      <w:tr w:rsidR="004C0A3E" w:rsidRPr="004C0A3E" w14:paraId="772722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34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FA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607730.44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4FE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2211026.95</w:t>
            </w:r>
          </w:p>
        </w:tc>
      </w:tr>
      <w:tr w:rsidR="004C0A3E" w:rsidRPr="004C0A3E" w14:paraId="0A760E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44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FC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607713.18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A0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2211036.61</w:t>
            </w:r>
          </w:p>
        </w:tc>
      </w:tr>
      <w:tr w:rsidR="004C0A3E" w:rsidRPr="004C0A3E" w14:paraId="3BCFD8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D1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2B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607671.27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DD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2211004.86</w:t>
            </w:r>
          </w:p>
        </w:tc>
      </w:tr>
      <w:tr w:rsidR="004C0A3E" w:rsidRPr="004C0A3E" w14:paraId="09D006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8AE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0B4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3D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2211006.52</w:t>
            </w:r>
          </w:p>
        </w:tc>
      </w:tr>
      <w:tr w:rsidR="004C0A3E" w:rsidRPr="004C0A3E" w14:paraId="3C3E95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74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74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15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2211022.76</w:t>
            </w:r>
          </w:p>
        </w:tc>
      </w:tr>
      <w:tr w:rsidR="004C0A3E" w:rsidRPr="004C0A3E" w14:paraId="7F9942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C79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04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607650.79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27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2211063.56</w:t>
            </w:r>
          </w:p>
        </w:tc>
      </w:tr>
      <w:tr w:rsidR="004C0A3E" w:rsidRPr="004C0A3E" w14:paraId="380C08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57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E6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51B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2211071.61</w:t>
            </w:r>
          </w:p>
        </w:tc>
      </w:tr>
      <w:tr w:rsidR="004C0A3E" w:rsidRPr="004C0A3E" w14:paraId="4873BD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DF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4D2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BD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2211091.05</w:t>
            </w:r>
          </w:p>
        </w:tc>
      </w:tr>
      <w:tr w:rsidR="004C0A3E" w:rsidRPr="004C0A3E" w14:paraId="162C92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40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F5B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43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2211100.41</w:t>
            </w:r>
          </w:p>
        </w:tc>
      </w:tr>
      <w:tr w:rsidR="004C0A3E" w:rsidRPr="004C0A3E" w14:paraId="4B3C1D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040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B06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607637.19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C4B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2211101.27</w:t>
            </w:r>
          </w:p>
        </w:tc>
      </w:tr>
      <w:tr w:rsidR="004C0A3E" w:rsidRPr="004C0A3E" w14:paraId="31A2C3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DA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F8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41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2211102.32</w:t>
            </w:r>
          </w:p>
        </w:tc>
      </w:tr>
      <w:tr w:rsidR="004C0A3E" w:rsidRPr="004C0A3E" w14:paraId="7B7659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32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148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607604.94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E9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2211104.11</w:t>
            </w:r>
          </w:p>
        </w:tc>
      </w:tr>
      <w:tr w:rsidR="004C0A3E" w:rsidRPr="004C0A3E" w14:paraId="0614CB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CBC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4C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607570.22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9F2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2211125.75</w:t>
            </w:r>
          </w:p>
        </w:tc>
      </w:tr>
      <w:tr w:rsidR="004C0A3E" w:rsidRPr="004C0A3E" w14:paraId="5148B2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79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930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607546.50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45E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2211135.36</w:t>
            </w:r>
          </w:p>
        </w:tc>
      </w:tr>
      <w:tr w:rsidR="004C0A3E" w:rsidRPr="004C0A3E" w14:paraId="401D71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54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34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607549.27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504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2211160.28</w:t>
            </w:r>
          </w:p>
        </w:tc>
      </w:tr>
      <w:tr w:rsidR="004C0A3E" w:rsidRPr="004C0A3E" w14:paraId="0EA68B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BA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56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607460.91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F2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2211196.16</w:t>
            </w:r>
          </w:p>
        </w:tc>
      </w:tr>
      <w:tr w:rsidR="004C0A3E" w:rsidRPr="004C0A3E" w14:paraId="0159D0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B5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CF1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607442.59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F78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2211209.07</w:t>
            </w:r>
          </w:p>
        </w:tc>
      </w:tr>
      <w:tr w:rsidR="004C0A3E" w:rsidRPr="004C0A3E" w14:paraId="493FAD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12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2D1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607447.29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56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2211258.62</w:t>
            </w:r>
          </w:p>
        </w:tc>
      </w:tr>
      <w:tr w:rsidR="004C0A3E" w:rsidRPr="004C0A3E" w14:paraId="0C31C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A3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84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607408.09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02E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2211259.60</w:t>
            </w:r>
          </w:p>
        </w:tc>
      </w:tr>
      <w:tr w:rsidR="004C0A3E" w:rsidRPr="004C0A3E" w14:paraId="2B3D4F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E43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2B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607350.61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5F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2211258.00</w:t>
            </w:r>
          </w:p>
        </w:tc>
      </w:tr>
      <w:tr w:rsidR="004C0A3E" w:rsidRPr="004C0A3E" w14:paraId="4BA394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09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98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26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2211261.16</w:t>
            </w:r>
          </w:p>
        </w:tc>
      </w:tr>
      <w:tr w:rsidR="004C0A3E" w:rsidRPr="004C0A3E" w14:paraId="499B4E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7A7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1C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69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2211268.34</w:t>
            </w:r>
          </w:p>
        </w:tc>
      </w:tr>
      <w:tr w:rsidR="004C0A3E" w:rsidRPr="004C0A3E" w14:paraId="4242EA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D7F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ED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0D3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2211269.85</w:t>
            </w:r>
          </w:p>
        </w:tc>
      </w:tr>
      <w:tr w:rsidR="004C0A3E" w:rsidRPr="004C0A3E" w14:paraId="5C6BB6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FA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A4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752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2211270.07</w:t>
            </w:r>
          </w:p>
        </w:tc>
      </w:tr>
      <w:tr w:rsidR="004C0A3E" w:rsidRPr="004C0A3E" w14:paraId="560440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340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B8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607199.61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E7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2211266.82</w:t>
            </w:r>
          </w:p>
        </w:tc>
      </w:tr>
      <w:tr w:rsidR="004C0A3E" w:rsidRPr="004C0A3E" w14:paraId="63DC8D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5E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2D7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5C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2211341.36</w:t>
            </w:r>
          </w:p>
        </w:tc>
      </w:tr>
      <w:tr w:rsidR="004C0A3E" w:rsidRPr="004C0A3E" w14:paraId="320E77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D7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C3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607197.87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FB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2211381.58</w:t>
            </w:r>
          </w:p>
        </w:tc>
      </w:tr>
      <w:tr w:rsidR="004C0A3E" w:rsidRPr="004C0A3E" w14:paraId="448645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55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965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C87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2211427.93</w:t>
            </w:r>
          </w:p>
        </w:tc>
      </w:tr>
      <w:tr w:rsidR="004C0A3E" w:rsidRPr="004C0A3E" w14:paraId="3B89C3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FE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A9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607214.69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3CB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2211445.06</w:t>
            </w:r>
          </w:p>
        </w:tc>
      </w:tr>
      <w:tr w:rsidR="004C0A3E" w:rsidRPr="004C0A3E" w14:paraId="52F546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CB8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638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607225.13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2E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2211454.36</w:t>
            </w:r>
          </w:p>
        </w:tc>
      </w:tr>
      <w:tr w:rsidR="004C0A3E" w:rsidRPr="004C0A3E" w14:paraId="2A5024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20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894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607236.93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C80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2211465.02</w:t>
            </w:r>
          </w:p>
        </w:tc>
      </w:tr>
      <w:tr w:rsidR="004C0A3E" w:rsidRPr="004C0A3E" w14:paraId="6E8A94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5F3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37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D9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2211475.84</w:t>
            </w:r>
          </w:p>
        </w:tc>
      </w:tr>
      <w:tr w:rsidR="004C0A3E" w:rsidRPr="004C0A3E" w14:paraId="055A5C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1D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5C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E8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2211486.00</w:t>
            </w:r>
          </w:p>
        </w:tc>
      </w:tr>
      <w:tr w:rsidR="004C0A3E" w:rsidRPr="004C0A3E" w14:paraId="7F050A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2E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59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607233.38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BB1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2211484.62</w:t>
            </w:r>
          </w:p>
        </w:tc>
      </w:tr>
      <w:tr w:rsidR="004C0A3E" w:rsidRPr="004C0A3E" w14:paraId="4B3F69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8A0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41D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B1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2211499.59</w:t>
            </w:r>
          </w:p>
        </w:tc>
      </w:tr>
      <w:tr w:rsidR="004C0A3E" w:rsidRPr="004C0A3E" w14:paraId="5171D1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50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ED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8B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2211487.96</w:t>
            </w:r>
          </w:p>
        </w:tc>
      </w:tr>
      <w:tr w:rsidR="004C0A3E" w:rsidRPr="004C0A3E" w14:paraId="577E33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B2D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D0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607165.00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07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2211461.44</w:t>
            </w:r>
          </w:p>
        </w:tc>
      </w:tr>
      <w:tr w:rsidR="004C0A3E" w:rsidRPr="004C0A3E" w14:paraId="1C9FF6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DB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51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F2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2211453.53</w:t>
            </w:r>
          </w:p>
        </w:tc>
      </w:tr>
      <w:tr w:rsidR="004C0A3E" w:rsidRPr="004C0A3E" w14:paraId="03FE03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C8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0A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7FC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2211428.92</w:t>
            </w:r>
          </w:p>
        </w:tc>
      </w:tr>
      <w:tr w:rsidR="004C0A3E" w:rsidRPr="004C0A3E" w14:paraId="083CD8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DB9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D0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440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2211402.29</w:t>
            </w:r>
          </w:p>
        </w:tc>
      </w:tr>
      <w:tr w:rsidR="004C0A3E" w:rsidRPr="004C0A3E" w14:paraId="02A7B8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CEF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749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DC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2211356.32</w:t>
            </w:r>
          </w:p>
        </w:tc>
      </w:tr>
      <w:tr w:rsidR="004C0A3E" w:rsidRPr="004C0A3E" w14:paraId="2F64BC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74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04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8D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2211308.24</w:t>
            </w:r>
          </w:p>
        </w:tc>
      </w:tr>
      <w:tr w:rsidR="004C0A3E" w:rsidRPr="004C0A3E" w14:paraId="3A929D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88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31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89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2211391.01</w:t>
            </w:r>
          </w:p>
        </w:tc>
      </w:tr>
      <w:tr w:rsidR="004C0A3E" w:rsidRPr="004C0A3E" w14:paraId="425F01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3EB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09C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63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2211339.34</w:t>
            </w:r>
          </w:p>
        </w:tc>
      </w:tr>
      <w:tr w:rsidR="004C0A3E" w:rsidRPr="004C0A3E" w14:paraId="7D3BCF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FA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2F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74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2211264.80</w:t>
            </w:r>
          </w:p>
        </w:tc>
      </w:tr>
      <w:tr w:rsidR="004C0A3E" w:rsidRPr="004C0A3E" w14:paraId="5C154B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07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65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79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2211241.52</w:t>
            </w:r>
          </w:p>
        </w:tc>
      </w:tr>
      <w:tr w:rsidR="004C0A3E" w:rsidRPr="004C0A3E" w14:paraId="60F332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43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57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506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2211195.77</w:t>
            </w:r>
          </w:p>
        </w:tc>
      </w:tr>
      <w:tr w:rsidR="004C0A3E" w:rsidRPr="004C0A3E" w14:paraId="0588D7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CA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3B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201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2211176.68</w:t>
            </w:r>
          </w:p>
        </w:tc>
      </w:tr>
      <w:tr w:rsidR="004C0A3E" w:rsidRPr="004C0A3E" w14:paraId="15870F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31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B1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606812.96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6BA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2211183.06</w:t>
            </w:r>
          </w:p>
        </w:tc>
      </w:tr>
      <w:tr w:rsidR="004C0A3E" w:rsidRPr="004C0A3E" w14:paraId="4F63B6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91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347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7BE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2211191.96</w:t>
            </w:r>
          </w:p>
        </w:tc>
      </w:tr>
      <w:tr w:rsidR="004C0A3E" w:rsidRPr="004C0A3E" w14:paraId="311D8B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B4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68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A72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2211203.40</w:t>
            </w:r>
          </w:p>
        </w:tc>
      </w:tr>
      <w:tr w:rsidR="004C0A3E" w:rsidRPr="004C0A3E" w14:paraId="5A9DD2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0F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9A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91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2211209.44</w:t>
            </w:r>
          </w:p>
        </w:tc>
      </w:tr>
      <w:tr w:rsidR="004C0A3E" w:rsidRPr="004C0A3E" w14:paraId="7DA78E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361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2B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606880.67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78F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2211225.42</w:t>
            </w:r>
          </w:p>
        </w:tc>
      </w:tr>
      <w:tr w:rsidR="004C0A3E" w:rsidRPr="004C0A3E" w14:paraId="2B83B6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E82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11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606880.30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25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2211227.98</w:t>
            </w:r>
          </w:p>
        </w:tc>
      </w:tr>
      <w:tr w:rsidR="004C0A3E" w:rsidRPr="004C0A3E" w14:paraId="42573D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6E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A6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606884.48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379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2211230.93</w:t>
            </w:r>
          </w:p>
        </w:tc>
      </w:tr>
      <w:tr w:rsidR="004C0A3E" w:rsidRPr="004C0A3E" w14:paraId="2E3FBB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DA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0E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606896.16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4B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2211236.44</w:t>
            </w:r>
          </w:p>
        </w:tc>
      </w:tr>
      <w:tr w:rsidR="004C0A3E" w:rsidRPr="004C0A3E" w14:paraId="76E3DF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6B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69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606909.01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067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2211244.51</w:t>
            </w:r>
          </w:p>
        </w:tc>
      </w:tr>
      <w:tr w:rsidR="004C0A3E" w:rsidRPr="004C0A3E" w14:paraId="0E1A3B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AD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79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606932.84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91C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2211258.49</w:t>
            </w:r>
          </w:p>
        </w:tc>
      </w:tr>
      <w:tr w:rsidR="004C0A3E" w:rsidRPr="004C0A3E" w14:paraId="28B34B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58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08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606940.21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2E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2211265.15</w:t>
            </w:r>
          </w:p>
        </w:tc>
      </w:tr>
      <w:tr w:rsidR="004C0A3E" w:rsidRPr="004C0A3E" w14:paraId="03B067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8B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51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606950.75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17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2211270.43</w:t>
            </w:r>
          </w:p>
        </w:tc>
      </w:tr>
      <w:tr w:rsidR="004C0A3E" w:rsidRPr="004C0A3E" w14:paraId="49613A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ADC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CAD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606959.73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D6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2211271.64</w:t>
            </w:r>
          </w:p>
        </w:tc>
      </w:tr>
      <w:tr w:rsidR="004C0A3E" w:rsidRPr="004C0A3E" w14:paraId="18E98F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80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2AC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606969.10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DD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2211274.50</w:t>
            </w:r>
          </w:p>
        </w:tc>
      </w:tr>
      <w:tr w:rsidR="004C0A3E" w:rsidRPr="004C0A3E" w14:paraId="43C575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FBB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FE3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606979.80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36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2211278.91</w:t>
            </w:r>
          </w:p>
        </w:tc>
      </w:tr>
      <w:tr w:rsidR="004C0A3E" w:rsidRPr="004C0A3E" w14:paraId="3488F4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463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58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606989.11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63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2211280.75</w:t>
            </w:r>
          </w:p>
        </w:tc>
      </w:tr>
      <w:tr w:rsidR="004C0A3E" w:rsidRPr="004C0A3E" w14:paraId="32D4A2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64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A5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C85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2211275.23</w:t>
            </w:r>
          </w:p>
        </w:tc>
      </w:tr>
      <w:tr w:rsidR="004C0A3E" w:rsidRPr="004C0A3E" w14:paraId="76F837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24F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224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09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2211275.41</w:t>
            </w:r>
          </w:p>
        </w:tc>
      </w:tr>
      <w:tr w:rsidR="004C0A3E" w:rsidRPr="004C0A3E" w14:paraId="4AAB9A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5D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F6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100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2211274.46</w:t>
            </w:r>
          </w:p>
        </w:tc>
      </w:tr>
      <w:tr w:rsidR="004C0A3E" w:rsidRPr="004C0A3E" w14:paraId="306106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11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B6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607034.73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58C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2211279.73</w:t>
            </w:r>
          </w:p>
        </w:tc>
      </w:tr>
      <w:tr w:rsidR="004C0A3E" w:rsidRPr="004C0A3E" w14:paraId="7C3981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AD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D9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607044.92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78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2211282.24</w:t>
            </w:r>
          </w:p>
        </w:tc>
      </w:tr>
      <w:tr w:rsidR="004C0A3E" w:rsidRPr="004C0A3E" w14:paraId="03C7C1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754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099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607052.54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BB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2211282.64</w:t>
            </w:r>
          </w:p>
        </w:tc>
      </w:tr>
      <w:tr w:rsidR="004C0A3E" w:rsidRPr="004C0A3E" w14:paraId="3CA6C3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CA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00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607076.72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30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2211289.22</w:t>
            </w:r>
          </w:p>
        </w:tc>
      </w:tr>
      <w:tr w:rsidR="004C0A3E" w:rsidRPr="004C0A3E" w14:paraId="222C0F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32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9B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607085.84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393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2211289.59</w:t>
            </w:r>
          </w:p>
        </w:tc>
      </w:tr>
      <w:tr w:rsidR="004C0A3E" w:rsidRPr="004C0A3E" w14:paraId="112CB1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0E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7D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607104.18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327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2211293.48</w:t>
            </w:r>
          </w:p>
        </w:tc>
      </w:tr>
      <w:tr w:rsidR="004C0A3E" w:rsidRPr="004C0A3E" w14:paraId="274355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83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5B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607117.76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F2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2211291.99</w:t>
            </w:r>
          </w:p>
        </w:tc>
      </w:tr>
      <w:tr w:rsidR="004C0A3E" w:rsidRPr="004C0A3E" w14:paraId="36F944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48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8E1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34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2211289.49</w:t>
            </w:r>
          </w:p>
        </w:tc>
      </w:tr>
      <w:tr w:rsidR="004C0A3E" w:rsidRPr="004C0A3E" w14:paraId="0AA3BB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37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512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607135.67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0D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2211289.49</w:t>
            </w:r>
          </w:p>
        </w:tc>
      </w:tr>
      <w:tr w:rsidR="004C0A3E" w:rsidRPr="004C0A3E" w14:paraId="4D9DBE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9B3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11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B6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2211286.93</w:t>
            </w:r>
          </w:p>
        </w:tc>
      </w:tr>
      <w:tr w:rsidR="004C0A3E" w:rsidRPr="004C0A3E" w14:paraId="4E7D22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8D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5C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21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2211283.60</w:t>
            </w:r>
          </w:p>
        </w:tc>
      </w:tr>
      <w:tr w:rsidR="004C0A3E" w:rsidRPr="004C0A3E" w14:paraId="350C8F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475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D6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38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2211275.95</w:t>
            </w:r>
          </w:p>
        </w:tc>
      </w:tr>
      <w:tr w:rsidR="004C0A3E" w:rsidRPr="004C0A3E" w14:paraId="4B3897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CC9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AF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60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2211266.27</w:t>
            </w:r>
          </w:p>
        </w:tc>
      </w:tr>
      <w:tr w:rsidR="004C0A3E" w:rsidRPr="004C0A3E" w14:paraId="21C74A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488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377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45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2211263.57</w:t>
            </w:r>
          </w:p>
        </w:tc>
      </w:tr>
      <w:tr w:rsidR="004C0A3E" w:rsidRPr="004C0A3E" w14:paraId="3A8334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36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EF2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89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2211259.32</w:t>
            </w:r>
          </w:p>
        </w:tc>
      </w:tr>
      <w:tr w:rsidR="004C0A3E" w:rsidRPr="004C0A3E" w14:paraId="10257F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25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24C0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C5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2211249.79</w:t>
            </w:r>
          </w:p>
        </w:tc>
      </w:tr>
      <w:tr w:rsidR="004C0A3E" w:rsidRPr="004C0A3E" w14:paraId="4F90AF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D8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CB9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D7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2211247.31</w:t>
            </w:r>
          </w:p>
        </w:tc>
      </w:tr>
      <w:tr w:rsidR="004C0A3E" w:rsidRPr="004C0A3E" w14:paraId="2BA136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9C8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15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99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2211221.68</w:t>
            </w:r>
          </w:p>
        </w:tc>
      </w:tr>
      <w:tr w:rsidR="004C0A3E" w:rsidRPr="004C0A3E" w14:paraId="2F1247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51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52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3EF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2211212.36</w:t>
            </w:r>
          </w:p>
        </w:tc>
      </w:tr>
      <w:tr w:rsidR="004C0A3E" w:rsidRPr="004C0A3E" w14:paraId="0FC8C0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D8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D9F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607198.90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F61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2211209.96</w:t>
            </w:r>
          </w:p>
        </w:tc>
      </w:tr>
      <w:tr w:rsidR="004C0A3E" w:rsidRPr="004C0A3E" w14:paraId="57F2AF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0E1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04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B9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2211202.73</w:t>
            </w:r>
          </w:p>
        </w:tc>
      </w:tr>
      <w:tr w:rsidR="004C0A3E" w:rsidRPr="004C0A3E" w14:paraId="24EA12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73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83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8E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2211179.46</w:t>
            </w:r>
          </w:p>
        </w:tc>
      </w:tr>
      <w:tr w:rsidR="004C0A3E" w:rsidRPr="004C0A3E" w14:paraId="4E6231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DF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BC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18B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2211146.55</w:t>
            </w:r>
          </w:p>
        </w:tc>
      </w:tr>
      <w:tr w:rsidR="004C0A3E" w:rsidRPr="004C0A3E" w14:paraId="6D3F34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4C0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7D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607254.80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DA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2211137.63</w:t>
            </w:r>
          </w:p>
        </w:tc>
      </w:tr>
      <w:tr w:rsidR="004C0A3E" w:rsidRPr="004C0A3E" w14:paraId="43DB78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DF0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F2E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C1B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2211127.46</w:t>
            </w:r>
          </w:p>
        </w:tc>
      </w:tr>
      <w:tr w:rsidR="004C0A3E" w:rsidRPr="004C0A3E" w14:paraId="501419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9F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06A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C1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2211124.07</w:t>
            </w:r>
          </w:p>
        </w:tc>
      </w:tr>
      <w:tr w:rsidR="004C0A3E" w:rsidRPr="004C0A3E" w14:paraId="42A1D2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28D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8B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EB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2211119.51</w:t>
            </w:r>
          </w:p>
        </w:tc>
      </w:tr>
      <w:tr w:rsidR="004C0A3E" w:rsidRPr="004C0A3E" w14:paraId="225E91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7F3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225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9C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2211103.63</w:t>
            </w:r>
          </w:p>
        </w:tc>
      </w:tr>
      <w:tr w:rsidR="004C0A3E" w:rsidRPr="004C0A3E" w14:paraId="27AFD6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22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33E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073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2211070.18</w:t>
            </w:r>
          </w:p>
        </w:tc>
      </w:tr>
      <w:tr w:rsidR="004C0A3E" w:rsidRPr="004C0A3E" w14:paraId="5CA366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61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581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2A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2211064.97</w:t>
            </w:r>
          </w:p>
        </w:tc>
      </w:tr>
      <w:tr w:rsidR="004C0A3E" w:rsidRPr="004C0A3E" w14:paraId="3A6F62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F1C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24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00D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2211057.38</w:t>
            </w:r>
          </w:p>
        </w:tc>
      </w:tr>
      <w:tr w:rsidR="004C0A3E" w:rsidRPr="004C0A3E" w14:paraId="4CED4A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82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DC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607249.51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B2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2211050.03</w:t>
            </w:r>
          </w:p>
        </w:tc>
      </w:tr>
      <w:tr w:rsidR="004C0A3E" w:rsidRPr="004C0A3E" w14:paraId="67E260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4C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A8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607253.52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6A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2211046.07</w:t>
            </w:r>
          </w:p>
        </w:tc>
      </w:tr>
      <w:tr w:rsidR="004C0A3E" w:rsidRPr="004C0A3E" w14:paraId="5EDEBF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31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38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607254.99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69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2211045.80</w:t>
            </w:r>
          </w:p>
        </w:tc>
      </w:tr>
      <w:tr w:rsidR="004C0A3E" w:rsidRPr="004C0A3E" w14:paraId="4BF3D3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DE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CD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607262.58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1E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2211046.89</w:t>
            </w:r>
          </w:p>
        </w:tc>
      </w:tr>
      <w:tr w:rsidR="004C0A3E" w:rsidRPr="004C0A3E" w14:paraId="69FB86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8B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D67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F7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2211048.90</w:t>
            </w:r>
          </w:p>
        </w:tc>
      </w:tr>
      <w:tr w:rsidR="004C0A3E" w:rsidRPr="004C0A3E" w14:paraId="499939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48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09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607302.43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8D1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2211049.78</w:t>
            </w:r>
          </w:p>
        </w:tc>
      </w:tr>
      <w:tr w:rsidR="004C0A3E" w:rsidRPr="004C0A3E" w14:paraId="3AA572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2DE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7F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607308.79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AE4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2211047.24</w:t>
            </w:r>
          </w:p>
        </w:tc>
      </w:tr>
      <w:tr w:rsidR="004C0A3E" w:rsidRPr="004C0A3E" w14:paraId="18B5A9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C9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C6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22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2211018.76</w:t>
            </w:r>
          </w:p>
        </w:tc>
      </w:tr>
      <w:tr w:rsidR="004C0A3E" w:rsidRPr="004C0A3E" w14:paraId="666DD5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BA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03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607319.23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C0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2210973.25</w:t>
            </w:r>
          </w:p>
        </w:tc>
      </w:tr>
      <w:tr w:rsidR="004C0A3E" w:rsidRPr="004C0A3E" w14:paraId="11735B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99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1D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607324.72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6D8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2210949.89</w:t>
            </w:r>
          </w:p>
        </w:tc>
      </w:tr>
      <w:tr w:rsidR="004C0A3E" w:rsidRPr="004C0A3E" w14:paraId="7AB17F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A43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E29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607335.33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D2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2210911.99</w:t>
            </w:r>
          </w:p>
        </w:tc>
      </w:tr>
      <w:tr w:rsidR="004C0A3E" w:rsidRPr="004C0A3E" w14:paraId="679B09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5C7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F8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607335.73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E2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2210911.46</w:t>
            </w:r>
          </w:p>
        </w:tc>
      </w:tr>
      <w:tr w:rsidR="004C0A3E" w:rsidRPr="004C0A3E" w14:paraId="58AF92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B4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8A8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607332.14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3F4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2210903.59</w:t>
            </w:r>
          </w:p>
        </w:tc>
      </w:tr>
      <w:tr w:rsidR="004C0A3E" w:rsidRPr="004C0A3E" w14:paraId="1A1F9D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43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34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607332.52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3B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2210901.04</w:t>
            </w:r>
          </w:p>
        </w:tc>
      </w:tr>
      <w:tr w:rsidR="004C0A3E" w:rsidRPr="004C0A3E" w14:paraId="7D9846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DC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DD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607352.52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A0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2210878.26</w:t>
            </w:r>
          </w:p>
        </w:tc>
      </w:tr>
      <w:tr w:rsidR="004C0A3E" w:rsidRPr="004C0A3E" w14:paraId="36DD24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651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2C1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607305.56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31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2210834.40</w:t>
            </w:r>
          </w:p>
        </w:tc>
      </w:tr>
      <w:tr w:rsidR="004C0A3E" w:rsidRPr="004C0A3E" w14:paraId="055189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7C0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88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26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2210811.18</w:t>
            </w:r>
          </w:p>
        </w:tc>
      </w:tr>
      <w:tr w:rsidR="004C0A3E" w:rsidRPr="004C0A3E" w14:paraId="5244B7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2E7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9D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607313.64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09D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2210803.40</w:t>
            </w:r>
          </w:p>
        </w:tc>
      </w:tr>
      <w:tr w:rsidR="004C0A3E" w:rsidRPr="004C0A3E" w14:paraId="7636E3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A35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07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607307.06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62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2210806.42</w:t>
            </w:r>
          </w:p>
        </w:tc>
      </w:tr>
      <w:tr w:rsidR="004C0A3E" w:rsidRPr="004C0A3E" w14:paraId="198F64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A0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695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F8B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2210787.83</w:t>
            </w:r>
          </w:p>
        </w:tc>
      </w:tr>
      <w:tr w:rsidR="004C0A3E" w:rsidRPr="004C0A3E" w14:paraId="4220B7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E9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FF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1E8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2210743.69</w:t>
            </w:r>
          </w:p>
        </w:tc>
      </w:tr>
      <w:tr w:rsidR="004C0A3E" w:rsidRPr="004C0A3E" w14:paraId="1B7F94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B74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9E7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607218.94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9A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2210744.13</w:t>
            </w:r>
          </w:p>
        </w:tc>
      </w:tr>
      <w:tr w:rsidR="004C0A3E" w:rsidRPr="004C0A3E" w14:paraId="6FFF4A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A8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A9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81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2210771.12</w:t>
            </w:r>
          </w:p>
        </w:tc>
      </w:tr>
      <w:tr w:rsidR="004C0A3E" w:rsidRPr="004C0A3E" w14:paraId="6DFEE2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CA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257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CC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2210770.24</w:t>
            </w:r>
          </w:p>
        </w:tc>
      </w:tr>
      <w:tr w:rsidR="004C0A3E" w:rsidRPr="004C0A3E" w14:paraId="426629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46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21E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00B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2210764.42</w:t>
            </w:r>
          </w:p>
        </w:tc>
      </w:tr>
      <w:tr w:rsidR="004C0A3E" w:rsidRPr="004C0A3E" w14:paraId="3DC642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8C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74C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86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2210771.28</w:t>
            </w:r>
          </w:p>
        </w:tc>
      </w:tr>
      <w:tr w:rsidR="004C0A3E" w:rsidRPr="004C0A3E" w14:paraId="43E53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FE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73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3C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2210748.34</w:t>
            </w:r>
          </w:p>
        </w:tc>
      </w:tr>
      <w:tr w:rsidR="004C0A3E" w:rsidRPr="004C0A3E" w14:paraId="483226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17F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36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607167.88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910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2210750.62</w:t>
            </w:r>
          </w:p>
        </w:tc>
      </w:tr>
      <w:tr w:rsidR="004C0A3E" w:rsidRPr="004C0A3E" w14:paraId="5EC682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E3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E1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C3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2210755.92</w:t>
            </w:r>
          </w:p>
        </w:tc>
      </w:tr>
      <w:tr w:rsidR="004C0A3E" w:rsidRPr="004C0A3E" w14:paraId="3B4343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91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2A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08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2210761.73</w:t>
            </w:r>
          </w:p>
        </w:tc>
      </w:tr>
      <w:tr w:rsidR="004C0A3E" w:rsidRPr="004C0A3E" w14:paraId="2ED896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BB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A2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25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2210766.17</w:t>
            </w:r>
          </w:p>
        </w:tc>
      </w:tr>
      <w:tr w:rsidR="004C0A3E" w:rsidRPr="004C0A3E" w14:paraId="00AD69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58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C7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607124.81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D2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2210793.28</w:t>
            </w:r>
          </w:p>
        </w:tc>
      </w:tr>
      <w:tr w:rsidR="004C0A3E" w:rsidRPr="004C0A3E" w14:paraId="256745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348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C57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607111.74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29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2210794.26</w:t>
            </w:r>
          </w:p>
        </w:tc>
      </w:tr>
      <w:tr w:rsidR="004C0A3E" w:rsidRPr="004C0A3E" w14:paraId="1CED93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EA4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9EA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607098.32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75D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2210795.25</w:t>
            </w:r>
          </w:p>
        </w:tc>
      </w:tr>
      <w:tr w:rsidR="004C0A3E" w:rsidRPr="004C0A3E" w14:paraId="76AC22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EE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C8E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607092.68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14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2210790.56</w:t>
            </w:r>
          </w:p>
        </w:tc>
      </w:tr>
      <w:tr w:rsidR="004C0A3E" w:rsidRPr="004C0A3E" w14:paraId="17FA83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23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0D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607088.16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67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2210796.00</w:t>
            </w:r>
          </w:p>
        </w:tc>
      </w:tr>
      <w:tr w:rsidR="004C0A3E" w:rsidRPr="004C0A3E" w14:paraId="2AD44C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5C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72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69F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2210818.07</w:t>
            </w:r>
          </w:p>
        </w:tc>
      </w:tr>
      <w:tr w:rsidR="004C0A3E" w:rsidRPr="004C0A3E" w14:paraId="44695A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4C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07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FB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2210834.19</w:t>
            </w:r>
          </w:p>
        </w:tc>
      </w:tr>
      <w:tr w:rsidR="004C0A3E" w:rsidRPr="004C0A3E" w14:paraId="5DE8A4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F3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29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38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2210841.74</w:t>
            </w:r>
          </w:p>
        </w:tc>
      </w:tr>
      <w:tr w:rsidR="004C0A3E" w:rsidRPr="004C0A3E" w14:paraId="3A9566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E1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44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607049.21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6C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2210843.25</w:t>
            </w:r>
          </w:p>
        </w:tc>
      </w:tr>
      <w:tr w:rsidR="004C0A3E" w:rsidRPr="004C0A3E" w14:paraId="0ED053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CE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54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607035.29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65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2210864.71</w:t>
            </w:r>
          </w:p>
        </w:tc>
      </w:tr>
      <w:tr w:rsidR="004C0A3E" w:rsidRPr="004C0A3E" w14:paraId="1A0DB3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991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2D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607034.31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B0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2210863.73</w:t>
            </w:r>
          </w:p>
        </w:tc>
      </w:tr>
      <w:tr w:rsidR="004C0A3E" w:rsidRPr="004C0A3E" w14:paraId="4A7D72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E5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15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607028.55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9E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2210863.98</w:t>
            </w:r>
          </w:p>
        </w:tc>
      </w:tr>
      <w:tr w:rsidR="004C0A3E" w:rsidRPr="004C0A3E" w14:paraId="49BC90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30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E7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607023.80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C2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2210869.45</w:t>
            </w:r>
          </w:p>
        </w:tc>
      </w:tr>
      <w:tr w:rsidR="004C0A3E" w:rsidRPr="004C0A3E" w14:paraId="7ABDE2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21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9D2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29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2210871.38</w:t>
            </w:r>
          </w:p>
        </w:tc>
      </w:tr>
      <w:tr w:rsidR="004C0A3E" w:rsidRPr="004C0A3E" w14:paraId="5CA260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40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99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D76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2210874.53</w:t>
            </w:r>
          </w:p>
        </w:tc>
      </w:tr>
      <w:tr w:rsidR="004C0A3E" w:rsidRPr="004C0A3E" w14:paraId="610A5E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753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7C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D8E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2210873.08</w:t>
            </w:r>
          </w:p>
        </w:tc>
      </w:tr>
      <w:tr w:rsidR="004C0A3E" w:rsidRPr="004C0A3E" w14:paraId="64D701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2A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C48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A1F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2210871.84</w:t>
            </w:r>
          </w:p>
        </w:tc>
      </w:tr>
      <w:tr w:rsidR="004C0A3E" w:rsidRPr="004C0A3E" w14:paraId="755824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757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689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607002.22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C4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2210853.70</w:t>
            </w:r>
          </w:p>
        </w:tc>
      </w:tr>
      <w:tr w:rsidR="004C0A3E" w:rsidRPr="004C0A3E" w14:paraId="399AC4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C8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4C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73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2210841.17</w:t>
            </w:r>
          </w:p>
        </w:tc>
      </w:tr>
      <w:tr w:rsidR="004C0A3E" w:rsidRPr="004C0A3E" w14:paraId="02982B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77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68F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607011.97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D1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2210836.90</w:t>
            </w:r>
          </w:p>
        </w:tc>
      </w:tr>
      <w:tr w:rsidR="004C0A3E" w:rsidRPr="004C0A3E" w14:paraId="123630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099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3A6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AB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2210832.91</w:t>
            </w:r>
          </w:p>
        </w:tc>
      </w:tr>
      <w:tr w:rsidR="004C0A3E" w:rsidRPr="004C0A3E" w14:paraId="5A3703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448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9C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EAC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2210825.74</w:t>
            </w:r>
          </w:p>
        </w:tc>
      </w:tr>
      <w:tr w:rsidR="004C0A3E" w:rsidRPr="004C0A3E" w14:paraId="285C24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9CF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E90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80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2210812.00</w:t>
            </w:r>
          </w:p>
        </w:tc>
      </w:tr>
      <w:tr w:rsidR="004C0A3E" w:rsidRPr="004C0A3E" w14:paraId="0C7875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AB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98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607005.63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8E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2210810.69</w:t>
            </w:r>
          </w:p>
        </w:tc>
      </w:tr>
      <w:tr w:rsidR="004C0A3E" w:rsidRPr="004C0A3E" w14:paraId="48B112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DF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AC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3FE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2210806.75</w:t>
            </w:r>
          </w:p>
        </w:tc>
      </w:tr>
      <w:tr w:rsidR="004C0A3E" w:rsidRPr="004C0A3E" w14:paraId="4DD76E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E7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40F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45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2210803.99</w:t>
            </w:r>
          </w:p>
        </w:tc>
      </w:tr>
      <w:tr w:rsidR="004C0A3E" w:rsidRPr="004C0A3E" w14:paraId="0977E1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3F2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A8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70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2210800.52</w:t>
            </w:r>
          </w:p>
        </w:tc>
      </w:tr>
      <w:tr w:rsidR="004C0A3E" w:rsidRPr="004C0A3E" w14:paraId="13ABB3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A3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993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34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2210787.32</w:t>
            </w:r>
          </w:p>
        </w:tc>
      </w:tr>
      <w:tr w:rsidR="004C0A3E" w:rsidRPr="004C0A3E" w14:paraId="41230A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0FC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14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35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2210777.07</w:t>
            </w:r>
          </w:p>
        </w:tc>
      </w:tr>
      <w:tr w:rsidR="004C0A3E" w:rsidRPr="004C0A3E" w14:paraId="49617A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64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2B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20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2210765.41</w:t>
            </w:r>
          </w:p>
        </w:tc>
      </w:tr>
      <w:tr w:rsidR="004C0A3E" w:rsidRPr="004C0A3E" w14:paraId="415F24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2E0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F1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606989.10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D2E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2210759.94</w:t>
            </w:r>
          </w:p>
        </w:tc>
      </w:tr>
      <w:tr w:rsidR="004C0A3E" w:rsidRPr="004C0A3E" w14:paraId="75ED1F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35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53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606988.16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0A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2210760.74</w:t>
            </w:r>
          </w:p>
        </w:tc>
      </w:tr>
      <w:tr w:rsidR="004C0A3E" w:rsidRPr="004C0A3E" w14:paraId="2FF185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77D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479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606989.23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B6B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2210750.32</w:t>
            </w:r>
          </w:p>
        </w:tc>
      </w:tr>
      <w:tr w:rsidR="004C0A3E" w:rsidRPr="004C0A3E" w14:paraId="20816E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3C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0DB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606990.35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57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2210741.19</w:t>
            </w:r>
          </w:p>
        </w:tc>
      </w:tr>
      <w:tr w:rsidR="004C0A3E" w:rsidRPr="004C0A3E" w14:paraId="50ABC3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F6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12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F1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2210733.73</w:t>
            </w:r>
          </w:p>
        </w:tc>
      </w:tr>
      <w:tr w:rsidR="004C0A3E" w:rsidRPr="004C0A3E" w14:paraId="336E94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83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28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606979.42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81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2210728.70</w:t>
            </w:r>
          </w:p>
        </w:tc>
      </w:tr>
      <w:tr w:rsidR="004C0A3E" w:rsidRPr="004C0A3E" w14:paraId="2701C4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CF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837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606989.96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4E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2210704.45</w:t>
            </w:r>
          </w:p>
        </w:tc>
      </w:tr>
      <w:tr w:rsidR="004C0A3E" w:rsidRPr="004C0A3E" w14:paraId="23296C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8D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08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9E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2210688.42</w:t>
            </w:r>
          </w:p>
        </w:tc>
      </w:tr>
      <w:tr w:rsidR="004C0A3E" w:rsidRPr="004C0A3E" w14:paraId="77BA81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978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95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AD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2210685.70</w:t>
            </w:r>
          </w:p>
        </w:tc>
      </w:tr>
      <w:tr w:rsidR="004C0A3E" w:rsidRPr="004C0A3E" w14:paraId="6390A4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4E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20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02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2210674.00</w:t>
            </w:r>
          </w:p>
        </w:tc>
      </w:tr>
      <w:tr w:rsidR="004C0A3E" w:rsidRPr="004C0A3E" w14:paraId="1B68A8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573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D7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607020.82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84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2210674.22</w:t>
            </w:r>
          </w:p>
        </w:tc>
      </w:tr>
      <w:tr w:rsidR="004C0A3E" w:rsidRPr="004C0A3E" w14:paraId="75EEBC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DA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1DC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607046.59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417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2210668.72</w:t>
            </w:r>
          </w:p>
        </w:tc>
      </w:tr>
      <w:tr w:rsidR="004C0A3E" w:rsidRPr="004C0A3E" w14:paraId="745379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D6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AC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607073.72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FE0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2210695.05</w:t>
            </w:r>
          </w:p>
        </w:tc>
      </w:tr>
      <w:tr w:rsidR="004C0A3E" w:rsidRPr="004C0A3E" w14:paraId="63974B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C5D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A1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607106.16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56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2210685.21</w:t>
            </w:r>
          </w:p>
        </w:tc>
      </w:tr>
      <w:tr w:rsidR="004C0A3E" w:rsidRPr="004C0A3E" w14:paraId="0A7942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902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983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607112.34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AD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2210691.17</w:t>
            </w:r>
          </w:p>
        </w:tc>
      </w:tr>
      <w:tr w:rsidR="004C0A3E" w:rsidRPr="004C0A3E" w14:paraId="7AD833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D8F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1F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607126.37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87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2210677.72</w:t>
            </w:r>
          </w:p>
        </w:tc>
      </w:tr>
      <w:tr w:rsidR="004C0A3E" w:rsidRPr="004C0A3E" w14:paraId="6FEF28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3A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28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607125.38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1E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2210674.24</w:t>
            </w:r>
          </w:p>
        </w:tc>
      </w:tr>
      <w:tr w:rsidR="004C0A3E" w:rsidRPr="004C0A3E" w14:paraId="3B6C04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583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13A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607126.94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9A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2210671.35</w:t>
            </w:r>
          </w:p>
        </w:tc>
      </w:tr>
      <w:tr w:rsidR="004C0A3E" w:rsidRPr="004C0A3E" w14:paraId="3CC26D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23F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BD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4B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2210699.40</w:t>
            </w:r>
          </w:p>
        </w:tc>
      </w:tr>
      <w:tr w:rsidR="004C0A3E" w:rsidRPr="004C0A3E" w14:paraId="0849AD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75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38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6E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2210708.63</w:t>
            </w:r>
          </w:p>
        </w:tc>
      </w:tr>
      <w:tr w:rsidR="004C0A3E" w:rsidRPr="004C0A3E" w14:paraId="406FAE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41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C21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607165.32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91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2210709.60</w:t>
            </w:r>
          </w:p>
        </w:tc>
      </w:tr>
      <w:tr w:rsidR="004C0A3E" w:rsidRPr="004C0A3E" w14:paraId="54911F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E8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70D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607187.36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887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2210685.56</w:t>
            </w:r>
          </w:p>
        </w:tc>
      </w:tr>
      <w:tr w:rsidR="004C0A3E" w:rsidRPr="004C0A3E" w14:paraId="78C640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D8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74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0DC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2210682.38</w:t>
            </w:r>
          </w:p>
        </w:tc>
      </w:tr>
      <w:tr w:rsidR="004C0A3E" w:rsidRPr="004C0A3E" w14:paraId="6C0C21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A4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15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F0E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2210638.83</w:t>
            </w:r>
          </w:p>
        </w:tc>
      </w:tr>
      <w:tr w:rsidR="004C0A3E" w:rsidRPr="004C0A3E" w14:paraId="1BB37F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D9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E89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607108.22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CB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2210600.88</w:t>
            </w:r>
          </w:p>
        </w:tc>
      </w:tr>
      <w:tr w:rsidR="004C0A3E" w:rsidRPr="004C0A3E" w14:paraId="24DAF4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C7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654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607114.85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31C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2210595.82</w:t>
            </w:r>
          </w:p>
        </w:tc>
      </w:tr>
      <w:tr w:rsidR="004C0A3E" w:rsidRPr="004C0A3E" w14:paraId="4D40CD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F3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D6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607113.00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5B5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2210582.53</w:t>
            </w:r>
          </w:p>
        </w:tc>
      </w:tr>
      <w:tr w:rsidR="004C0A3E" w:rsidRPr="004C0A3E" w14:paraId="649092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C9B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7CC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607093.81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C5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2210564.08</w:t>
            </w:r>
          </w:p>
        </w:tc>
      </w:tr>
      <w:tr w:rsidR="004C0A3E" w:rsidRPr="004C0A3E" w14:paraId="06558B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AA5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6B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607068.34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A3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2210541.92</w:t>
            </w:r>
          </w:p>
        </w:tc>
      </w:tr>
      <w:tr w:rsidR="004C0A3E" w:rsidRPr="004C0A3E" w14:paraId="0EC793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FB5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E1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607045.44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9D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2210525.31</w:t>
            </w:r>
          </w:p>
        </w:tc>
      </w:tr>
      <w:tr w:rsidR="004C0A3E" w:rsidRPr="004C0A3E" w14:paraId="7AC5FE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CDD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6E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6C9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2210497.26</w:t>
            </w:r>
          </w:p>
        </w:tc>
      </w:tr>
      <w:tr w:rsidR="004C0A3E" w:rsidRPr="004C0A3E" w14:paraId="7A1F7B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7CE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87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586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2210478.80</w:t>
            </w:r>
          </w:p>
        </w:tc>
      </w:tr>
      <w:tr w:rsidR="004C0A3E" w:rsidRPr="004C0A3E" w14:paraId="022794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E7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F4D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606960.54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E07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2210449.27</w:t>
            </w:r>
          </w:p>
        </w:tc>
      </w:tr>
      <w:tr w:rsidR="004C0A3E" w:rsidRPr="004C0A3E" w14:paraId="4601FC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07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A2E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606927.68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8C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2210416.04</w:t>
            </w:r>
          </w:p>
        </w:tc>
      </w:tr>
      <w:tr w:rsidR="004C0A3E" w:rsidRPr="004C0A3E" w14:paraId="1F9771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E32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11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606890.77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091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2210382.82</w:t>
            </w:r>
          </w:p>
        </w:tc>
      </w:tr>
      <w:tr w:rsidR="004C0A3E" w:rsidRPr="004C0A3E" w14:paraId="690A90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D0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555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606867.88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146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2210355.87</w:t>
            </w:r>
          </w:p>
        </w:tc>
      </w:tr>
      <w:tr w:rsidR="004C0A3E" w:rsidRPr="004C0A3E" w14:paraId="52F74F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1EA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DB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F8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2210324.12</w:t>
            </w:r>
          </w:p>
        </w:tc>
      </w:tr>
      <w:tr w:rsidR="004C0A3E" w:rsidRPr="004C0A3E" w14:paraId="04D8D7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E0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D4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0B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2210309.72</w:t>
            </w:r>
          </w:p>
        </w:tc>
      </w:tr>
      <w:tr w:rsidR="004C0A3E" w:rsidRPr="004C0A3E" w14:paraId="089198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423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6E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AEC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2210295.32</w:t>
            </w:r>
          </w:p>
        </w:tc>
      </w:tr>
      <w:tr w:rsidR="004C0A3E" w:rsidRPr="004C0A3E" w14:paraId="7F0F5F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58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10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606779.65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9B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2210286.28</w:t>
            </w:r>
          </w:p>
        </w:tc>
      </w:tr>
      <w:tr w:rsidR="004C0A3E" w:rsidRPr="004C0A3E" w14:paraId="0F3B6E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9E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D6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48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2210278.15</w:t>
            </w:r>
          </w:p>
        </w:tc>
      </w:tr>
      <w:tr w:rsidR="004C0A3E" w:rsidRPr="004C0A3E" w14:paraId="22E02D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373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049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606772.26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F67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2210270.40</w:t>
            </w:r>
          </w:p>
        </w:tc>
      </w:tr>
      <w:tr w:rsidR="004C0A3E" w:rsidRPr="004C0A3E" w14:paraId="4ED487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3AF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DCE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C7D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2210260.07</w:t>
            </w:r>
          </w:p>
        </w:tc>
      </w:tr>
      <w:tr w:rsidR="004C0A3E" w:rsidRPr="004C0A3E" w14:paraId="3D6483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22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44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18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2210247.88</w:t>
            </w:r>
          </w:p>
        </w:tc>
      </w:tr>
      <w:tr w:rsidR="004C0A3E" w:rsidRPr="004C0A3E" w14:paraId="4CBD16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AA3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C93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7F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2210235.76</w:t>
            </w:r>
          </w:p>
        </w:tc>
      </w:tr>
      <w:tr w:rsidR="004C0A3E" w:rsidRPr="004C0A3E" w14:paraId="0474A6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3A6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A64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0A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2210179.86</w:t>
            </w:r>
          </w:p>
        </w:tc>
      </w:tr>
      <w:tr w:rsidR="004C0A3E" w:rsidRPr="004C0A3E" w14:paraId="5B8845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D7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6F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97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2210175.66</w:t>
            </w:r>
          </w:p>
        </w:tc>
      </w:tr>
      <w:tr w:rsidR="004C0A3E" w:rsidRPr="004C0A3E" w14:paraId="70DB9A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E3B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AE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606908.09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EF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2210223.95</w:t>
            </w:r>
          </w:p>
        </w:tc>
      </w:tr>
      <w:tr w:rsidR="004C0A3E" w:rsidRPr="004C0A3E" w14:paraId="4DD4CB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32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7B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607036.55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E49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2210326.96</w:t>
            </w:r>
          </w:p>
        </w:tc>
      </w:tr>
      <w:tr w:rsidR="004C0A3E" w:rsidRPr="004C0A3E" w14:paraId="3B312C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8F9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A26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607107.12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8C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2210395.61</w:t>
            </w:r>
          </w:p>
        </w:tc>
      </w:tr>
      <w:tr w:rsidR="004C0A3E" w:rsidRPr="004C0A3E" w14:paraId="7FF840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5D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A7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C9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2210417.66</w:t>
            </w:r>
          </w:p>
        </w:tc>
      </w:tr>
      <w:tr w:rsidR="004C0A3E" w:rsidRPr="004C0A3E" w14:paraId="7DA65B2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A8DC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EACB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5C29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82BCF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46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CD7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4E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2211189.47</w:t>
            </w:r>
          </w:p>
        </w:tc>
      </w:tr>
      <w:tr w:rsidR="004C0A3E" w:rsidRPr="004C0A3E" w14:paraId="016ED4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6A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13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972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2211196.10</w:t>
            </w:r>
          </w:p>
        </w:tc>
      </w:tr>
      <w:tr w:rsidR="004C0A3E" w:rsidRPr="004C0A3E" w14:paraId="7D8CFA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9B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E28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E57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2211192.40</w:t>
            </w:r>
          </w:p>
        </w:tc>
      </w:tr>
      <w:tr w:rsidR="004C0A3E" w:rsidRPr="004C0A3E" w14:paraId="512F87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438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E72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CC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2211185.76</w:t>
            </w:r>
          </w:p>
        </w:tc>
      </w:tr>
      <w:tr w:rsidR="004C0A3E" w:rsidRPr="004C0A3E" w14:paraId="311554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A04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9C6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E3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2211189.47</w:t>
            </w:r>
          </w:p>
        </w:tc>
      </w:tr>
      <w:tr w:rsidR="004C0A3E" w:rsidRPr="004C0A3E" w14:paraId="1368DA8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A53E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1A8C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578D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C6C0E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4E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A94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BD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2211070.15</w:t>
            </w:r>
          </w:p>
        </w:tc>
      </w:tr>
      <w:tr w:rsidR="004C0A3E" w:rsidRPr="004C0A3E" w14:paraId="0C9FD2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56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BD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3D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2211101.41</w:t>
            </w:r>
          </w:p>
        </w:tc>
      </w:tr>
      <w:tr w:rsidR="004C0A3E" w:rsidRPr="004C0A3E" w14:paraId="1EE287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E0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42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25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2211117.04</w:t>
            </w:r>
          </w:p>
        </w:tc>
      </w:tr>
      <w:tr w:rsidR="004C0A3E" w:rsidRPr="004C0A3E" w14:paraId="3EC78D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3CA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797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55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2211153.33</w:t>
            </w:r>
          </w:p>
        </w:tc>
      </w:tr>
      <w:tr w:rsidR="004C0A3E" w:rsidRPr="004C0A3E" w14:paraId="75448F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AFE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8A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606123.50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27C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2211193.10</w:t>
            </w:r>
          </w:p>
        </w:tc>
      </w:tr>
      <w:tr w:rsidR="004C0A3E" w:rsidRPr="004C0A3E" w14:paraId="0E5920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40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B62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606139.56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D5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2211236.76</w:t>
            </w:r>
          </w:p>
        </w:tc>
      </w:tr>
      <w:tr w:rsidR="004C0A3E" w:rsidRPr="004C0A3E" w14:paraId="400F5A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DEC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79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606167.42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AB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2211288.36</w:t>
            </w:r>
          </w:p>
        </w:tc>
      </w:tr>
      <w:tr w:rsidR="004C0A3E" w:rsidRPr="004C0A3E" w14:paraId="6471F0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D3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11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8B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2211320.36</w:t>
            </w:r>
          </w:p>
        </w:tc>
      </w:tr>
      <w:tr w:rsidR="004C0A3E" w:rsidRPr="004C0A3E" w14:paraId="2AEB61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68D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6C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F4F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2211357.46</w:t>
            </w:r>
          </w:p>
        </w:tc>
      </w:tr>
      <w:tr w:rsidR="004C0A3E" w:rsidRPr="004C0A3E" w14:paraId="535FCE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C0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96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606169.02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99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2211370.37</w:t>
            </w:r>
          </w:p>
        </w:tc>
      </w:tr>
      <w:tr w:rsidR="004C0A3E" w:rsidRPr="004C0A3E" w14:paraId="695E5C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849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C8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606169.70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CE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2211384.62</w:t>
            </w:r>
          </w:p>
        </w:tc>
      </w:tr>
      <w:tr w:rsidR="004C0A3E" w:rsidRPr="004C0A3E" w14:paraId="52F505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827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BF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CAD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2211396.59</w:t>
            </w:r>
          </w:p>
        </w:tc>
      </w:tr>
      <w:tr w:rsidR="004C0A3E" w:rsidRPr="004C0A3E" w14:paraId="6AEC43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304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610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606203.62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90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2211409.45</w:t>
            </w:r>
          </w:p>
        </w:tc>
      </w:tr>
      <w:tr w:rsidR="004C0A3E" w:rsidRPr="004C0A3E" w14:paraId="22630A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89C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B8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606217.57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34D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2211428.00</w:t>
            </w:r>
          </w:p>
        </w:tc>
      </w:tr>
      <w:tr w:rsidR="004C0A3E" w:rsidRPr="004C0A3E" w14:paraId="0654BF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F1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6C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606207.07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00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2211443.55</w:t>
            </w:r>
          </w:p>
        </w:tc>
      </w:tr>
      <w:tr w:rsidR="004C0A3E" w:rsidRPr="004C0A3E" w14:paraId="107418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5E7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74E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606202.80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334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2211452.63</w:t>
            </w:r>
          </w:p>
        </w:tc>
      </w:tr>
      <w:tr w:rsidR="004C0A3E" w:rsidRPr="004C0A3E" w14:paraId="328179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E14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B72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4D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2211449.27</w:t>
            </w:r>
          </w:p>
        </w:tc>
      </w:tr>
      <w:tr w:rsidR="004C0A3E" w:rsidRPr="004C0A3E" w14:paraId="3B933F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E1A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E4C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58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2211446.71</w:t>
            </w:r>
          </w:p>
        </w:tc>
      </w:tr>
      <w:tr w:rsidR="004C0A3E" w:rsidRPr="004C0A3E" w14:paraId="56502A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85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20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788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2211442.36</w:t>
            </w:r>
          </w:p>
        </w:tc>
      </w:tr>
      <w:tr w:rsidR="004C0A3E" w:rsidRPr="004C0A3E" w14:paraId="7CCA79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2F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C7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6CB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2211435.11</w:t>
            </w:r>
          </w:p>
        </w:tc>
      </w:tr>
      <w:tr w:rsidR="004C0A3E" w:rsidRPr="004C0A3E" w14:paraId="34D027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8B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02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863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2211431.60</w:t>
            </w:r>
          </w:p>
        </w:tc>
      </w:tr>
      <w:tr w:rsidR="004C0A3E" w:rsidRPr="004C0A3E" w14:paraId="17DA76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54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611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C8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2211435.91</w:t>
            </w:r>
          </w:p>
        </w:tc>
      </w:tr>
      <w:tr w:rsidR="004C0A3E" w:rsidRPr="004C0A3E" w14:paraId="15F753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27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CD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8B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2211438.37</w:t>
            </w:r>
          </w:p>
        </w:tc>
      </w:tr>
      <w:tr w:rsidR="004C0A3E" w:rsidRPr="004C0A3E" w14:paraId="1DF5DD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93D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54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E6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2211542.00</w:t>
            </w:r>
          </w:p>
        </w:tc>
      </w:tr>
      <w:tr w:rsidR="004C0A3E" w:rsidRPr="004C0A3E" w14:paraId="22DBA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FD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55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606056.18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59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2211542.36</w:t>
            </w:r>
          </w:p>
        </w:tc>
      </w:tr>
      <w:tr w:rsidR="004C0A3E" w:rsidRPr="004C0A3E" w14:paraId="3A9FDE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0D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CD0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606046.57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E3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2211551.22</w:t>
            </w:r>
          </w:p>
        </w:tc>
      </w:tr>
      <w:tr w:rsidR="004C0A3E" w:rsidRPr="004C0A3E" w14:paraId="1FE0D9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4D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503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606044.92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95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2211560.27</w:t>
            </w:r>
          </w:p>
        </w:tc>
      </w:tr>
      <w:tr w:rsidR="004C0A3E" w:rsidRPr="004C0A3E" w14:paraId="6F88DB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3A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97D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326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2211571.81</w:t>
            </w:r>
          </w:p>
        </w:tc>
      </w:tr>
      <w:tr w:rsidR="004C0A3E" w:rsidRPr="004C0A3E" w14:paraId="46296D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84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6AE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606020.06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192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2211554.54</w:t>
            </w:r>
          </w:p>
        </w:tc>
      </w:tr>
      <w:tr w:rsidR="004C0A3E" w:rsidRPr="004C0A3E" w14:paraId="6F1380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CE8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BEC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606007.42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3BF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2211565.89</w:t>
            </w:r>
          </w:p>
        </w:tc>
      </w:tr>
      <w:tr w:rsidR="004C0A3E" w:rsidRPr="004C0A3E" w14:paraId="5AFCD7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3C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BF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605996.28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12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2211575.71</w:t>
            </w:r>
          </w:p>
        </w:tc>
      </w:tr>
      <w:tr w:rsidR="004C0A3E" w:rsidRPr="004C0A3E" w14:paraId="64EA6D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EAD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4DE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605982.94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62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2211587.56</w:t>
            </w:r>
          </w:p>
        </w:tc>
      </w:tr>
      <w:tr w:rsidR="004C0A3E" w:rsidRPr="004C0A3E" w14:paraId="12C4D4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EFD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104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605998.65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5A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2211604.83</w:t>
            </w:r>
          </w:p>
        </w:tc>
      </w:tr>
      <w:tr w:rsidR="004C0A3E" w:rsidRPr="004C0A3E" w14:paraId="540985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D8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299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606014.23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56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2211622.48</w:t>
            </w:r>
          </w:p>
        </w:tc>
      </w:tr>
      <w:tr w:rsidR="004C0A3E" w:rsidRPr="004C0A3E" w14:paraId="65E1CC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8C4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88A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606027.40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CA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2211664.80</w:t>
            </w:r>
          </w:p>
        </w:tc>
      </w:tr>
      <w:tr w:rsidR="004C0A3E" w:rsidRPr="004C0A3E" w14:paraId="7A7FCA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84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D7A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55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2211674.79</w:t>
            </w:r>
          </w:p>
        </w:tc>
      </w:tr>
      <w:tr w:rsidR="004C0A3E" w:rsidRPr="004C0A3E" w14:paraId="3B4BD2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32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FB3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606023.01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28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2211689.98</w:t>
            </w:r>
          </w:p>
        </w:tc>
      </w:tr>
      <w:tr w:rsidR="004C0A3E" w:rsidRPr="004C0A3E" w14:paraId="7F334C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D1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86F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606042.54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10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2211717.14</w:t>
            </w:r>
          </w:p>
        </w:tc>
      </w:tr>
      <w:tr w:rsidR="004C0A3E" w:rsidRPr="004C0A3E" w14:paraId="02D697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4A2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3D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606056.10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DA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2211723.88</w:t>
            </w:r>
          </w:p>
        </w:tc>
      </w:tr>
      <w:tr w:rsidR="004C0A3E" w:rsidRPr="004C0A3E" w14:paraId="5974DA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327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25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91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2211696.71</w:t>
            </w:r>
          </w:p>
        </w:tc>
      </w:tr>
      <w:tr w:rsidR="004C0A3E" w:rsidRPr="004C0A3E" w14:paraId="21FC70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8D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81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D5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2211700.99</w:t>
            </w:r>
          </w:p>
        </w:tc>
      </w:tr>
      <w:tr w:rsidR="004C0A3E" w:rsidRPr="004C0A3E" w14:paraId="2B1E87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10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5AD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8B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2211750.34</w:t>
            </w:r>
          </w:p>
        </w:tc>
      </w:tr>
      <w:tr w:rsidR="004C0A3E" w:rsidRPr="004C0A3E" w14:paraId="5B64A5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C5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E1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2A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2211766.99</w:t>
            </w:r>
          </w:p>
        </w:tc>
      </w:tr>
      <w:tr w:rsidR="004C0A3E" w:rsidRPr="004C0A3E" w14:paraId="07260B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B0D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99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04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2211776.12</w:t>
            </w:r>
          </w:p>
        </w:tc>
      </w:tr>
      <w:tr w:rsidR="004C0A3E" w:rsidRPr="004C0A3E" w14:paraId="3C1AAF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76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72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34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2211798.43</w:t>
            </w:r>
          </w:p>
        </w:tc>
      </w:tr>
      <w:tr w:rsidR="004C0A3E" w:rsidRPr="004C0A3E" w14:paraId="03047C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75B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4FF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606104.42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D6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2211841.61</w:t>
            </w:r>
          </w:p>
        </w:tc>
      </w:tr>
      <w:tr w:rsidR="004C0A3E" w:rsidRPr="004C0A3E" w14:paraId="06ACF5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A0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6D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F38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2211858.06</w:t>
            </w:r>
          </w:p>
        </w:tc>
      </w:tr>
      <w:tr w:rsidR="004C0A3E" w:rsidRPr="004C0A3E" w14:paraId="79469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299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F9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0EF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2211868.88</w:t>
            </w:r>
          </w:p>
        </w:tc>
      </w:tr>
      <w:tr w:rsidR="004C0A3E" w:rsidRPr="004C0A3E" w14:paraId="61CFEF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18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DA2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FBF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2211879.04</w:t>
            </w:r>
          </w:p>
        </w:tc>
      </w:tr>
      <w:tr w:rsidR="004C0A3E" w:rsidRPr="004C0A3E" w14:paraId="6BFA32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3E0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FA3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B28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2211885.47</w:t>
            </w:r>
          </w:p>
        </w:tc>
      </w:tr>
      <w:tr w:rsidR="004C0A3E" w:rsidRPr="004C0A3E" w14:paraId="5427D1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39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0E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606090.51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DB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2211888.27</w:t>
            </w:r>
          </w:p>
        </w:tc>
      </w:tr>
      <w:tr w:rsidR="004C0A3E" w:rsidRPr="004C0A3E" w14:paraId="3F861D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36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04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34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2211856.52</w:t>
            </w:r>
          </w:p>
        </w:tc>
      </w:tr>
      <w:tr w:rsidR="004C0A3E" w:rsidRPr="004C0A3E" w14:paraId="61F8CC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1A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4F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606043.99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EE9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2211791.18</w:t>
            </w:r>
          </w:p>
        </w:tc>
      </w:tr>
      <w:tr w:rsidR="004C0A3E" w:rsidRPr="004C0A3E" w14:paraId="462A16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8C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F0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606017.78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BC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2211733.59</w:t>
            </w:r>
          </w:p>
        </w:tc>
      </w:tr>
      <w:tr w:rsidR="004C0A3E" w:rsidRPr="004C0A3E" w14:paraId="40E930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E2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36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605997.11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FB5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2211688.55</w:t>
            </w:r>
          </w:p>
        </w:tc>
      </w:tr>
      <w:tr w:rsidR="004C0A3E" w:rsidRPr="004C0A3E" w14:paraId="63ACA1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9F0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09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605980.31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BE9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2211656.81</w:t>
            </w:r>
          </w:p>
        </w:tc>
      </w:tr>
      <w:tr w:rsidR="004C0A3E" w:rsidRPr="004C0A3E" w14:paraId="4EB698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CF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F9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605956.39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CDF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2211601.82</w:t>
            </w:r>
          </w:p>
        </w:tc>
      </w:tr>
      <w:tr w:rsidR="004C0A3E" w:rsidRPr="004C0A3E" w14:paraId="01F939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10E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612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605916.01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C9E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2211514.68</w:t>
            </w:r>
          </w:p>
        </w:tc>
      </w:tr>
      <w:tr w:rsidR="004C0A3E" w:rsidRPr="004C0A3E" w14:paraId="5B729C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E8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B2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EAF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2211389.04</w:t>
            </w:r>
          </w:p>
        </w:tc>
      </w:tr>
      <w:tr w:rsidR="004C0A3E" w:rsidRPr="004C0A3E" w14:paraId="128180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89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8F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B2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2211333.76</w:t>
            </w:r>
          </w:p>
        </w:tc>
      </w:tr>
      <w:tr w:rsidR="004C0A3E" w:rsidRPr="004C0A3E" w14:paraId="0D782F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190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FD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605852.22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00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2211272.67</w:t>
            </w:r>
          </w:p>
        </w:tc>
      </w:tr>
      <w:tr w:rsidR="004C0A3E" w:rsidRPr="004C0A3E" w14:paraId="65F584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2D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509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605873.99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97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2211231.54</w:t>
            </w:r>
          </w:p>
        </w:tc>
      </w:tr>
      <w:tr w:rsidR="004C0A3E" w:rsidRPr="004C0A3E" w14:paraId="12AF6E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984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33E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606027.32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A1A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2211050.01</w:t>
            </w:r>
          </w:p>
        </w:tc>
      </w:tr>
      <w:tr w:rsidR="004C0A3E" w:rsidRPr="004C0A3E" w14:paraId="2265D1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71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4D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606057.90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7D1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2211036.68</w:t>
            </w:r>
          </w:p>
        </w:tc>
      </w:tr>
      <w:tr w:rsidR="004C0A3E" w:rsidRPr="004C0A3E" w14:paraId="656AD5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871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B6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74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2211046.72</w:t>
            </w:r>
          </w:p>
        </w:tc>
      </w:tr>
      <w:tr w:rsidR="004C0A3E" w:rsidRPr="004C0A3E" w14:paraId="4F43F5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6E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7B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606077.86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5FB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2211061.77</w:t>
            </w:r>
          </w:p>
        </w:tc>
      </w:tr>
      <w:tr w:rsidR="004C0A3E" w:rsidRPr="004C0A3E" w14:paraId="38E776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9C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DD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5A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2211070.15</w:t>
            </w:r>
          </w:p>
        </w:tc>
      </w:tr>
      <w:tr w:rsidR="004C0A3E" w:rsidRPr="004C0A3E" w14:paraId="4374D66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6F73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7575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F8F2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349C7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280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0F8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0BF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2211248.91</w:t>
            </w:r>
          </w:p>
        </w:tc>
      </w:tr>
      <w:tr w:rsidR="004C0A3E" w:rsidRPr="004C0A3E" w14:paraId="38324D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CE0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98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E6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2211293.85</w:t>
            </w:r>
          </w:p>
        </w:tc>
      </w:tr>
      <w:tr w:rsidR="004C0A3E" w:rsidRPr="004C0A3E" w14:paraId="1AF8F1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578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FB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751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2211295.75</w:t>
            </w:r>
          </w:p>
        </w:tc>
      </w:tr>
      <w:tr w:rsidR="004C0A3E" w:rsidRPr="004C0A3E" w14:paraId="11B177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56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49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18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2211312.94</w:t>
            </w:r>
          </w:p>
        </w:tc>
      </w:tr>
      <w:tr w:rsidR="004C0A3E" w:rsidRPr="004C0A3E" w14:paraId="1EB08F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BCF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45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F2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2211330.31</w:t>
            </w:r>
          </w:p>
        </w:tc>
      </w:tr>
      <w:tr w:rsidR="004C0A3E" w:rsidRPr="004C0A3E" w14:paraId="05BBAA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A3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06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24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2211402.69</w:t>
            </w:r>
          </w:p>
        </w:tc>
      </w:tr>
      <w:tr w:rsidR="004C0A3E" w:rsidRPr="004C0A3E" w14:paraId="6982D4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C0A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6E0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E2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2211424.05</w:t>
            </w:r>
          </w:p>
        </w:tc>
      </w:tr>
      <w:tr w:rsidR="004C0A3E" w:rsidRPr="004C0A3E" w14:paraId="276437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D2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4CE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611934.86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3AE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2211480.17</w:t>
            </w:r>
          </w:p>
        </w:tc>
      </w:tr>
      <w:tr w:rsidR="004C0A3E" w:rsidRPr="004C0A3E" w14:paraId="56CDA1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74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5B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F97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2211504.81</w:t>
            </w:r>
          </w:p>
        </w:tc>
      </w:tr>
      <w:tr w:rsidR="004C0A3E" w:rsidRPr="004C0A3E" w14:paraId="39D11F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42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EB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5EA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2211505.69</w:t>
            </w:r>
          </w:p>
        </w:tc>
      </w:tr>
      <w:tr w:rsidR="004C0A3E" w:rsidRPr="004C0A3E" w14:paraId="2F2B7D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E35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B6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EC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2211369.86</w:t>
            </w:r>
          </w:p>
        </w:tc>
      </w:tr>
      <w:tr w:rsidR="004C0A3E" w:rsidRPr="004C0A3E" w14:paraId="67FBC4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1C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A5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AFA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2211192.73</w:t>
            </w:r>
          </w:p>
        </w:tc>
      </w:tr>
      <w:tr w:rsidR="004C0A3E" w:rsidRPr="004C0A3E" w14:paraId="04A79E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14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46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4F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2211225.97</w:t>
            </w:r>
          </w:p>
        </w:tc>
      </w:tr>
      <w:tr w:rsidR="004C0A3E" w:rsidRPr="004C0A3E" w14:paraId="6ACBD1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AD0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032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B33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2211274.81</w:t>
            </w:r>
          </w:p>
        </w:tc>
      </w:tr>
      <w:tr w:rsidR="004C0A3E" w:rsidRPr="004C0A3E" w14:paraId="2D377C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AA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6D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68C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2211312.29</w:t>
            </w:r>
          </w:p>
        </w:tc>
      </w:tr>
      <w:tr w:rsidR="004C0A3E" w:rsidRPr="004C0A3E" w14:paraId="13813E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CDB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87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B7C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2211322.75</w:t>
            </w:r>
          </w:p>
        </w:tc>
      </w:tr>
      <w:tr w:rsidR="004C0A3E" w:rsidRPr="004C0A3E" w14:paraId="2D9FDD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F4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19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611508.99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6C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2211537.17</w:t>
            </w:r>
          </w:p>
        </w:tc>
      </w:tr>
      <w:tr w:rsidR="004C0A3E" w:rsidRPr="004C0A3E" w14:paraId="217370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9E9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E2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611482.97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DE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2211588.43</w:t>
            </w:r>
          </w:p>
        </w:tc>
      </w:tr>
      <w:tr w:rsidR="004C0A3E" w:rsidRPr="004C0A3E" w14:paraId="31A70E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FBA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8B2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DA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2211741.49</w:t>
            </w:r>
          </w:p>
        </w:tc>
      </w:tr>
      <w:tr w:rsidR="004C0A3E" w:rsidRPr="004C0A3E" w14:paraId="469BBE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F8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32D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611455.74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CF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2211754.83</w:t>
            </w:r>
          </w:p>
        </w:tc>
      </w:tr>
      <w:tr w:rsidR="004C0A3E" w:rsidRPr="004C0A3E" w14:paraId="745AD6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5C6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CD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BC6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2211801.40</w:t>
            </w:r>
          </w:p>
        </w:tc>
      </w:tr>
      <w:tr w:rsidR="004C0A3E" w:rsidRPr="004C0A3E" w14:paraId="772BE6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68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E81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96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2211899.40</w:t>
            </w:r>
          </w:p>
        </w:tc>
      </w:tr>
      <w:tr w:rsidR="004C0A3E" w:rsidRPr="004C0A3E" w14:paraId="539B91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02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E3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611373.73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B9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2211782.01</w:t>
            </w:r>
          </w:p>
        </w:tc>
      </w:tr>
      <w:tr w:rsidR="004C0A3E" w:rsidRPr="004C0A3E" w14:paraId="38A939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74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52D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611436.58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B5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2211631.08</w:t>
            </w:r>
          </w:p>
        </w:tc>
      </w:tr>
      <w:tr w:rsidR="004C0A3E" w:rsidRPr="004C0A3E" w14:paraId="482FB9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0D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D7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CA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2211613.40</w:t>
            </w:r>
          </w:p>
        </w:tc>
      </w:tr>
      <w:tr w:rsidR="004C0A3E" w:rsidRPr="004C0A3E" w14:paraId="47E70F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99D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38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F4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2211612.48</w:t>
            </w:r>
          </w:p>
        </w:tc>
      </w:tr>
      <w:tr w:rsidR="004C0A3E" w:rsidRPr="004C0A3E" w14:paraId="4239D4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135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56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611429.66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E1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2211588.06</w:t>
            </w:r>
          </w:p>
        </w:tc>
      </w:tr>
      <w:tr w:rsidR="004C0A3E" w:rsidRPr="004C0A3E" w14:paraId="6BD495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7E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49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611439.17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46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2211593.77</w:t>
            </w:r>
          </w:p>
        </w:tc>
      </w:tr>
      <w:tr w:rsidR="004C0A3E" w:rsidRPr="004C0A3E" w14:paraId="760D3A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A28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92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611454.14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84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2211570.25</w:t>
            </w:r>
          </w:p>
        </w:tc>
      </w:tr>
      <w:tr w:rsidR="004C0A3E" w:rsidRPr="004C0A3E" w14:paraId="30F972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DD5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5D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F9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2211547.37</w:t>
            </w:r>
          </w:p>
        </w:tc>
      </w:tr>
      <w:tr w:rsidR="004C0A3E" w:rsidRPr="004C0A3E" w14:paraId="424043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E0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DD5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611437.08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29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2211511.26</w:t>
            </w:r>
          </w:p>
        </w:tc>
      </w:tr>
      <w:tr w:rsidR="004C0A3E" w:rsidRPr="004C0A3E" w14:paraId="4A6DE2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14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5B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611442.78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11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2211501.64</w:t>
            </w:r>
          </w:p>
        </w:tc>
      </w:tr>
      <w:tr w:rsidR="004C0A3E" w:rsidRPr="004C0A3E" w14:paraId="38ADCD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787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409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D8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2211459.10</w:t>
            </w:r>
          </w:p>
        </w:tc>
      </w:tr>
      <w:tr w:rsidR="004C0A3E" w:rsidRPr="004C0A3E" w14:paraId="7BC8E9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35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6A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611496.97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8F6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2211393.32</w:t>
            </w:r>
          </w:p>
        </w:tc>
      </w:tr>
      <w:tr w:rsidR="004C0A3E" w:rsidRPr="004C0A3E" w14:paraId="110E35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F1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D08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611492.51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2B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2211383.58</w:t>
            </w:r>
          </w:p>
        </w:tc>
      </w:tr>
      <w:tr w:rsidR="004C0A3E" w:rsidRPr="004C0A3E" w14:paraId="050ABC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65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B1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0F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2211365.96</w:t>
            </w:r>
          </w:p>
        </w:tc>
      </w:tr>
      <w:tr w:rsidR="004C0A3E" w:rsidRPr="004C0A3E" w14:paraId="34E68D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FE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45C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61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2211365.70</w:t>
            </w:r>
          </w:p>
        </w:tc>
      </w:tr>
      <w:tr w:rsidR="004C0A3E" w:rsidRPr="004C0A3E" w14:paraId="5657CD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8A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CE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611459.64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08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2211361.60</w:t>
            </w:r>
          </w:p>
        </w:tc>
      </w:tr>
      <w:tr w:rsidR="004C0A3E" w:rsidRPr="004C0A3E" w14:paraId="007594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6A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6D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61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2211347.85</w:t>
            </w:r>
          </w:p>
        </w:tc>
      </w:tr>
      <w:tr w:rsidR="004C0A3E" w:rsidRPr="004C0A3E" w14:paraId="2DB216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26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69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611472.97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3E7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2211349.68</w:t>
            </w:r>
          </w:p>
        </w:tc>
      </w:tr>
      <w:tr w:rsidR="004C0A3E" w:rsidRPr="004C0A3E" w14:paraId="47FAFD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DD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F73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611504.96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B9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2211296.70</w:t>
            </w:r>
          </w:p>
        </w:tc>
      </w:tr>
      <w:tr w:rsidR="004C0A3E" w:rsidRPr="004C0A3E" w14:paraId="19B86D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52B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29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611501.53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FBF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2211294.64</w:t>
            </w:r>
          </w:p>
        </w:tc>
      </w:tr>
      <w:tr w:rsidR="004C0A3E" w:rsidRPr="004C0A3E" w14:paraId="2DEC78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57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18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611515.29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28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2211268.41</w:t>
            </w:r>
          </w:p>
        </w:tc>
      </w:tr>
      <w:tr w:rsidR="004C0A3E" w:rsidRPr="004C0A3E" w14:paraId="04A74C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C9E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27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611536.75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05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2211201.66</w:t>
            </w:r>
          </w:p>
        </w:tc>
      </w:tr>
      <w:tr w:rsidR="004C0A3E" w:rsidRPr="004C0A3E" w14:paraId="650665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D8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15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611610.61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9B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2211112.11</w:t>
            </w:r>
          </w:p>
        </w:tc>
      </w:tr>
      <w:tr w:rsidR="004C0A3E" w:rsidRPr="004C0A3E" w14:paraId="08CE46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3D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8C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611591.07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07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2211090.08</w:t>
            </w:r>
          </w:p>
        </w:tc>
      </w:tr>
      <w:tr w:rsidR="004C0A3E" w:rsidRPr="004C0A3E" w14:paraId="65D7C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E4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3A8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611599.52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F50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2211083.84</w:t>
            </w:r>
          </w:p>
        </w:tc>
      </w:tr>
      <w:tr w:rsidR="004C0A3E" w:rsidRPr="004C0A3E" w14:paraId="492659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11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43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611608.41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84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2211081.60</w:t>
            </w:r>
          </w:p>
        </w:tc>
      </w:tr>
      <w:tr w:rsidR="004C0A3E" w:rsidRPr="004C0A3E" w14:paraId="53D308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48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725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77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2211064.70</w:t>
            </w:r>
          </w:p>
        </w:tc>
      </w:tr>
      <w:tr w:rsidR="004C0A3E" w:rsidRPr="004C0A3E" w14:paraId="315D43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80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E3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BA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2211041.85</w:t>
            </w:r>
          </w:p>
        </w:tc>
      </w:tr>
      <w:tr w:rsidR="004C0A3E" w:rsidRPr="004C0A3E" w14:paraId="7B1DF0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28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F8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CB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2211074.52</w:t>
            </w:r>
          </w:p>
        </w:tc>
      </w:tr>
      <w:tr w:rsidR="004C0A3E" w:rsidRPr="004C0A3E" w14:paraId="66523E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D9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76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611678.85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9B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2211107.19</w:t>
            </w:r>
          </w:p>
        </w:tc>
      </w:tr>
      <w:tr w:rsidR="004C0A3E" w:rsidRPr="004C0A3E" w14:paraId="711245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AEC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09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611703.69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68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2211138.25</w:t>
            </w:r>
          </w:p>
        </w:tc>
      </w:tr>
      <w:tr w:rsidR="004C0A3E" w:rsidRPr="004C0A3E" w14:paraId="3C9130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59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F0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611742.84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E25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2211176.83</w:t>
            </w:r>
          </w:p>
        </w:tc>
      </w:tr>
      <w:tr w:rsidR="004C0A3E" w:rsidRPr="004C0A3E" w14:paraId="3CEAF9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47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72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23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2211184.65</w:t>
            </w:r>
          </w:p>
        </w:tc>
      </w:tr>
      <w:tr w:rsidR="004C0A3E" w:rsidRPr="004C0A3E" w14:paraId="007F81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33D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85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7F5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2211248.91</w:t>
            </w:r>
          </w:p>
        </w:tc>
      </w:tr>
      <w:tr w:rsidR="004C0A3E" w:rsidRPr="004C0A3E" w14:paraId="716A617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2175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5537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00E1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1F843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A5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AD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B7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2211715.02</w:t>
            </w:r>
          </w:p>
        </w:tc>
      </w:tr>
      <w:tr w:rsidR="004C0A3E" w:rsidRPr="004C0A3E" w14:paraId="14F8BF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55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A6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74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2211716.94</w:t>
            </w:r>
          </w:p>
        </w:tc>
      </w:tr>
      <w:tr w:rsidR="004C0A3E" w:rsidRPr="004C0A3E" w14:paraId="5071D3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CE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C7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D5E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2211719.55</w:t>
            </w:r>
          </w:p>
        </w:tc>
      </w:tr>
      <w:tr w:rsidR="004C0A3E" w:rsidRPr="004C0A3E" w14:paraId="75E401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2E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3BD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6C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2211717.62</w:t>
            </w:r>
          </w:p>
        </w:tc>
      </w:tr>
      <w:tr w:rsidR="004C0A3E" w:rsidRPr="004C0A3E" w14:paraId="76584E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3F3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DAD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1B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2211715.02</w:t>
            </w:r>
          </w:p>
        </w:tc>
      </w:tr>
      <w:tr w:rsidR="004C0A3E" w:rsidRPr="004C0A3E" w14:paraId="6D55F71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C793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2CB7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516B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BC562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55A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CA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610195.74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12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2211239.28</w:t>
            </w:r>
          </w:p>
        </w:tc>
      </w:tr>
      <w:tr w:rsidR="004C0A3E" w:rsidRPr="004C0A3E" w14:paraId="61DC45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00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7D0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610202.76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FE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2211259.58</w:t>
            </w:r>
          </w:p>
        </w:tc>
      </w:tr>
      <w:tr w:rsidR="004C0A3E" w:rsidRPr="004C0A3E" w14:paraId="1CFF36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18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43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610207.19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368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2211282.84</w:t>
            </w:r>
          </w:p>
        </w:tc>
      </w:tr>
      <w:tr w:rsidR="004C0A3E" w:rsidRPr="004C0A3E" w14:paraId="0C62AC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94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3A7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610226.01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205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2211336.19</w:t>
            </w:r>
          </w:p>
        </w:tc>
      </w:tr>
      <w:tr w:rsidR="004C0A3E" w:rsidRPr="004C0A3E" w14:paraId="113805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654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CC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22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2211351.69</w:t>
            </w:r>
          </w:p>
        </w:tc>
      </w:tr>
      <w:tr w:rsidR="004C0A3E" w:rsidRPr="004C0A3E" w14:paraId="3A10C9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298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92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610223.80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A5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2211356.86</w:t>
            </w:r>
          </w:p>
        </w:tc>
      </w:tr>
      <w:tr w:rsidR="004C0A3E" w:rsidRPr="004C0A3E" w14:paraId="2DC941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461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CA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6E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2211377.72</w:t>
            </w:r>
          </w:p>
        </w:tc>
      </w:tr>
      <w:tr w:rsidR="004C0A3E" w:rsidRPr="004C0A3E" w14:paraId="4B36C3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38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9C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AD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2211401.91</w:t>
            </w:r>
          </w:p>
        </w:tc>
      </w:tr>
      <w:tr w:rsidR="004C0A3E" w:rsidRPr="004C0A3E" w14:paraId="21EF39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76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CF7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4E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2211417.53</w:t>
            </w:r>
          </w:p>
        </w:tc>
      </w:tr>
      <w:tr w:rsidR="004C0A3E" w:rsidRPr="004C0A3E" w14:paraId="2EA8B5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D7E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68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75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2211446.56</w:t>
            </w:r>
          </w:p>
        </w:tc>
      </w:tr>
      <w:tr w:rsidR="004C0A3E" w:rsidRPr="004C0A3E" w14:paraId="5843CD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54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351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82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2211461.32</w:t>
            </w:r>
          </w:p>
        </w:tc>
      </w:tr>
      <w:tr w:rsidR="004C0A3E" w:rsidRPr="004C0A3E" w14:paraId="3C39B8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3C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BF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B0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2211501.52</w:t>
            </w:r>
          </w:p>
        </w:tc>
      </w:tr>
      <w:tr w:rsidR="004C0A3E" w:rsidRPr="004C0A3E" w14:paraId="1371DF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6BB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AF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610304.25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16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2211513.27</w:t>
            </w:r>
          </w:p>
        </w:tc>
      </w:tr>
      <w:tr w:rsidR="004C0A3E" w:rsidRPr="004C0A3E" w14:paraId="5E61C8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581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53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D89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2211526.36</w:t>
            </w:r>
          </w:p>
        </w:tc>
      </w:tr>
      <w:tr w:rsidR="004C0A3E" w:rsidRPr="004C0A3E" w14:paraId="274D4B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5B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933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7D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2211575.89</w:t>
            </w:r>
          </w:p>
        </w:tc>
      </w:tr>
      <w:tr w:rsidR="004C0A3E" w:rsidRPr="004C0A3E" w14:paraId="11C3CD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E6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0D0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94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2211591.22</w:t>
            </w:r>
          </w:p>
        </w:tc>
      </w:tr>
      <w:tr w:rsidR="004C0A3E" w:rsidRPr="004C0A3E" w14:paraId="22329C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1E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65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DC3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2211634.12</w:t>
            </w:r>
          </w:p>
        </w:tc>
      </w:tr>
      <w:tr w:rsidR="004C0A3E" w:rsidRPr="004C0A3E" w14:paraId="4E966A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49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EC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F9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2211638.28</w:t>
            </w:r>
          </w:p>
        </w:tc>
      </w:tr>
      <w:tr w:rsidR="004C0A3E" w:rsidRPr="004C0A3E" w14:paraId="4778C2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25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50E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EF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2211647.63</w:t>
            </w:r>
          </w:p>
        </w:tc>
      </w:tr>
      <w:tr w:rsidR="004C0A3E" w:rsidRPr="004C0A3E" w14:paraId="68DB6B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AA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AB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7F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2211656.98</w:t>
            </w:r>
          </w:p>
        </w:tc>
      </w:tr>
      <w:tr w:rsidR="004C0A3E" w:rsidRPr="004C0A3E" w14:paraId="666C41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B02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C2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610294.49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16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2211675.60</w:t>
            </w:r>
          </w:p>
        </w:tc>
      </w:tr>
      <w:tr w:rsidR="004C0A3E" w:rsidRPr="004C0A3E" w14:paraId="201442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0F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61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C3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2211676.46</w:t>
            </w:r>
          </w:p>
        </w:tc>
      </w:tr>
      <w:tr w:rsidR="004C0A3E" w:rsidRPr="004C0A3E" w14:paraId="58208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6E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1E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610343.33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A6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2211686.64</w:t>
            </w:r>
          </w:p>
        </w:tc>
      </w:tr>
      <w:tr w:rsidR="004C0A3E" w:rsidRPr="004C0A3E" w14:paraId="5F57A3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51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46A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610337.76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B2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2211720.38</w:t>
            </w:r>
          </w:p>
        </w:tc>
      </w:tr>
      <w:tr w:rsidR="004C0A3E" w:rsidRPr="004C0A3E" w14:paraId="7C8F29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C82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382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610332.68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DF0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2211739.37</w:t>
            </w:r>
          </w:p>
        </w:tc>
      </w:tr>
      <w:tr w:rsidR="004C0A3E" w:rsidRPr="004C0A3E" w14:paraId="28CEC7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B0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D9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2B1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2211729.30</w:t>
            </w:r>
          </w:p>
        </w:tc>
      </w:tr>
      <w:tr w:rsidR="004C0A3E" w:rsidRPr="004C0A3E" w14:paraId="2FB5B5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BA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29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D7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2211746.98</w:t>
            </w:r>
          </w:p>
        </w:tc>
      </w:tr>
      <w:tr w:rsidR="004C0A3E" w:rsidRPr="004C0A3E" w14:paraId="2EA742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3B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50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A9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2211745.75</w:t>
            </w:r>
          </w:p>
        </w:tc>
      </w:tr>
      <w:tr w:rsidR="004C0A3E" w:rsidRPr="004C0A3E" w14:paraId="52223D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95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5B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C2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2211747.54</w:t>
            </w:r>
          </w:p>
        </w:tc>
      </w:tr>
      <w:tr w:rsidR="004C0A3E" w:rsidRPr="004C0A3E" w14:paraId="1DB669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C9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04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E545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2211755.43</w:t>
            </w:r>
          </w:p>
        </w:tc>
      </w:tr>
      <w:tr w:rsidR="004C0A3E" w:rsidRPr="004C0A3E" w14:paraId="337FCC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21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984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C3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2211761.93</w:t>
            </w:r>
          </w:p>
        </w:tc>
      </w:tr>
      <w:tr w:rsidR="004C0A3E" w:rsidRPr="004C0A3E" w14:paraId="7DE718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99D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813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F2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2211766.85</w:t>
            </w:r>
          </w:p>
        </w:tc>
      </w:tr>
      <w:tr w:rsidR="004C0A3E" w:rsidRPr="004C0A3E" w14:paraId="261B9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0BA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755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21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2211786.44</w:t>
            </w:r>
          </w:p>
        </w:tc>
      </w:tr>
      <w:tr w:rsidR="004C0A3E" w:rsidRPr="004C0A3E" w14:paraId="691FBF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257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5B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10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2211796.04</w:t>
            </w:r>
          </w:p>
        </w:tc>
      </w:tr>
      <w:tr w:rsidR="004C0A3E" w:rsidRPr="004C0A3E" w14:paraId="582CFF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7B3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67C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2C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2211804.52</w:t>
            </w:r>
          </w:p>
        </w:tc>
      </w:tr>
      <w:tr w:rsidR="004C0A3E" w:rsidRPr="004C0A3E" w14:paraId="7374B3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3A4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9C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95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2211831.90</w:t>
            </w:r>
          </w:p>
        </w:tc>
      </w:tr>
      <w:tr w:rsidR="004C0A3E" w:rsidRPr="004C0A3E" w14:paraId="4EBB45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ED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7E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610205.57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F3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2211900.70</w:t>
            </w:r>
          </w:p>
        </w:tc>
      </w:tr>
      <w:tr w:rsidR="004C0A3E" w:rsidRPr="004C0A3E" w14:paraId="30FF8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42E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CD3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610221.01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C74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2211912.15</w:t>
            </w:r>
          </w:p>
        </w:tc>
      </w:tr>
      <w:tr w:rsidR="004C0A3E" w:rsidRPr="004C0A3E" w14:paraId="2BF8F5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32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FE5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610208.74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E2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2211927.88</w:t>
            </w:r>
          </w:p>
        </w:tc>
      </w:tr>
      <w:tr w:rsidR="004C0A3E" w:rsidRPr="004C0A3E" w14:paraId="4D46C5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4A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3A4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610180.36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B0B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2211931.83</w:t>
            </w:r>
          </w:p>
        </w:tc>
      </w:tr>
      <w:tr w:rsidR="004C0A3E" w:rsidRPr="004C0A3E" w14:paraId="17CE4C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C8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310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1E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2211922.81</w:t>
            </w:r>
          </w:p>
        </w:tc>
      </w:tr>
      <w:tr w:rsidR="004C0A3E" w:rsidRPr="004C0A3E" w14:paraId="4B6AAD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B5C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6B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610146.99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D5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2211916.28</w:t>
            </w:r>
          </w:p>
        </w:tc>
      </w:tr>
      <w:tr w:rsidR="004C0A3E" w:rsidRPr="004C0A3E" w14:paraId="4F1DCF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A16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37F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610135.73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D76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2211910.34</w:t>
            </w:r>
          </w:p>
        </w:tc>
      </w:tr>
      <w:tr w:rsidR="004C0A3E" w:rsidRPr="004C0A3E" w14:paraId="472837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F5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32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610129.28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CA4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2211906.79</w:t>
            </w:r>
          </w:p>
        </w:tc>
      </w:tr>
      <w:tr w:rsidR="004C0A3E" w:rsidRPr="004C0A3E" w14:paraId="7F0A9B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BA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C6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610112.56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F0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2211905.31</w:t>
            </w:r>
          </w:p>
        </w:tc>
      </w:tr>
      <w:tr w:rsidR="004C0A3E" w:rsidRPr="004C0A3E" w14:paraId="5B7804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BC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30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610117.97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5B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2211891.79</w:t>
            </w:r>
          </w:p>
        </w:tc>
      </w:tr>
      <w:tr w:rsidR="004C0A3E" w:rsidRPr="004C0A3E" w14:paraId="24A305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7D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C24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610118.34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401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2211890.87</w:t>
            </w:r>
          </w:p>
        </w:tc>
      </w:tr>
      <w:tr w:rsidR="004C0A3E" w:rsidRPr="004C0A3E" w14:paraId="1D2A59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02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03B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610104.20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8A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2211883.53</w:t>
            </w:r>
          </w:p>
        </w:tc>
      </w:tr>
      <w:tr w:rsidR="004C0A3E" w:rsidRPr="004C0A3E" w14:paraId="2D5E37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810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DA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610096.45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A28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2211884.40</w:t>
            </w:r>
          </w:p>
        </w:tc>
      </w:tr>
      <w:tr w:rsidR="004C0A3E" w:rsidRPr="004C0A3E" w14:paraId="12B536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93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E4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610082.11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1E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2211880.10</w:t>
            </w:r>
          </w:p>
        </w:tc>
      </w:tr>
      <w:tr w:rsidR="004C0A3E" w:rsidRPr="004C0A3E" w14:paraId="049EEF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3C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935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610059.18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65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2211873.65</w:t>
            </w:r>
          </w:p>
        </w:tc>
      </w:tr>
      <w:tr w:rsidR="004C0A3E" w:rsidRPr="004C0A3E" w14:paraId="01DA66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DB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AEC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610042.93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26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2211868.87</w:t>
            </w:r>
          </w:p>
        </w:tc>
      </w:tr>
      <w:tr w:rsidR="004C0A3E" w:rsidRPr="004C0A3E" w14:paraId="2C5ED5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6F7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D3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6E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2211879.66</w:t>
            </w:r>
          </w:p>
        </w:tc>
      </w:tr>
      <w:tr w:rsidR="004C0A3E" w:rsidRPr="004C0A3E" w14:paraId="2DE760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F4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36C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82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2211878.71</w:t>
            </w:r>
          </w:p>
        </w:tc>
      </w:tr>
      <w:tr w:rsidR="004C0A3E" w:rsidRPr="004C0A3E" w14:paraId="6A818D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D29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0C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EC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2211870.66</w:t>
            </w:r>
          </w:p>
        </w:tc>
      </w:tr>
      <w:tr w:rsidR="004C0A3E" w:rsidRPr="004C0A3E" w14:paraId="474B86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B6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2F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609956.87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56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2211855.15</w:t>
            </w:r>
          </w:p>
        </w:tc>
      </w:tr>
      <w:tr w:rsidR="004C0A3E" w:rsidRPr="004C0A3E" w14:paraId="5FDDB1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37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B2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6C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2211834.55</w:t>
            </w:r>
          </w:p>
        </w:tc>
      </w:tr>
      <w:tr w:rsidR="004C0A3E" w:rsidRPr="004C0A3E" w14:paraId="466FE9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68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C2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609916.15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E7F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2211823.94</w:t>
            </w:r>
          </w:p>
        </w:tc>
      </w:tr>
      <w:tr w:rsidR="004C0A3E" w:rsidRPr="004C0A3E" w14:paraId="50ECCE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CB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7BB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609885.31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A66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2211802.94</w:t>
            </w:r>
          </w:p>
        </w:tc>
      </w:tr>
      <w:tr w:rsidR="004C0A3E" w:rsidRPr="004C0A3E" w14:paraId="15A2E0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87F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D1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609892.75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DE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2211772.75</w:t>
            </w:r>
          </w:p>
        </w:tc>
      </w:tr>
      <w:tr w:rsidR="004C0A3E" w:rsidRPr="004C0A3E" w14:paraId="6C06B5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D4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F23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609920.58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8DB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2211690.69</w:t>
            </w:r>
          </w:p>
        </w:tc>
      </w:tr>
      <w:tr w:rsidR="004C0A3E" w:rsidRPr="004C0A3E" w14:paraId="7668F2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85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09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088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2211665.70</w:t>
            </w:r>
          </w:p>
        </w:tc>
      </w:tr>
      <w:tr w:rsidR="004C0A3E" w:rsidRPr="004C0A3E" w14:paraId="2D05B8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955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00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BD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2211639.38</w:t>
            </w:r>
          </w:p>
        </w:tc>
      </w:tr>
      <w:tr w:rsidR="004C0A3E" w:rsidRPr="004C0A3E" w14:paraId="32FA16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0A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3BA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AA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2211628.69</w:t>
            </w:r>
          </w:p>
        </w:tc>
      </w:tr>
      <w:tr w:rsidR="004C0A3E" w:rsidRPr="004C0A3E" w14:paraId="4C931F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AD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D4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7E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2211622.97</w:t>
            </w:r>
          </w:p>
        </w:tc>
      </w:tr>
      <w:tr w:rsidR="004C0A3E" w:rsidRPr="004C0A3E" w14:paraId="54B468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15D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4D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38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2211620.19</w:t>
            </w:r>
          </w:p>
        </w:tc>
      </w:tr>
      <w:tr w:rsidR="004C0A3E" w:rsidRPr="004C0A3E" w14:paraId="6BFA67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B7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6B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EEC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2211615.64</w:t>
            </w:r>
          </w:p>
        </w:tc>
      </w:tr>
      <w:tr w:rsidR="004C0A3E" w:rsidRPr="004C0A3E" w14:paraId="6F37D0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E37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939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A7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2211611.90</w:t>
            </w:r>
          </w:p>
        </w:tc>
      </w:tr>
      <w:tr w:rsidR="004C0A3E" w:rsidRPr="004C0A3E" w14:paraId="302C14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55A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F3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609718.52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35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2211606.62</w:t>
            </w:r>
          </w:p>
        </w:tc>
      </w:tr>
      <w:tr w:rsidR="004C0A3E" w:rsidRPr="004C0A3E" w14:paraId="6A39F8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C1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35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609710.22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DC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2211604.82</w:t>
            </w:r>
          </w:p>
        </w:tc>
      </w:tr>
      <w:tr w:rsidR="004C0A3E" w:rsidRPr="004C0A3E" w14:paraId="6F0890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73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37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88E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2211601.40</w:t>
            </w:r>
          </w:p>
        </w:tc>
      </w:tr>
      <w:tr w:rsidR="004C0A3E" w:rsidRPr="004C0A3E" w14:paraId="1E4C4D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01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E4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609688.81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461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2211592.40</w:t>
            </w:r>
          </w:p>
        </w:tc>
      </w:tr>
      <w:tr w:rsidR="004C0A3E" w:rsidRPr="004C0A3E" w14:paraId="637E21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3F5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A1F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5C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2211582.08</w:t>
            </w:r>
          </w:p>
        </w:tc>
      </w:tr>
      <w:tr w:rsidR="004C0A3E" w:rsidRPr="004C0A3E" w14:paraId="6ECD86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8A2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7BD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609655.62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78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2211567.66</w:t>
            </w:r>
          </w:p>
        </w:tc>
      </w:tr>
      <w:tr w:rsidR="004C0A3E" w:rsidRPr="004C0A3E" w14:paraId="03C345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F9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0A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609646.14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978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2211560.77</w:t>
            </w:r>
          </w:p>
        </w:tc>
      </w:tr>
      <w:tr w:rsidR="004C0A3E" w:rsidRPr="004C0A3E" w14:paraId="776D42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42A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07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609642.97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F9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2211558.47</w:t>
            </w:r>
          </w:p>
        </w:tc>
      </w:tr>
      <w:tr w:rsidR="004C0A3E" w:rsidRPr="004C0A3E" w14:paraId="0DAA09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DC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DA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609639.57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83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2211556.00</w:t>
            </w:r>
          </w:p>
        </w:tc>
      </w:tr>
      <w:tr w:rsidR="004C0A3E" w:rsidRPr="004C0A3E" w14:paraId="1A4346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C1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31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609629.43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E4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2211548.29</w:t>
            </w:r>
          </w:p>
        </w:tc>
      </w:tr>
      <w:tr w:rsidR="004C0A3E" w:rsidRPr="004C0A3E" w14:paraId="71C0FF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D9E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28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609618.36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78E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2211541.87</w:t>
            </w:r>
          </w:p>
        </w:tc>
      </w:tr>
      <w:tr w:rsidR="004C0A3E" w:rsidRPr="004C0A3E" w14:paraId="14EB1A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40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A0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609600.13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50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2211533.67</w:t>
            </w:r>
          </w:p>
        </w:tc>
      </w:tr>
      <w:tr w:rsidR="004C0A3E" w:rsidRPr="004C0A3E" w14:paraId="6AE06A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67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E73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609576.85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B4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2211524.81</w:t>
            </w:r>
          </w:p>
        </w:tc>
      </w:tr>
      <w:tr w:rsidR="004C0A3E" w:rsidRPr="004C0A3E" w14:paraId="79340A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6E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35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38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2211502.48</w:t>
            </w:r>
          </w:p>
        </w:tc>
      </w:tr>
      <w:tr w:rsidR="004C0A3E" w:rsidRPr="004C0A3E" w14:paraId="4859A0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FCC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3A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5FC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2211490.48</w:t>
            </w:r>
          </w:p>
        </w:tc>
      </w:tr>
      <w:tr w:rsidR="004C0A3E" w:rsidRPr="004C0A3E" w14:paraId="1ADD38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12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BCE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02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2211487.59</w:t>
            </w:r>
          </w:p>
        </w:tc>
      </w:tr>
      <w:tr w:rsidR="004C0A3E" w:rsidRPr="004C0A3E" w14:paraId="25E54C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A7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81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609546.92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A8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2211484.12</w:t>
            </w:r>
          </w:p>
        </w:tc>
      </w:tr>
      <w:tr w:rsidR="004C0A3E" w:rsidRPr="004C0A3E" w14:paraId="52A49F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A1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DA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609537.31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B8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2211481.54</w:t>
            </w:r>
          </w:p>
        </w:tc>
      </w:tr>
      <w:tr w:rsidR="004C0A3E" w:rsidRPr="004C0A3E" w14:paraId="6903E6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84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67D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609524.48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C45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2211475.40</w:t>
            </w:r>
          </w:p>
        </w:tc>
      </w:tr>
      <w:tr w:rsidR="004C0A3E" w:rsidRPr="004C0A3E" w14:paraId="58810A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88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D6D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609505.11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EA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2211475.76</w:t>
            </w:r>
          </w:p>
        </w:tc>
      </w:tr>
      <w:tr w:rsidR="004C0A3E" w:rsidRPr="004C0A3E" w14:paraId="5EDCEA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F4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08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609501.10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93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2211471.16</w:t>
            </w:r>
          </w:p>
        </w:tc>
      </w:tr>
      <w:tr w:rsidR="004C0A3E" w:rsidRPr="004C0A3E" w14:paraId="367F6A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20A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AF3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609505.91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843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2211451.83</w:t>
            </w:r>
          </w:p>
        </w:tc>
      </w:tr>
      <w:tr w:rsidR="004C0A3E" w:rsidRPr="004C0A3E" w14:paraId="140AD5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81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D7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FA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2211462.74</w:t>
            </w:r>
          </w:p>
        </w:tc>
      </w:tr>
      <w:tr w:rsidR="004C0A3E" w:rsidRPr="004C0A3E" w14:paraId="3448DA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A9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3A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609595.64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6C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2211304.17</w:t>
            </w:r>
          </w:p>
        </w:tc>
      </w:tr>
      <w:tr w:rsidR="004C0A3E" w:rsidRPr="004C0A3E" w14:paraId="2EE860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339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AD1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609578.07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E9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2211291.80</w:t>
            </w:r>
          </w:p>
        </w:tc>
      </w:tr>
      <w:tr w:rsidR="004C0A3E" w:rsidRPr="004C0A3E" w14:paraId="1ADD31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9D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65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609579.91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B6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2211280.43</w:t>
            </w:r>
          </w:p>
        </w:tc>
      </w:tr>
      <w:tr w:rsidR="004C0A3E" w:rsidRPr="004C0A3E" w14:paraId="3FAB15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FF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13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88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2211250.43</w:t>
            </w:r>
          </w:p>
        </w:tc>
      </w:tr>
      <w:tr w:rsidR="004C0A3E" w:rsidRPr="004C0A3E" w14:paraId="06211E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A3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00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609598.06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B9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2211252.48</w:t>
            </w:r>
          </w:p>
        </w:tc>
      </w:tr>
      <w:tr w:rsidR="004C0A3E" w:rsidRPr="004C0A3E" w14:paraId="48B335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28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00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609602.30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974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2211234.38</w:t>
            </w:r>
          </w:p>
        </w:tc>
      </w:tr>
      <w:tr w:rsidR="004C0A3E" w:rsidRPr="004C0A3E" w14:paraId="39CF18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76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2D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609620.07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CF5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2211237.76</w:t>
            </w:r>
          </w:p>
        </w:tc>
      </w:tr>
      <w:tr w:rsidR="004C0A3E" w:rsidRPr="004C0A3E" w14:paraId="28273E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88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03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609631.29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94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2211196.60</w:t>
            </w:r>
          </w:p>
        </w:tc>
      </w:tr>
      <w:tr w:rsidR="004C0A3E" w:rsidRPr="004C0A3E" w14:paraId="5DC832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FA8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84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609590.47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A6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2211181.88</w:t>
            </w:r>
          </w:p>
        </w:tc>
      </w:tr>
      <w:tr w:rsidR="004C0A3E" w:rsidRPr="004C0A3E" w14:paraId="75E0CA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4D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26D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14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2211172.13</w:t>
            </w:r>
          </w:p>
        </w:tc>
      </w:tr>
      <w:tr w:rsidR="004C0A3E" w:rsidRPr="004C0A3E" w14:paraId="1C7322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8F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EDF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7E8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2211163.56</w:t>
            </w:r>
          </w:p>
        </w:tc>
      </w:tr>
      <w:tr w:rsidR="004C0A3E" w:rsidRPr="004C0A3E" w14:paraId="7934FA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0F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60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609571.90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4C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2211158.42</w:t>
            </w:r>
          </w:p>
        </w:tc>
      </w:tr>
      <w:tr w:rsidR="004C0A3E" w:rsidRPr="004C0A3E" w14:paraId="15D3EF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EB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68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87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2211184.96</w:t>
            </w:r>
          </w:p>
        </w:tc>
      </w:tr>
      <w:tr w:rsidR="004C0A3E" w:rsidRPr="004C0A3E" w14:paraId="3C570E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2A9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F20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610049.47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94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2211247.81</w:t>
            </w:r>
          </w:p>
        </w:tc>
      </w:tr>
      <w:tr w:rsidR="004C0A3E" w:rsidRPr="004C0A3E" w14:paraId="1B32A2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04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6FA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3EF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2211199.33</w:t>
            </w:r>
          </w:p>
        </w:tc>
      </w:tr>
      <w:tr w:rsidR="004C0A3E" w:rsidRPr="004C0A3E" w14:paraId="3BD06C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E0D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7F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610169.72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54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2211193.50</w:t>
            </w:r>
          </w:p>
        </w:tc>
      </w:tr>
      <w:tr w:rsidR="004C0A3E" w:rsidRPr="004C0A3E" w14:paraId="6CE57D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BF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5E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610180.79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D6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2211202.55</w:t>
            </w:r>
          </w:p>
        </w:tc>
      </w:tr>
      <w:tr w:rsidR="004C0A3E" w:rsidRPr="004C0A3E" w14:paraId="41FABA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517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0F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610195.74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F1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2211239.28</w:t>
            </w:r>
          </w:p>
        </w:tc>
      </w:tr>
      <w:tr w:rsidR="004C0A3E" w:rsidRPr="004C0A3E" w14:paraId="27907AD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A158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909C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9DFE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F99F8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63C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CF7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F06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2211458.88</w:t>
            </w:r>
          </w:p>
        </w:tc>
      </w:tr>
      <w:tr w:rsidR="004C0A3E" w:rsidRPr="004C0A3E" w14:paraId="597810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2C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79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538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2211465.00</w:t>
            </w:r>
          </w:p>
        </w:tc>
      </w:tr>
      <w:tr w:rsidR="004C0A3E" w:rsidRPr="004C0A3E" w14:paraId="3D29DF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77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71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12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2211469.50</w:t>
            </w:r>
          </w:p>
        </w:tc>
      </w:tr>
      <w:tr w:rsidR="004C0A3E" w:rsidRPr="004C0A3E" w14:paraId="135CA3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F8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5EA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F9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2211463.38</w:t>
            </w:r>
          </w:p>
        </w:tc>
      </w:tr>
      <w:tr w:rsidR="004C0A3E" w:rsidRPr="004C0A3E" w14:paraId="69B7E6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34D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3E3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E5E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2211458.88</w:t>
            </w:r>
          </w:p>
        </w:tc>
      </w:tr>
      <w:tr w:rsidR="004C0A3E" w:rsidRPr="004C0A3E" w14:paraId="0CC1E20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716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2F41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BF27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22BED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9D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CE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A6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2211933.11</w:t>
            </w:r>
          </w:p>
        </w:tc>
      </w:tr>
      <w:tr w:rsidR="004C0A3E" w:rsidRPr="004C0A3E" w14:paraId="671A00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E71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6B1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24B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2211940.23</w:t>
            </w:r>
          </w:p>
        </w:tc>
      </w:tr>
      <w:tr w:rsidR="004C0A3E" w:rsidRPr="004C0A3E" w14:paraId="13B41B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3B5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7F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65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2211952.44</w:t>
            </w:r>
          </w:p>
        </w:tc>
      </w:tr>
      <w:tr w:rsidR="004C0A3E" w:rsidRPr="004C0A3E" w14:paraId="2F2FFA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72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167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58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2211945.66</w:t>
            </w:r>
          </w:p>
        </w:tc>
      </w:tr>
      <w:tr w:rsidR="004C0A3E" w:rsidRPr="004C0A3E" w14:paraId="4178A3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EC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1E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F0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2211954.50</w:t>
            </w:r>
          </w:p>
        </w:tc>
      </w:tr>
      <w:tr w:rsidR="004C0A3E" w:rsidRPr="004C0A3E" w14:paraId="454F4D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435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62B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BB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2211962.95</w:t>
            </w:r>
          </w:p>
        </w:tc>
      </w:tr>
      <w:tr w:rsidR="004C0A3E" w:rsidRPr="004C0A3E" w14:paraId="661D73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5D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15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93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2211978.88</w:t>
            </w:r>
          </w:p>
        </w:tc>
      </w:tr>
      <w:tr w:rsidR="004C0A3E" w:rsidRPr="004C0A3E" w14:paraId="7FA7E8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DF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E8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89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2211977.75</w:t>
            </w:r>
          </w:p>
        </w:tc>
      </w:tr>
      <w:tr w:rsidR="004C0A3E" w:rsidRPr="004C0A3E" w14:paraId="592E8A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E08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A7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B37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2211992.42</w:t>
            </w:r>
          </w:p>
        </w:tc>
      </w:tr>
      <w:tr w:rsidR="004C0A3E" w:rsidRPr="004C0A3E" w14:paraId="668AEC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9B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033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604144.56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9B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2211990.26</w:t>
            </w:r>
          </w:p>
        </w:tc>
      </w:tr>
      <w:tr w:rsidR="004C0A3E" w:rsidRPr="004C0A3E" w14:paraId="0A9B7A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1D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A2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E7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2212000.78</w:t>
            </w:r>
          </w:p>
        </w:tc>
      </w:tr>
      <w:tr w:rsidR="004C0A3E" w:rsidRPr="004C0A3E" w14:paraId="1A2E13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27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F6E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05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2212011.89</w:t>
            </w:r>
          </w:p>
        </w:tc>
      </w:tr>
      <w:tr w:rsidR="004C0A3E" w:rsidRPr="004C0A3E" w14:paraId="19A84E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AD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D2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18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2212018.70</w:t>
            </w:r>
          </w:p>
        </w:tc>
      </w:tr>
      <w:tr w:rsidR="004C0A3E" w:rsidRPr="004C0A3E" w14:paraId="337051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5A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95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604186.13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64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2212023.68</w:t>
            </w:r>
          </w:p>
        </w:tc>
      </w:tr>
      <w:tr w:rsidR="004C0A3E" w:rsidRPr="004C0A3E" w14:paraId="44B79C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26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F48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BC7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2212036.80</w:t>
            </w:r>
          </w:p>
        </w:tc>
      </w:tr>
      <w:tr w:rsidR="004C0A3E" w:rsidRPr="004C0A3E" w14:paraId="37F095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D49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A6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F8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2212038.73</w:t>
            </w:r>
          </w:p>
        </w:tc>
      </w:tr>
      <w:tr w:rsidR="004C0A3E" w:rsidRPr="004C0A3E" w14:paraId="202ED2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46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479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86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2212038.46</w:t>
            </w:r>
          </w:p>
        </w:tc>
      </w:tr>
      <w:tr w:rsidR="004C0A3E" w:rsidRPr="004C0A3E" w14:paraId="7718B8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584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CD9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27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2212042.64</w:t>
            </w:r>
          </w:p>
        </w:tc>
      </w:tr>
      <w:tr w:rsidR="004C0A3E" w:rsidRPr="004C0A3E" w14:paraId="4857A7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336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3F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B98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2212047.21</w:t>
            </w:r>
          </w:p>
        </w:tc>
      </w:tr>
      <w:tr w:rsidR="004C0A3E" w:rsidRPr="004C0A3E" w14:paraId="088DD5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81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788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CA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2212064.06</w:t>
            </w:r>
          </w:p>
        </w:tc>
      </w:tr>
      <w:tr w:rsidR="004C0A3E" w:rsidRPr="004C0A3E" w14:paraId="2757C1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4B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91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42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2212063.82</w:t>
            </w:r>
          </w:p>
        </w:tc>
      </w:tr>
      <w:tr w:rsidR="004C0A3E" w:rsidRPr="004C0A3E" w14:paraId="749B68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595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61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2A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2212059.12</w:t>
            </w:r>
          </w:p>
        </w:tc>
      </w:tr>
      <w:tr w:rsidR="004C0A3E" w:rsidRPr="004C0A3E" w14:paraId="240CDF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2E1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7E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AB9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2212071.52</w:t>
            </w:r>
          </w:p>
        </w:tc>
      </w:tr>
      <w:tr w:rsidR="004C0A3E" w:rsidRPr="004C0A3E" w14:paraId="25E920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032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FA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BD2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2212075.92</w:t>
            </w:r>
          </w:p>
        </w:tc>
      </w:tr>
      <w:tr w:rsidR="004C0A3E" w:rsidRPr="004C0A3E" w14:paraId="5B7417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508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514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5F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2212076.76</w:t>
            </w:r>
          </w:p>
        </w:tc>
      </w:tr>
      <w:tr w:rsidR="004C0A3E" w:rsidRPr="004C0A3E" w14:paraId="007151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67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2C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34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2212087.72</w:t>
            </w:r>
          </w:p>
        </w:tc>
      </w:tr>
      <w:tr w:rsidR="004C0A3E" w:rsidRPr="004C0A3E" w14:paraId="5B92B1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E5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738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FF1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2212082.32</w:t>
            </w:r>
          </w:p>
        </w:tc>
      </w:tr>
      <w:tr w:rsidR="004C0A3E" w:rsidRPr="004C0A3E" w14:paraId="3D0DAE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95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35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89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2212100.46</w:t>
            </w:r>
          </w:p>
        </w:tc>
      </w:tr>
      <w:tr w:rsidR="004C0A3E" w:rsidRPr="004C0A3E" w14:paraId="78EC78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16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ED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7F1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2212120.32</w:t>
            </w:r>
          </w:p>
        </w:tc>
      </w:tr>
      <w:tr w:rsidR="004C0A3E" w:rsidRPr="004C0A3E" w14:paraId="577ACE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224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15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B3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2212127.85</w:t>
            </w:r>
          </w:p>
        </w:tc>
      </w:tr>
      <w:tr w:rsidR="004C0A3E" w:rsidRPr="004C0A3E" w14:paraId="27ACB9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57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FA9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604120.82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973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2212129.45</w:t>
            </w:r>
          </w:p>
        </w:tc>
      </w:tr>
      <w:tr w:rsidR="004C0A3E" w:rsidRPr="004C0A3E" w14:paraId="2B9FF9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61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888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604090.23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F3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2212133.21</w:t>
            </w:r>
          </w:p>
        </w:tc>
      </w:tr>
      <w:tr w:rsidR="004C0A3E" w:rsidRPr="004C0A3E" w14:paraId="6DCDE7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36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B6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323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2212115.02</w:t>
            </w:r>
          </w:p>
        </w:tc>
      </w:tr>
      <w:tr w:rsidR="004C0A3E" w:rsidRPr="004C0A3E" w14:paraId="7E82F8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528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35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604060.79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CA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2212101.40</w:t>
            </w:r>
          </w:p>
        </w:tc>
      </w:tr>
      <w:tr w:rsidR="004C0A3E" w:rsidRPr="004C0A3E" w14:paraId="0F8060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13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DB3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604063.96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E5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2212085.94</w:t>
            </w:r>
          </w:p>
        </w:tc>
      </w:tr>
      <w:tr w:rsidR="004C0A3E" w:rsidRPr="004C0A3E" w14:paraId="634E7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8A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FC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604064.63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8A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2212023.07</w:t>
            </w:r>
          </w:p>
        </w:tc>
      </w:tr>
      <w:tr w:rsidR="004C0A3E" w:rsidRPr="004C0A3E" w14:paraId="084BF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5B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9E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2A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2212004.56</w:t>
            </w:r>
          </w:p>
        </w:tc>
      </w:tr>
      <w:tr w:rsidR="004C0A3E" w:rsidRPr="004C0A3E" w14:paraId="7323F7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F8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2C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57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2211961.39</w:t>
            </w:r>
          </w:p>
        </w:tc>
      </w:tr>
      <w:tr w:rsidR="004C0A3E" w:rsidRPr="004C0A3E" w14:paraId="39ED38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CCA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19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2F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2211929.77</w:t>
            </w:r>
          </w:p>
        </w:tc>
      </w:tr>
      <w:tr w:rsidR="004C0A3E" w:rsidRPr="004C0A3E" w14:paraId="48A86B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144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CE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D39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2211933.11</w:t>
            </w:r>
          </w:p>
        </w:tc>
      </w:tr>
      <w:tr w:rsidR="004C0A3E" w:rsidRPr="004C0A3E" w14:paraId="0ECB730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ECD5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7293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5E55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9A3CF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8F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26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608288.03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B2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2211708.22</w:t>
            </w:r>
          </w:p>
        </w:tc>
      </w:tr>
      <w:tr w:rsidR="004C0A3E" w:rsidRPr="004C0A3E" w14:paraId="66BA99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E6C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32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608305.32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09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2211724.02</w:t>
            </w:r>
          </w:p>
        </w:tc>
      </w:tr>
      <w:tr w:rsidR="004C0A3E" w:rsidRPr="004C0A3E" w14:paraId="308B9E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16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D3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608309.57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86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2211766.07</w:t>
            </w:r>
          </w:p>
        </w:tc>
      </w:tr>
      <w:tr w:rsidR="004C0A3E" w:rsidRPr="004C0A3E" w14:paraId="66C1AF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89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64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608298.17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A7A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2211785.07</w:t>
            </w:r>
          </w:p>
        </w:tc>
      </w:tr>
      <w:tr w:rsidR="004C0A3E" w:rsidRPr="004C0A3E" w14:paraId="3E4CB9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AA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012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608304.14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F3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2211794.38</w:t>
            </w:r>
          </w:p>
        </w:tc>
      </w:tr>
      <w:tr w:rsidR="004C0A3E" w:rsidRPr="004C0A3E" w14:paraId="2D505A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8F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4EC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608321.56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5B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2211812.14</w:t>
            </w:r>
          </w:p>
        </w:tc>
      </w:tr>
      <w:tr w:rsidR="004C0A3E" w:rsidRPr="004C0A3E" w14:paraId="5C55FC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CEC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518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608331.38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A4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2211827.88</w:t>
            </w:r>
          </w:p>
        </w:tc>
      </w:tr>
      <w:tr w:rsidR="004C0A3E" w:rsidRPr="004C0A3E" w14:paraId="440C02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3B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BB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608344.08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96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2211852.36</w:t>
            </w:r>
          </w:p>
        </w:tc>
      </w:tr>
      <w:tr w:rsidR="004C0A3E" w:rsidRPr="004C0A3E" w14:paraId="3ECE83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80B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7AE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608347.78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A7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2211866.32</w:t>
            </w:r>
          </w:p>
        </w:tc>
      </w:tr>
      <w:tr w:rsidR="004C0A3E" w:rsidRPr="004C0A3E" w14:paraId="31A672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2B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2D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608356.17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28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2211906.10</w:t>
            </w:r>
          </w:p>
        </w:tc>
      </w:tr>
      <w:tr w:rsidR="004C0A3E" w:rsidRPr="004C0A3E" w14:paraId="7DBBBA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CC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0A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608362.20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FE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2211952.31</w:t>
            </w:r>
          </w:p>
        </w:tc>
      </w:tr>
      <w:tr w:rsidR="004C0A3E" w:rsidRPr="004C0A3E" w14:paraId="16688A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194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2A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608346.91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1E8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2211953.98</w:t>
            </w:r>
          </w:p>
        </w:tc>
      </w:tr>
      <w:tr w:rsidR="004C0A3E" w:rsidRPr="004C0A3E" w14:paraId="1559DD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3B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CD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608347.19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AB2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2211974.24</w:t>
            </w:r>
          </w:p>
        </w:tc>
      </w:tr>
      <w:tr w:rsidR="004C0A3E" w:rsidRPr="004C0A3E" w14:paraId="625E08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CF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6F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608322.17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B8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2211991.09</w:t>
            </w:r>
          </w:p>
        </w:tc>
      </w:tr>
      <w:tr w:rsidR="004C0A3E" w:rsidRPr="004C0A3E" w14:paraId="0FD5AE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2B7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B8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608263.91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3C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2212028.27</w:t>
            </w:r>
          </w:p>
        </w:tc>
      </w:tr>
      <w:tr w:rsidR="004C0A3E" w:rsidRPr="004C0A3E" w14:paraId="5C9AAA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41F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B74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608261.02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CDC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2212077.30</w:t>
            </w:r>
          </w:p>
        </w:tc>
      </w:tr>
      <w:tr w:rsidR="004C0A3E" w:rsidRPr="004C0A3E" w14:paraId="54094D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C8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BB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608251.37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E12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2212096.39</w:t>
            </w:r>
          </w:p>
        </w:tc>
      </w:tr>
      <w:tr w:rsidR="004C0A3E" w:rsidRPr="004C0A3E" w14:paraId="41BBCD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225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7A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608229.17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88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2212142.49</w:t>
            </w:r>
          </w:p>
        </w:tc>
      </w:tr>
      <w:tr w:rsidR="004C0A3E" w:rsidRPr="004C0A3E" w14:paraId="1007DB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A0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6B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608214.31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7D7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2212148.94</w:t>
            </w:r>
          </w:p>
        </w:tc>
      </w:tr>
      <w:tr w:rsidR="004C0A3E" w:rsidRPr="004C0A3E" w14:paraId="3240D3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22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DF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608163.65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60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2212059.35</w:t>
            </w:r>
          </w:p>
        </w:tc>
      </w:tr>
      <w:tr w:rsidR="004C0A3E" w:rsidRPr="004C0A3E" w14:paraId="4D8448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C93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99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608145.61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2D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2212022.96</w:t>
            </w:r>
          </w:p>
        </w:tc>
      </w:tr>
      <w:tr w:rsidR="004C0A3E" w:rsidRPr="004C0A3E" w14:paraId="081C04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DC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51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608120.80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29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2211995.62</w:t>
            </w:r>
          </w:p>
        </w:tc>
      </w:tr>
      <w:tr w:rsidR="004C0A3E" w:rsidRPr="004C0A3E" w14:paraId="217BFD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02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BE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608085.11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4F3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2212020.11</w:t>
            </w:r>
          </w:p>
        </w:tc>
      </w:tr>
      <w:tr w:rsidR="004C0A3E" w:rsidRPr="004C0A3E" w14:paraId="5ADBAE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06D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DF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608085.29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38C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2212013.95</w:t>
            </w:r>
          </w:p>
        </w:tc>
      </w:tr>
      <w:tr w:rsidR="004C0A3E" w:rsidRPr="004C0A3E" w14:paraId="4F87B4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E2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33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608080.27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17B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2212006.55</w:t>
            </w:r>
          </w:p>
        </w:tc>
      </w:tr>
      <w:tr w:rsidR="004C0A3E" w:rsidRPr="004C0A3E" w14:paraId="37D914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1E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0B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608071.75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31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2212004.19</w:t>
            </w:r>
          </w:p>
        </w:tc>
      </w:tr>
      <w:tr w:rsidR="004C0A3E" w:rsidRPr="004C0A3E" w14:paraId="1DABCD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12D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6E2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608057.82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39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2211989.33</w:t>
            </w:r>
          </w:p>
        </w:tc>
      </w:tr>
      <w:tr w:rsidR="004C0A3E" w:rsidRPr="004C0A3E" w14:paraId="238EB1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E4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6DB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608044.65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27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2211974.87</w:t>
            </w:r>
          </w:p>
        </w:tc>
      </w:tr>
      <w:tr w:rsidR="004C0A3E" w:rsidRPr="004C0A3E" w14:paraId="35BF18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75C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B7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608034.54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F6C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2211961.23</w:t>
            </w:r>
          </w:p>
        </w:tc>
      </w:tr>
      <w:tr w:rsidR="004C0A3E" w:rsidRPr="004C0A3E" w14:paraId="025787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B6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5B2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608023.94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B04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2211953.35</w:t>
            </w:r>
          </w:p>
        </w:tc>
      </w:tr>
      <w:tr w:rsidR="004C0A3E" w:rsidRPr="004C0A3E" w14:paraId="6928A2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22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2F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607997.70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16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2211939.79</w:t>
            </w:r>
          </w:p>
        </w:tc>
      </w:tr>
      <w:tr w:rsidR="004C0A3E" w:rsidRPr="004C0A3E" w14:paraId="6ABECF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DAD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42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607986.32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2B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2211931.89</w:t>
            </w:r>
          </w:p>
        </w:tc>
      </w:tr>
      <w:tr w:rsidR="004C0A3E" w:rsidRPr="004C0A3E" w14:paraId="32276C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AA0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0F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607969.78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25A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2211933.49</w:t>
            </w:r>
          </w:p>
        </w:tc>
      </w:tr>
      <w:tr w:rsidR="004C0A3E" w:rsidRPr="004C0A3E" w14:paraId="3637CF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C9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BA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607923.74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B4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2211890.36</w:t>
            </w:r>
          </w:p>
        </w:tc>
      </w:tr>
      <w:tr w:rsidR="004C0A3E" w:rsidRPr="004C0A3E" w14:paraId="4BFC7B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A8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E1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607901.59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C3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2211863.82</w:t>
            </w:r>
          </w:p>
        </w:tc>
      </w:tr>
      <w:tr w:rsidR="004C0A3E" w:rsidRPr="004C0A3E" w14:paraId="4A81C1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65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65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607875.08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4C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2211823.75</w:t>
            </w:r>
          </w:p>
        </w:tc>
      </w:tr>
      <w:tr w:rsidR="004C0A3E" w:rsidRPr="004C0A3E" w14:paraId="3AD3C3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BC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7C7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607787.23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0A7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2211778.29</w:t>
            </w:r>
          </w:p>
        </w:tc>
      </w:tr>
      <w:tr w:rsidR="004C0A3E" w:rsidRPr="004C0A3E" w14:paraId="048C1C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31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B9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607746.42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C71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2211762.91</w:t>
            </w:r>
          </w:p>
        </w:tc>
      </w:tr>
      <w:tr w:rsidR="004C0A3E" w:rsidRPr="004C0A3E" w14:paraId="27D7DC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1B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56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CA3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2211654.20</w:t>
            </w:r>
          </w:p>
        </w:tc>
      </w:tr>
      <w:tr w:rsidR="004C0A3E" w:rsidRPr="004C0A3E" w14:paraId="4DC7D8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3E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32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607600.79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E9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2211665.26</w:t>
            </w:r>
          </w:p>
        </w:tc>
      </w:tr>
      <w:tr w:rsidR="004C0A3E" w:rsidRPr="004C0A3E" w14:paraId="57E6D5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6D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550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607559.93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AF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2211613.61</w:t>
            </w:r>
          </w:p>
        </w:tc>
      </w:tr>
      <w:tr w:rsidR="004C0A3E" w:rsidRPr="004C0A3E" w14:paraId="57853E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26E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E4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607577.09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14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2211583.63</w:t>
            </w:r>
          </w:p>
        </w:tc>
      </w:tr>
      <w:tr w:rsidR="004C0A3E" w:rsidRPr="004C0A3E" w14:paraId="272372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4A9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CB1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607591.30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21D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2211574.86</w:t>
            </w:r>
          </w:p>
        </w:tc>
      </w:tr>
      <w:tr w:rsidR="004C0A3E" w:rsidRPr="004C0A3E" w14:paraId="313CB9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D8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7A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607611.83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2E8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2211579.28</w:t>
            </w:r>
          </w:p>
        </w:tc>
      </w:tr>
      <w:tr w:rsidR="004C0A3E" w:rsidRPr="004C0A3E" w14:paraId="29ED7E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4E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6B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16E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2211586.43</w:t>
            </w:r>
          </w:p>
        </w:tc>
      </w:tr>
      <w:tr w:rsidR="004C0A3E" w:rsidRPr="004C0A3E" w14:paraId="5E0A3D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E1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85C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CF9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2211570.11</w:t>
            </w:r>
          </w:p>
        </w:tc>
      </w:tr>
      <w:tr w:rsidR="004C0A3E" w:rsidRPr="004C0A3E" w14:paraId="1D81D3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E26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94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687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2211573.47</w:t>
            </w:r>
          </w:p>
        </w:tc>
      </w:tr>
      <w:tr w:rsidR="004C0A3E" w:rsidRPr="004C0A3E" w14:paraId="2DF351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4C8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C9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607689.39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57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2211577.54</w:t>
            </w:r>
          </w:p>
        </w:tc>
      </w:tr>
      <w:tr w:rsidR="004C0A3E" w:rsidRPr="004C0A3E" w14:paraId="6A1784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7E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2E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607702.19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11C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2211579.54</w:t>
            </w:r>
          </w:p>
        </w:tc>
      </w:tr>
      <w:tr w:rsidR="004C0A3E" w:rsidRPr="004C0A3E" w14:paraId="7FE0B2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886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EB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607733.65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767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2211584.43</w:t>
            </w:r>
          </w:p>
        </w:tc>
      </w:tr>
      <w:tr w:rsidR="004C0A3E" w:rsidRPr="004C0A3E" w14:paraId="48C1CD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97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93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607733.54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92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2211585.07</w:t>
            </w:r>
          </w:p>
        </w:tc>
      </w:tr>
      <w:tr w:rsidR="004C0A3E" w:rsidRPr="004C0A3E" w14:paraId="4F808C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80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5F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607771.77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A3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2211592.69</w:t>
            </w:r>
          </w:p>
        </w:tc>
      </w:tr>
      <w:tr w:rsidR="004C0A3E" w:rsidRPr="004C0A3E" w14:paraId="61A93D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C8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40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607814.59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DD8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2211597.27</w:t>
            </w:r>
          </w:p>
        </w:tc>
      </w:tr>
      <w:tr w:rsidR="004C0A3E" w:rsidRPr="004C0A3E" w14:paraId="7304F2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EF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5E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607815.55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99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2211607.55</w:t>
            </w:r>
          </w:p>
        </w:tc>
      </w:tr>
      <w:tr w:rsidR="004C0A3E" w:rsidRPr="004C0A3E" w14:paraId="680B22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070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8D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607835.62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37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2211607.79</w:t>
            </w:r>
          </w:p>
        </w:tc>
      </w:tr>
      <w:tr w:rsidR="004C0A3E" w:rsidRPr="004C0A3E" w14:paraId="2D8CFF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0A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D6E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607837.20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7A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2211598.22</w:t>
            </w:r>
          </w:p>
        </w:tc>
      </w:tr>
      <w:tr w:rsidR="004C0A3E" w:rsidRPr="004C0A3E" w14:paraId="5481B5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BE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542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9DD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2211597.62</w:t>
            </w:r>
          </w:p>
        </w:tc>
      </w:tr>
      <w:tr w:rsidR="004C0A3E" w:rsidRPr="004C0A3E" w14:paraId="786902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BD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D3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607896.27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A1C7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2211588.81</w:t>
            </w:r>
          </w:p>
        </w:tc>
      </w:tr>
      <w:tr w:rsidR="004C0A3E" w:rsidRPr="004C0A3E" w14:paraId="7FC0C0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1E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D4F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607935.51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67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2211576.70</w:t>
            </w:r>
          </w:p>
        </w:tc>
      </w:tr>
      <w:tr w:rsidR="004C0A3E" w:rsidRPr="004C0A3E" w14:paraId="3105E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7F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0D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607935.26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685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2211587.10</w:t>
            </w:r>
          </w:p>
        </w:tc>
      </w:tr>
      <w:tr w:rsidR="004C0A3E" w:rsidRPr="004C0A3E" w14:paraId="15B247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B43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A0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607944.69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89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2211587.53</w:t>
            </w:r>
          </w:p>
        </w:tc>
      </w:tr>
      <w:tr w:rsidR="004C0A3E" w:rsidRPr="004C0A3E" w14:paraId="3815CB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7B1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C38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607949.32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ED0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2211572.55</w:t>
            </w:r>
          </w:p>
        </w:tc>
      </w:tr>
      <w:tr w:rsidR="004C0A3E" w:rsidRPr="004C0A3E" w14:paraId="09B11D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3B0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71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607949.70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01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2211551.98</w:t>
            </w:r>
          </w:p>
        </w:tc>
      </w:tr>
      <w:tr w:rsidR="004C0A3E" w:rsidRPr="004C0A3E" w14:paraId="010C85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3AF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BA5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607960.74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59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2211558.45</w:t>
            </w:r>
          </w:p>
        </w:tc>
      </w:tr>
      <w:tr w:rsidR="004C0A3E" w:rsidRPr="004C0A3E" w14:paraId="4BA2D7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12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AF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607971.49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86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2211571.59</w:t>
            </w:r>
          </w:p>
        </w:tc>
      </w:tr>
      <w:tr w:rsidR="004C0A3E" w:rsidRPr="004C0A3E" w14:paraId="2A3C2D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E1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87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608006.24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B2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2211588.09</w:t>
            </w:r>
          </w:p>
        </w:tc>
      </w:tr>
      <w:tr w:rsidR="004C0A3E" w:rsidRPr="004C0A3E" w14:paraId="1D29E7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D5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CC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608077.21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685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2211603.38</w:t>
            </w:r>
          </w:p>
        </w:tc>
      </w:tr>
      <w:tr w:rsidR="004C0A3E" w:rsidRPr="004C0A3E" w14:paraId="0BC4C4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10A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FB0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608128.67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30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2211595.75</w:t>
            </w:r>
          </w:p>
        </w:tc>
      </w:tr>
      <w:tr w:rsidR="004C0A3E" w:rsidRPr="004C0A3E" w14:paraId="78A75D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C6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98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608167.97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684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2211602.17</w:t>
            </w:r>
          </w:p>
        </w:tc>
      </w:tr>
      <w:tr w:rsidR="004C0A3E" w:rsidRPr="004C0A3E" w14:paraId="2EE007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426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38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608174.34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EEC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2211621.76</w:t>
            </w:r>
          </w:p>
        </w:tc>
      </w:tr>
      <w:tr w:rsidR="004C0A3E" w:rsidRPr="004C0A3E" w14:paraId="6F3470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E0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F4B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608202.29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A2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2211640.76</w:t>
            </w:r>
          </w:p>
        </w:tc>
      </w:tr>
      <w:tr w:rsidR="004C0A3E" w:rsidRPr="004C0A3E" w14:paraId="08ECE7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AB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E3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608203.85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A0A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2211643.62</w:t>
            </w:r>
          </w:p>
        </w:tc>
      </w:tr>
      <w:tr w:rsidR="004C0A3E" w:rsidRPr="004C0A3E" w14:paraId="7B690B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77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D4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608197.21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45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2211659.21</w:t>
            </w:r>
          </w:p>
        </w:tc>
      </w:tr>
      <w:tr w:rsidR="004C0A3E" w:rsidRPr="004C0A3E" w14:paraId="5C6DE8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7F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6E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608213.11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066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2211667.90</w:t>
            </w:r>
          </w:p>
        </w:tc>
      </w:tr>
      <w:tr w:rsidR="004C0A3E" w:rsidRPr="004C0A3E" w14:paraId="5B1DB5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40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211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608235.03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AEE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2211679.88</w:t>
            </w:r>
          </w:p>
        </w:tc>
      </w:tr>
      <w:tr w:rsidR="004C0A3E" w:rsidRPr="004C0A3E" w14:paraId="048EF2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DE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526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608254.10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48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2211691.28</w:t>
            </w:r>
          </w:p>
        </w:tc>
      </w:tr>
      <w:tr w:rsidR="004C0A3E" w:rsidRPr="004C0A3E" w14:paraId="146CB8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12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34F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608288.03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0F5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2211708.22</w:t>
            </w:r>
          </w:p>
        </w:tc>
      </w:tr>
      <w:tr w:rsidR="004C0A3E" w:rsidRPr="004C0A3E" w14:paraId="7263542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1514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8424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4433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D399A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FEE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A5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607826.27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EA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2211928.53</w:t>
            </w:r>
          </w:p>
        </w:tc>
      </w:tr>
      <w:tr w:rsidR="004C0A3E" w:rsidRPr="004C0A3E" w14:paraId="5B5245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11A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0C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607890.41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3C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2211994.63</w:t>
            </w:r>
          </w:p>
        </w:tc>
      </w:tr>
      <w:tr w:rsidR="004C0A3E" w:rsidRPr="004C0A3E" w14:paraId="170D83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1A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89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607922.01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32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2212024.42</w:t>
            </w:r>
          </w:p>
        </w:tc>
      </w:tr>
      <w:tr w:rsidR="004C0A3E" w:rsidRPr="004C0A3E" w14:paraId="7C4CDA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00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CEE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607949.82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66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2212054.41</w:t>
            </w:r>
          </w:p>
        </w:tc>
      </w:tr>
      <w:tr w:rsidR="004C0A3E" w:rsidRPr="004C0A3E" w14:paraId="571E5B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D32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7B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607970.07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5B1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2212083.99</w:t>
            </w:r>
          </w:p>
        </w:tc>
      </w:tr>
      <w:tr w:rsidR="004C0A3E" w:rsidRPr="004C0A3E" w14:paraId="5B30C7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C5D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18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607970.31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7F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2212097.25</w:t>
            </w:r>
          </w:p>
        </w:tc>
      </w:tr>
      <w:tr w:rsidR="004C0A3E" w:rsidRPr="004C0A3E" w14:paraId="0AF4E1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EC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60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607969.00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583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2212127.67</w:t>
            </w:r>
          </w:p>
        </w:tc>
      </w:tr>
      <w:tr w:rsidR="004C0A3E" w:rsidRPr="004C0A3E" w14:paraId="139B8C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CD9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F6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607855.21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F1B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2212166.69</w:t>
            </w:r>
          </w:p>
        </w:tc>
      </w:tr>
      <w:tr w:rsidR="004C0A3E" w:rsidRPr="004C0A3E" w14:paraId="4B7F25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8A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62E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607822.28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CB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2212131.97</w:t>
            </w:r>
          </w:p>
        </w:tc>
      </w:tr>
      <w:tr w:rsidR="004C0A3E" w:rsidRPr="004C0A3E" w14:paraId="77DC63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2D0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430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607801.52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3F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2212150.77</w:t>
            </w:r>
          </w:p>
        </w:tc>
      </w:tr>
      <w:tr w:rsidR="004C0A3E" w:rsidRPr="004C0A3E" w14:paraId="2079E2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8E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75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607755.71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FE7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2212103.18</w:t>
            </w:r>
          </w:p>
        </w:tc>
      </w:tr>
      <w:tr w:rsidR="004C0A3E" w:rsidRPr="004C0A3E" w14:paraId="07710F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5B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6D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607677.71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30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2212019.73</w:t>
            </w:r>
          </w:p>
        </w:tc>
      </w:tr>
      <w:tr w:rsidR="004C0A3E" w:rsidRPr="004C0A3E" w14:paraId="2A3D3F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94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58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EE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2211985.49</w:t>
            </w:r>
          </w:p>
        </w:tc>
      </w:tr>
      <w:tr w:rsidR="004C0A3E" w:rsidRPr="004C0A3E" w14:paraId="6C6F9C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73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D8E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133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2211970.68</w:t>
            </w:r>
          </w:p>
        </w:tc>
      </w:tr>
      <w:tr w:rsidR="004C0A3E" w:rsidRPr="004C0A3E" w14:paraId="2D355F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1E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C3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607592.47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6F7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2211927.85</w:t>
            </w:r>
          </w:p>
        </w:tc>
      </w:tr>
      <w:tr w:rsidR="004C0A3E" w:rsidRPr="004C0A3E" w14:paraId="0BFE25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23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22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607680.13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C5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2211838.70</w:t>
            </w:r>
          </w:p>
        </w:tc>
      </w:tr>
      <w:tr w:rsidR="004C0A3E" w:rsidRPr="004C0A3E" w14:paraId="056352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70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3BE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607676.40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D4E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2211835.93</w:t>
            </w:r>
          </w:p>
        </w:tc>
      </w:tr>
      <w:tr w:rsidR="004C0A3E" w:rsidRPr="004C0A3E" w14:paraId="436E96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850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53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607685.49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9FF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2211826.91</w:t>
            </w:r>
          </w:p>
        </w:tc>
      </w:tr>
      <w:tr w:rsidR="004C0A3E" w:rsidRPr="004C0A3E" w14:paraId="62D696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1EF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B38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607826.27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0B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2211928.53</w:t>
            </w:r>
          </w:p>
        </w:tc>
      </w:tr>
      <w:tr w:rsidR="004C0A3E" w:rsidRPr="004C0A3E" w14:paraId="6D31F91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B3D8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53BA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EC2C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839D5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CF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89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AB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2212029.07</w:t>
            </w:r>
          </w:p>
        </w:tc>
      </w:tr>
      <w:tr w:rsidR="004C0A3E" w:rsidRPr="004C0A3E" w14:paraId="4125B0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D1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77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EB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2212043.45</w:t>
            </w:r>
          </w:p>
        </w:tc>
      </w:tr>
      <w:tr w:rsidR="004C0A3E" w:rsidRPr="004C0A3E" w14:paraId="64BEAA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2E0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2C6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50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2212083.28</w:t>
            </w:r>
          </w:p>
        </w:tc>
      </w:tr>
      <w:tr w:rsidR="004C0A3E" w:rsidRPr="004C0A3E" w14:paraId="25A063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FD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41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8E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2212099.79</w:t>
            </w:r>
          </w:p>
        </w:tc>
      </w:tr>
      <w:tr w:rsidR="004C0A3E" w:rsidRPr="004C0A3E" w14:paraId="481123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8F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50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02F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2212114.60</w:t>
            </w:r>
          </w:p>
        </w:tc>
      </w:tr>
      <w:tr w:rsidR="004C0A3E" w:rsidRPr="004C0A3E" w14:paraId="48B3C5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35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7B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D6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2212144.87</w:t>
            </w:r>
          </w:p>
        </w:tc>
      </w:tr>
      <w:tr w:rsidR="004C0A3E" w:rsidRPr="004C0A3E" w14:paraId="13B929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D4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B19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610324.89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B2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2212154.27</w:t>
            </w:r>
          </w:p>
        </w:tc>
      </w:tr>
      <w:tr w:rsidR="004C0A3E" w:rsidRPr="004C0A3E" w14:paraId="2A8E68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77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C21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610350.12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FA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2212161.78</w:t>
            </w:r>
          </w:p>
        </w:tc>
      </w:tr>
      <w:tr w:rsidR="004C0A3E" w:rsidRPr="004C0A3E" w14:paraId="71898B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ED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7A4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610378.63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F8B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2212173.27</w:t>
            </w:r>
          </w:p>
        </w:tc>
      </w:tr>
      <w:tr w:rsidR="004C0A3E" w:rsidRPr="004C0A3E" w14:paraId="53E606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08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68B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07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2212191.63</w:t>
            </w:r>
          </w:p>
        </w:tc>
      </w:tr>
      <w:tr w:rsidR="004C0A3E" w:rsidRPr="004C0A3E" w14:paraId="128C77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34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2D5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7F8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2212196.37</w:t>
            </w:r>
          </w:p>
        </w:tc>
      </w:tr>
      <w:tr w:rsidR="004C0A3E" w:rsidRPr="004C0A3E" w14:paraId="04314D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FEF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3B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4E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2212198.42</w:t>
            </w:r>
          </w:p>
        </w:tc>
      </w:tr>
      <w:tr w:rsidR="004C0A3E" w:rsidRPr="004C0A3E" w14:paraId="63009E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14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14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610306.52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C1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2212190.65</w:t>
            </w:r>
          </w:p>
        </w:tc>
      </w:tr>
      <w:tr w:rsidR="004C0A3E" w:rsidRPr="004C0A3E" w14:paraId="60E4C5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C2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25C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B5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2212187.98</w:t>
            </w:r>
          </w:p>
        </w:tc>
      </w:tr>
      <w:tr w:rsidR="004C0A3E" w:rsidRPr="004C0A3E" w14:paraId="2396BF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D4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D86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936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2212179.96</w:t>
            </w:r>
          </w:p>
        </w:tc>
      </w:tr>
      <w:tr w:rsidR="004C0A3E" w:rsidRPr="004C0A3E" w14:paraId="6B867C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E18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452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21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2212173.02</w:t>
            </w:r>
          </w:p>
        </w:tc>
      </w:tr>
      <w:tr w:rsidR="004C0A3E" w:rsidRPr="004C0A3E" w14:paraId="63FF83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93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32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AB3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2212163.38</w:t>
            </w:r>
          </w:p>
        </w:tc>
      </w:tr>
      <w:tr w:rsidR="004C0A3E" w:rsidRPr="004C0A3E" w14:paraId="2B0C20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28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0B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32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2212139.72</w:t>
            </w:r>
          </w:p>
        </w:tc>
      </w:tr>
      <w:tr w:rsidR="004C0A3E" w:rsidRPr="004C0A3E" w14:paraId="5CD8D2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9F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74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610216.40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1B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2212130.74</w:t>
            </w:r>
          </w:p>
        </w:tc>
      </w:tr>
      <w:tr w:rsidR="004C0A3E" w:rsidRPr="004C0A3E" w14:paraId="520A9D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43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7D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610178.94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6AF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2212120.53</w:t>
            </w:r>
          </w:p>
        </w:tc>
      </w:tr>
      <w:tr w:rsidR="004C0A3E" w:rsidRPr="004C0A3E" w14:paraId="2BB8C8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87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B9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A2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2212111.58</w:t>
            </w:r>
          </w:p>
        </w:tc>
      </w:tr>
      <w:tr w:rsidR="004C0A3E" w:rsidRPr="004C0A3E" w14:paraId="766F49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AD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E6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741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2212123.00</w:t>
            </w:r>
          </w:p>
        </w:tc>
      </w:tr>
      <w:tr w:rsidR="004C0A3E" w:rsidRPr="004C0A3E" w14:paraId="79CD4C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993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16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F6B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2212141.03</w:t>
            </w:r>
          </w:p>
        </w:tc>
      </w:tr>
      <w:tr w:rsidR="004C0A3E" w:rsidRPr="004C0A3E" w14:paraId="4CE43E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4F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2AA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F7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2212158.97</w:t>
            </w:r>
          </w:p>
        </w:tc>
      </w:tr>
      <w:tr w:rsidR="004C0A3E" w:rsidRPr="004C0A3E" w14:paraId="11E872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F2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EC3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610127.24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125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2212148.94</w:t>
            </w:r>
          </w:p>
        </w:tc>
      </w:tr>
      <w:tr w:rsidR="004C0A3E" w:rsidRPr="004C0A3E" w14:paraId="67CBC2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19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8F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610113.97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86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2212139.10</w:t>
            </w:r>
          </w:p>
        </w:tc>
      </w:tr>
      <w:tr w:rsidR="004C0A3E" w:rsidRPr="004C0A3E" w14:paraId="222F65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436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CC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610114.97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EF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2212137.78</w:t>
            </w:r>
          </w:p>
        </w:tc>
      </w:tr>
      <w:tr w:rsidR="004C0A3E" w:rsidRPr="004C0A3E" w14:paraId="1E2D06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BDE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85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610097.16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C8A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2212124.78</w:t>
            </w:r>
          </w:p>
        </w:tc>
      </w:tr>
      <w:tr w:rsidR="004C0A3E" w:rsidRPr="004C0A3E" w14:paraId="355AED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C10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00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610074.62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45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2212107.72</w:t>
            </w:r>
          </w:p>
        </w:tc>
      </w:tr>
      <w:tr w:rsidR="004C0A3E" w:rsidRPr="004C0A3E" w14:paraId="6B6AB1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F9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FB9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610075.84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E3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2212106.65</w:t>
            </w:r>
          </w:p>
        </w:tc>
      </w:tr>
      <w:tr w:rsidR="004C0A3E" w:rsidRPr="004C0A3E" w14:paraId="09E2C0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A6D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54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E15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2212065.40</w:t>
            </w:r>
          </w:p>
        </w:tc>
      </w:tr>
      <w:tr w:rsidR="004C0A3E" w:rsidRPr="004C0A3E" w14:paraId="505051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801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86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2F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2211992.05</w:t>
            </w:r>
          </w:p>
        </w:tc>
      </w:tr>
      <w:tr w:rsidR="004C0A3E" w:rsidRPr="004C0A3E" w14:paraId="41CE6C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21D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80D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A9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2211985.63</w:t>
            </w:r>
          </w:p>
        </w:tc>
      </w:tr>
      <w:tr w:rsidR="004C0A3E" w:rsidRPr="004C0A3E" w14:paraId="0E9F38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A2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CA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42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2211984.87</w:t>
            </w:r>
          </w:p>
        </w:tc>
      </w:tr>
      <w:tr w:rsidR="004C0A3E" w:rsidRPr="004C0A3E" w14:paraId="545E03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E7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E7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C3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2211976.80</w:t>
            </w:r>
          </w:p>
        </w:tc>
      </w:tr>
      <w:tr w:rsidR="004C0A3E" w:rsidRPr="004C0A3E" w14:paraId="25E609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D8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57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6F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2211957.22</w:t>
            </w:r>
          </w:p>
        </w:tc>
      </w:tr>
      <w:tr w:rsidR="004C0A3E" w:rsidRPr="004C0A3E" w14:paraId="6C27BF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24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B5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609898.46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CD9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2211948.27</w:t>
            </w:r>
          </w:p>
        </w:tc>
      </w:tr>
      <w:tr w:rsidR="004C0A3E" w:rsidRPr="004C0A3E" w14:paraId="57C290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C23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86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609893.78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7D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2211945.37</w:t>
            </w:r>
          </w:p>
        </w:tc>
      </w:tr>
      <w:tr w:rsidR="004C0A3E" w:rsidRPr="004C0A3E" w14:paraId="4D3984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A45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81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609886.94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80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2211941.08</w:t>
            </w:r>
          </w:p>
        </w:tc>
      </w:tr>
      <w:tr w:rsidR="004C0A3E" w:rsidRPr="004C0A3E" w14:paraId="267523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81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64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3B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2211935.94</w:t>
            </w:r>
          </w:p>
        </w:tc>
      </w:tr>
      <w:tr w:rsidR="004C0A3E" w:rsidRPr="004C0A3E" w14:paraId="23CC0F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AC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80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48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2211932.48</w:t>
            </w:r>
          </w:p>
        </w:tc>
      </w:tr>
      <w:tr w:rsidR="004C0A3E" w:rsidRPr="004C0A3E" w14:paraId="3E646E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4A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D9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AC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2211930.18</w:t>
            </w:r>
          </w:p>
        </w:tc>
      </w:tr>
      <w:tr w:rsidR="004C0A3E" w:rsidRPr="004C0A3E" w14:paraId="473353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80F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C92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609864.42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421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2211926.74</w:t>
            </w:r>
          </w:p>
        </w:tc>
      </w:tr>
      <w:tr w:rsidR="004C0A3E" w:rsidRPr="004C0A3E" w14:paraId="431801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77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51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DB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2211925.58</w:t>
            </w:r>
          </w:p>
        </w:tc>
      </w:tr>
      <w:tr w:rsidR="004C0A3E" w:rsidRPr="004C0A3E" w14:paraId="0CE546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21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4F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E5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2211927.52</w:t>
            </w:r>
          </w:p>
        </w:tc>
      </w:tr>
      <w:tr w:rsidR="004C0A3E" w:rsidRPr="004C0A3E" w14:paraId="2D3FF0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77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30F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3B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2211922.74</w:t>
            </w:r>
          </w:p>
        </w:tc>
      </w:tr>
      <w:tr w:rsidR="004C0A3E" w:rsidRPr="004C0A3E" w14:paraId="5717E1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2B3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14F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A5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2211922.81</w:t>
            </w:r>
          </w:p>
        </w:tc>
      </w:tr>
      <w:tr w:rsidR="004C0A3E" w:rsidRPr="004C0A3E" w14:paraId="03565B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21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B4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808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2211906.33</w:t>
            </w:r>
          </w:p>
        </w:tc>
      </w:tr>
      <w:tr w:rsidR="004C0A3E" w:rsidRPr="004C0A3E" w14:paraId="47FF1D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653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8C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3AC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2211893.42</w:t>
            </w:r>
          </w:p>
        </w:tc>
      </w:tr>
      <w:tr w:rsidR="004C0A3E" w:rsidRPr="004C0A3E" w14:paraId="6244E9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6C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F2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45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2211882.59</w:t>
            </w:r>
          </w:p>
        </w:tc>
      </w:tr>
      <w:tr w:rsidR="004C0A3E" w:rsidRPr="004C0A3E" w14:paraId="717196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23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4B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609733.37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B0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2211876.46</w:t>
            </w:r>
          </w:p>
        </w:tc>
      </w:tr>
      <w:tr w:rsidR="004C0A3E" w:rsidRPr="004C0A3E" w14:paraId="449D11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4F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789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609739.76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DC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2211845.62</w:t>
            </w:r>
          </w:p>
        </w:tc>
      </w:tr>
      <w:tr w:rsidR="004C0A3E" w:rsidRPr="004C0A3E" w14:paraId="6A0422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7E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2E5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4E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2211849.55</w:t>
            </w:r>
          </w:p>
        </w:tc>
      </w:tr>
      <w:tr w:rsidR="004C0A3E" w:rsidRPr="004C0A3E" w14:paraId="60D0AA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1B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59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A5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2211831.72</w:t>
            </w:r>
          </w:p>
        </w:tc>
      </w:tr>
      <w:tr w:rsidR="004C0A3E" w:rsidRPr="004C0A3E" w14:paraId="19003E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87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5D2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593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2211815.03</w:t>
            </w:r>
          </w:p>
        </w:tc>
      </w:tr>
      <w:tr w:rsidR="004C0A3E" w:rsidRPr="004C0A3E" w14:paraId="4690E4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AB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91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6C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2211787.42</w:t>
            </w:r>
          </w:p>
        </w:tc>
      </w:tr>
      <w:tr w:rsidR="004C0A3E" w:rsidRPr="004C0A3E" w14:paraId="5779E8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E8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A7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4E1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2211777.67</w:t>
            </w:r>
          </w:p>
        </w:tc>
      </w:tr>
      <w:tr w:rsidR="004C0A3E" w:rsidRPr="004C0A3E" w14:paraId="3BCF0F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0A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FCB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609789.22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5C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2211809.37</w:t>
            </w:r>
          </w:p>
        </w:tc>
      </w:tr>
      <w:tr w:rsidR="004C0A3E" w:rsidRPr="004C0A3E" w14:paraId="56EE0D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CC2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08C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609842.40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B5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2211838.18</w:t>
            </w:r>
          </w:p>
        </w:tc>
      </w:tr>
      <w:tr w:rsidR="004C0A3E" w:rsidRPr="004C0A3E" w14:paraId="261E61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69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54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D7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2211850.85</w:t>
            </w:r>
          </w:p>
        </w:tc>
      </w:tr>
      <w:tr w:rsidR="004C0A3E" w:rsidRPr="004C0A3E" w14:paraId="6D946C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CC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191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F6A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2211890.79</w:t>
            </w:r>
          </w:p>
        </w:tc>
      </w:tr>
      <w:tr w:rsidR="004C0A3E" w:rsidRPr="004C0A3E" w14:paraId="6F789C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FE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EF7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C2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2211910.43</w:t>
            </w:r>
          </w:p>
        </w:tc>
      </w:tr>
      <w:tr w:rsidR="004C0A3E" w:rsidRPr="004C0A3E" w14:paraId="2B23F9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0A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4E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609942.22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BF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2211913.19</w:t>
            </w:r>
          </w:p>
        </w:tc>
      </w:tr>
      <w:tr w:rsidR="004C0A3E" w:rsidRPr="004C0A3E" w14:paraId="1105D2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EA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0E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9B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2211913.79</w:t>
            </w:r>
          </w:p>
        </w:tc>
      </w:tr>
      <w:tr w:rsidR="004C0A3E" w:rsidRPr="004C0A3E" w14:paraId="1567C6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FF4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BAF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B8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2211913.65</w:t>
            </w:r>
          </w:p>
        </w:tc>
      </w:tr>
      <w:tr w:rsidR="004C0A3E" w:rsidRPr="004C0A3E" w14:paraId="541D11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940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20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73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2211920.42</w:t>
            </w:r>
          </w:p>
        </w:tc>
      </w:tr>
      <w:tr w:rsidR="004C0A3E" w:rsidRPr="004C0A3E" w14:paraId="051487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82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090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609943.03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43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2211920.57</w:t>
            </w:r>
          </w:p>
        </w:tc>
      </w:tr>
      <w:tr w:rsidR="004C0A3E" w:rsidRPr="004C0A3E" w14:paraId="4785C2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2E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3C5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3D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2211915.04</w:t>
            </w:r>
          </w:p>
        </w:tc>
      </w:tr>
      <w:tr w:rsidR="004C0A3E" w:rsidRPr="004C0A3E" w14:paraId="2E7857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6C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27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49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2211914.20</w:t>
            </w:r>
          </w:p>
        </w:tc>
      </w:tr>
      <w:tr w:rsidR="004C0A3E" w:rsidRPr="004C0A3E" w14:paraId="761702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305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4E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609981.56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4D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2211937.16</w:t>
            </w:r>
          </w:p>
        </w:tc>
      </w:tr>
      <w:tr w:rsidR="004C0A3E" w:rsidRPr="004C0A3E" w14:paraId="346608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A93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D3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610038.84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BE5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2211960.81</w:t>
            </w:r>
          </w:p>
        </w:tc>
      </w:tr>
      <w:tr w:rsidR="004C0A3E" w:rsidRPr="004C0A3E" w14:paraId="1FB328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FE8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1B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71B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2211965.58</w:t>
            </w:r>
          </w:p>
        </w:tc>
      </w:tr>
      <w:tr w:rsidR="004C0A3E" w:rsidRPr="004C0A3E" w14:paraId="63783C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19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C0C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610041.69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C0C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2211967.47</w:t>
            </w:r>
          </w:p>
        </w:tc>
      </w:tr>
      <w:tr w:rsidR="004C0A3E" w:rsidRPr="004C0A3E" w14:paraId="2867CD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336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DEE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610043.61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365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2211962.70</w:t>
            </w:r>
          </w:p>
        </w:tc>
      </w:tr>
      <w:tr w:rsidR="004C0A3E" w:rsidRPr="004C0A3E" w14:paraId="431F2B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642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879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610091.17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5EA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2211982.81</w:t>
            </w:r>
          </w:p>
        </w:tc>
      </w:tr>
      <w:tr w:rsidR="004C0A3E" w:rsidRPr="004C0A3E" w14:paraId="4C98C6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F9D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DD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610148.13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24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2212009.83</w:t>
            </w:r>
          </w:p>
        </w:tc>
      </w:tr>
      <w:tr w:rsidR="004C0A3E" w:rsidRPr="004C0A3E" w14:paraId="0987B3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3E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01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610174.54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4E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2212021.34</w:t>
            </w:r>
          </w:p>
        </w:tc>
      </w:tr>
      <w:tr w:rsidR="004C0A3E" w:rsidRPr="004C0A3E" w14:paraId="33D725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13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91E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610194.79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3E3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2212029.89</w:t>
            </w:r>
          </w:p>
        </w:tc>
      </w:tr>
      <w:tr w:rsidR="004C0A3E" w:rsidRPr="004C0A3E" w14:paraId="18FDB8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16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7E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610196.48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34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2212030.60</w:t>
            </w:r>
          </w:p>
        </w:tc>
      </w:tr>
      <w:tr w:rsidR="004C0A3E" w:rsidRPr="004C0A3E" w14:paraId="25773B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267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864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610213.79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7A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2212019.74</w:t>
            </w:r>
          </w:p>
        </w:tc>
      </w:tr>
      <w:tr w:rsidR="004C0A3E" w:rsidRPr="004C0A3E" w14:paraId="7E1F8C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C2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D5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610216.64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FCE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2212016.09</w:t>
            </w:r>
          </w:p>
        </w:tc>
      </w:tr>
      <w:tr w:rsidR="004C0A3E" w:rsidRPr="004C0A3E" w14:paraId="78132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0C2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21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C6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2212000.00</w:t>
            </w:r>
          </w:p>
        </w:tc>
      </w:tr>
      <w:tr w:rsidR="004C0A3E" w:rsidRPr="004C0A3E" w14:paraId="1F3AE9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94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A4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27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2212026.85</w:t>
            </w:r>
          </w:p>
        </w:tc>
      </w:tr>
      <w:tr w:rsidR="004C0A3E" w:rsidRPr="004C0A3E" w14:paraId="2594FB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1CE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357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D3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2212029.86</w:t>
            </w:r>
          </w:p>
        </w:tc>
      </w:tr>
      <w:tr w:rsidR="004C0A3E" w:rsidRPr="004C0A3E" w14:paraId="582F8A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1B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DB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E9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2212029.07</w:t>
            </w:r>
          </w:p>
        </w:tc>
      </w:tr>
      <w:tr w:rsidR="004C0A3E" w:rsidRPr="004C0A3E" w14:paraId="20F4F26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F614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3B2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6D92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B7AD0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509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7C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72C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2212064.63</w:t>
            </w:r>
          </w:p>
        </w:tc>
      </w:tr>
      <w:tr w:rsidR="004C0A3E" w:rsidRPr="004C0A3E" w14:paraId="5944E4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7F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505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31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2212070.13</w:t>
            </w:r>
          </w:p>
        </w:tc>
      </w:tr>
      <w:tr w:rsidR="004C0A3E" w:rsidRPr="004C0A3E" w14:paraId="59360E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CDA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4C0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D7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2212066.03</w:t>
            </w:r>
          </w:p>
        </w:tc>
      </w:tr>
      <w:tr w:rsidR="004C0A3E" w:rsidRPr="004C0A3E" w14:paraId="7DACD0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88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859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85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2212060.53</w:t>
            </w:r>
          </w:p>
        </w:tc>
      </w:tr>
      <w:tr w:rsidR="004C0A3E" w:rsidRPr="004C0A3E" w14:paraId="3FDAD9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198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16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E1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2212064.63</w:t>
            </w:r>
          </w:p>
        </w:tc>
      </w:tr>
      <w:tr w:rsidR="004C0A3E" w:rsidRPr="004C0A3E" w14:paraId="4565366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D490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7EF4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27CA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B9F34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44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011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E5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2212013.96</w:t>
            </w:r>
          </w:p>
        </w:tc>
      </w:tr>
      <w:tr w:rsidR="004C0A3E" w:rsidRPr="004C0A3E" w14:paraId="071046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41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DD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3B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2212018.49</w:t>
            </w:r>
          </w:p>
        </w:tc>
      </w:tr>
      <w:tr w:rsidR="004C0A3E" w:rsidRPr="004C0A3E" w14:paraId="0ED0AD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04C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95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4DB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2212016.68</w:t>
            </w:r>
          </w:p>
        </w:tc>
      </w:tr>
      <w:tr w:rsidR="004C0A3E" w:rsidRPr="004C0A3E" w14:paraId="24CCE1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F3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AD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D5B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2212012.14</w:t>
            </w:r>
          </w:p>
        </w:tc>
      </w:tr>
      <w:tr w:rsidR="004C0A3E" w:rsidRPr="004C0A3E" w14:paraId="652177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39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1F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655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2212013.96</w:t>
            </w:r>
          </w:p>
        </w:tc>
      </w:tr>
      <w:tr w:rsidR="004C0A3E" w:rsidRPr="004C0A3E" w14:paraId="6288AAE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16D7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26ED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2EF7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4BC91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03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D0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D0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2212321.47</w:t>
            </w:r>
          </w:p>
        </w:tc>
      </w:tr>
      <w:tr w:rsidR="004C0A3E" w:rsidRPr="004C0A3E" w14:paraId="0054B6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BFC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DA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F6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2212371.79</w:t>
            </w:r>
          </w:p>
        </w:tc>
      </w:tr>
      <w:tr w:rsidR="004C0A3E" w:rsidRPr="004C0A3E" w14:paraId="65CF66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59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23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E9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2212327.51</w:t>
            </w:r>
          </w:p>
        </w:tc>
      </w:tr>
      <w:tr w:rsidR="004C0A3E" w:rsidRPr="004C0A3E" w14:paraId="153173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01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09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8C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2212272.89</w:t>
            </w:r>
          </w:p>
        </w:tc>
      </w:tr>
      <w:tr w:rsidR="004C0A3E" w:rsidRPr="004C0A3E" w14:paraId="4262ED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DB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63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F7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2212291.06</w:t>
            </w:r>
          </w:p>
        </w:tc>
      </w:tr>
      <w:tr w:rsidR="004C0A3E" w:rsidRPr="004C0A3E" w14:paraId="1144B2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FAA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C51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74D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2212321.47</w:t>
            </w:r>
          </w:p>
        </w:tc>
      </w:tr>
      <w:tr w:rsidR="004C0A3E" w:rsidRPr="004C0A3E" w14:paraId="241C021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5C0D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408A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C642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49D19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81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13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9D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2212279.47</w:t>
            </w:r>
          </w:p>
        </w:tc>
      </w:tr>
      <w:tr w:rsidR="004C0A3E" w:rsidRPr="004C0A3E" w14:paraId="6988EB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D2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F46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606201.02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E9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2212285.47</w:t>
            </w:r>
          </w:p>
        </w:tc>
      </w:tr>
      <w:tr w:rsidR="004C0A3E" w:rsidRPr="004C0A3E" w14:paraId="4247FA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262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A4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606204.01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24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2212294.69</w:t>
            </w:r>
          </w:p>
        </w:tc>
      </w:tr>
      <w:tr w:rsidR="004C0A3E" w:rsidRPr="004C0A3E" w14:paraId="3E0C53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937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5F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B35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2212308.73</w:t>
            </w:r>
          </w:p>
        </w:tc>
      </w:tr>
      <w:tr w:rsidR="004C0A3E" w:rsidRPr="004C0A3E" w14:paraId="0A2788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B1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D5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878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2212309.69</w:t>
            </w:r>
          </w:p>
        </w:tc>
      </w:tr>
      <w:tr w:rsidR="004C0A3E" w:rsidRPr="004C0A3E" w14:paraId="2BB0C9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C3B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00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22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2212330.04</w:t>
            </w:r>
          </w:p>
        </w:tc>
      </w:tr>
      <w:tr w:rsidR="004C0A3E" w:rsidRPr="004C0A3E" w14:paraId="13B183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76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23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948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2212334.78</w:t>
            </w:r>
          </w:p>
        </w:tc>
      </w:tr>
      <w:tr w:rsidR="004C0A3E" w:rsidRPr="004C0A3E" w14:paraId="4CD269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0D4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A7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03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2212348.99</w:t>
            </w:r>
          </w:p>
        </w:tc>
      </w:tr>
      <w:tr w:rsidR="004C0A3E" w:rsidRPr="004C0A3E" w14:paraId="7E67C7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86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E00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47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2212367.78</w:t>
            </w:r>
          </w:p>
        </w:tc>
      </w:tr>
      <w:tr w:rsidR="004C0A3E" w:rsidRPr="004C0A3E" w14:paraId="148F2E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16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B09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606147.73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D9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2212405.29</w:t>
            </w:r>
          </w:p>
        </w:tc>
      </w:tr>
      <w:tr w:rsidR="004C0A3E" w:rsidRPr="004C0A3E" w14:paraId="460E08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59D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0C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606135.36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B7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2212413.59</w:t>
            </w:r>
          </w:p>
        </w:tc>
      </w:tr>
      <w:tr w:rsidR="004C0A3E" w:rsidRPr="004C0A3E" w14:paraId="001830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432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7F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606121.52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26B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2212422.27</w:t>
            </w:r>
          </w:p>
        </w:tc>
      </w:tr>
      <w:tr w:rsidR="004C0A3E" w:rsidRPr="004C0A3E" w14:paraId="5E6A75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86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6F3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5F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2212433.45</w:t>
            </w:r>
          </w:p>
        </w:tc>
      </w:tr>
      <w:tr w:rsidR="004C0A3E" w:rsidRPr="004C0A3E" w14:paraId="2C4F6C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D8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17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606095.23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FD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2212437.10</w:t>
            </w:r>
          </w:p>
        </w:tc>
      </w:tr>
      <w:tr w:rsidR="004C0A3E" w:rsidRPr="004C0A3E" w14:paraId="16F685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D2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84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841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2212459.52</w:t>
            </w:r>
          </w:p>
        </w:tc>
      </w:tr>
      <w:tr w:rsidR="004C0A3E" w:rsidRPr="004C0A3E" w14:paraId="1A11F4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14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96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E8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2212446.45</w:t>
            </w:r>
          </w:p>
        </w:tc>
      </w:tr>
      <w:tr w:rsidR="004C0A3E" w:rsidRPr="004C0A3E" w14:paraId="5F99A1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34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4E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606024.90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523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2212414.57</w:t>
            </w:r>
          </w:p>
        </w:tc>
      </w:tr>
      <w:tr w:rsidR="004C0A3E" w:rsidRPr="004C0A3E" w14:paraId="67DFD5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7C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D9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606122.68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29E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2212311.25</w:t>
            </w:r>
          </w:p>
        </w:tc>
      </w:tr>
      <w:tr w:rsidR="004C0A3E" w:rsidRPr="004C0A3E" w14:paraId="0319CA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00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10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606165.69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9F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2212265.82</w:t>
            </w:r>
          </w:p>
        </w:tc>
      </w:tr>
      <w:tr w:rsidR="004C0A3E" w:rsidRPr="004C0A3E" w14:paraId="4F9E34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00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41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606182.81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20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2212272.40</w:t>
            </w:r>
          </w:p>
        </w:tc>
      </w:tr>
      <w:tr w:rsidR="004C0A3E" w:rsidRPr="004C0A3E" w14:paraId="1A703B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DF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E0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606192.66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9D5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2212279.47</w:t>
            </w:r>
          </w:p>
        </w:tc>
      </w:tr>
      <w:tr w:rsidR="004C0A3E" w:rsidRPr="004C0A3E" w14:paraId="416ACE5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80EB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9B34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0D15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F051F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9D4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E6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41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2211524.08</w:t>
            </w:r>
          </w:p>
        </w:tc>
      </w:tr>
      <w:tr w:rsidR="004C0A3E" w:rsidRPr="004C0A3E" w14:paraId="763AA6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94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32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612733.22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96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2211817.03</w:t>
            </w:r>
          </w:p>
        </w:tc>
      </w:tr>
      <w:tr w:rsidR="004C0A3E" w:rsidRPr="004C0A3E" w14:paraId="239A0B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90A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1A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612802.55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2C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2211989.41</w:t>
            </w:r>
          </w:p>
        </w:tc>
      </w:tr>
      <w:tr w:rsidR="004C0A3E" w:rsidRPr="004C0A3E" w14:paraId="6B2725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66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D3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612985.86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6B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2212181.11</w:t>
            </w:r>
          </w:p>
        </w:tc>
      </w:tr>
      <w:tr w:rsidR="004C0A3E" w:rsidRPr="004C0A3E" w14:paraId="055B50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366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C21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612952.96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B2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2212464.82</w:t>
            </w:r>
          </w:p>
        </w:tc>
      </w:tr>
      <w:tr w:rsidR="004C0A3E" w:rsidRPr="004C0A3E" w14:paraId="3FD7BD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9A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20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3FC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2212464.71</w:t>
            </w:r>
          </w:p>
        </w:tc>
      </w:tr>
      <w:tr w:rsidR="004C0A3E" w:rsidRPr="004C0A3E" w14:paraId="6ECF02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BA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56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612930.43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BD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2212457.09</w:t>
            </w:r>
          </w:p>
        </w:tc>
      </w:tr>
      <w:tr w:rsidR="004C0A3E" w:rsidRPr="004C0A3E" w14:paraId="43A1AF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E3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7D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612945.11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39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2212408.83</w:t>
            </w:r>
          </w:p>
        </w:tc>
      </w:tr>
      <w:tr w:rsidR="004C0A3E" w:rsidRPr="004C0A3E" w14:paraId="60ADBC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666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1E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612910.71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64E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2212394.11</w:t>
            </w:r>
          </w:p>
        </w:tc>
      </w:tr>
      <w:tr w:rsidR="004C0A3E" w:rsidRPr="004C0A3E" w14:paraId="0FB033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65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4E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336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2212376.91</w:t>
            </w:r>
          </w:p>
        </w:tc>
      </w:tr>
      <w:tr w:rsidR="004C0A3E" w:rsidRPr="004C0A3E" w14:paraId="32E9D8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43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B22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5C7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2212358.39</w:t>
            </w:r>
          </w:p>
        </w:tc>
      </w:tr>
      <w:tr w:rsidR="004C0A3E" w:rsidRPr="004C0A3E" w14:paraId="4252F7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2FF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DFA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612839.70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F9C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2212342.27</w:t>
            </w:r>
          </w:p>
        </w:tc>
      </w:tr>
      <w:tr w:rsidR="004C0A3E" w:rsidRPr="004C0A3E" w14:paraId="6EDD4C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70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A5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98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2212328.32</w:t>
            </w:r>
          </w:p>
        </w:tc>
      </w:tr>
      <w:tr w:rsidR="004C0A3E" w:rsidRPr="004C0A3E" w14:paraId="4C2767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33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49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612792.81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7C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2212317.46</w:t>
            </w:r>
          </w:p>
        </w:tc>
      </w:tr>
      <w:tr w:rsidR="004C0A3E" w:rsidRPr="004C0A3E" w14:paraId="72894B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97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83E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40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2212341.12</w:t>
            </w:r>
          </w:p>
        </w:tc>
      </w:tr>
      <w:tr w:rsidR="004C0A3E" w:rsidRPr="004C0A3E" w14:paraId="1CA799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34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C40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24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2212344.96</w:t>
            </w:r>
          </w:p>
        </w:tc>
      </w:tr>
      <w:tr w:rsidR="004C0A3E" w:rsidRPr="004C0A3E" w14:paraId="5ED791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4F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C3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89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2212339.59</w:t>
            </w:r>
          </w:p>
        </w:tc>
      </w:tr>
      <w:tr w:rsidR="004C0A3E" w:rsidRPr="004C0A3E" w14:paraId="23EFCF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17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46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612718.73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BB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2212320.42</w:t>
            </w:r>
          </w:p>
        </w:tc>
      </w:tr>
      <w:tr w:rsidR="004C0A3E" w:rsidRPr="004C0A3E" w14:paraId="3EF8FA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68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36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8F6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2212222.66</w:t>
            </w:r>
          </w:p>
        </w:tc>
      </w:tr>
      <w:tr w:rsidR="004C0A3E" w:rsidRPr="004C0A3E" w14:paraId="23A725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5D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2F9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612726.57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8C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2212197.27</w:t>
            </w:r>
          </w:p>
        </w:tc>
      </w:tr>
      <w:tr w:rsidR="004C0A3E" w:rsidRPr="004C0A3E" w14:paraId="1740C7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87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BB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612731.28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4F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2212184.99</w:t>
            </w:r>
          </w:p>
        </w:tc>
      </w:tr>
      <w:tr w:rsidR="004C0A3E" w:rsidRPr="004C0A3E" w14:paraId="7E8559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70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05D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612737.22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DA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2212177.83</w:t>
            </w:r>
          </w:p>
        </w:tc>
      </w:tr>
      <w:tr w:rsidR="004C0A3E" w:rsidRPr="004C0A3E" w14:paraId="3D3928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21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D7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612706.13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9E6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2212149.89</w:t>
            </w:r>
          </w:p>
        </w:tc>
      </w:tr>
      <w:tr w:rsidR="004C0A3E" w:rsidRPr="004C0A3E" w14:paraId="1CE281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18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12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612677.03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4BA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2212137.48</w:t>
            </w:r>
          </w:p>
        </w:tc>
      </w:tr>
      <w:tr w:rsidR="004C0A3E" w:rsidRPr="004C0A3E" w14:paraId="4F8B7E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97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0D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612664.13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95E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2212126.41</w:t>
            </w:r>
          </w:p>
        </w:tc>
      </w:tr>
      <w:tr w:rsidR="004C0A3E" w:rsidRPr="004C0A3E" w14:paraId="73D90F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3A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00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DA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2212112.19</w:t>
            </w:r>
          </w:p>
        </w:tc>
      </w:tr>
      <w:tr w:rsidR="004C0A3E" w:rsidRPr="004C0A3E" w14:paraId="3C6682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1D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93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612644.59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CD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2212108.84</w:t>
            </w:r>
          </w:p>
        </w:tc>
      </w:tr>
      <w:tr w:rsidR="004C0A3E" w:rsidRPr="004C0A3E" w14:paraId="033C6F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EA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78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612624.96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F96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2212085.66</w:t>
            </w:r>
          </w:p>
        </w:tc>
      </w:tr>
      <w:tr w:rsidR="004C0A3E" w:rsidRPr="004C0A3E" w14:paraId="4D3AF9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2E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7AC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07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2212044.01</w:t>
            </w:r>
          </w:p>
        </w:tc>
      </w:tr>
      <w:tr w:rsidR="004C0A3E" w:rsidRPr="004C0A3E" w14:paraId="4C7554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58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2A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AC9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2212017.52</w:t>
            </w:r>
          </w:p>
        </w:tc>
      </w:tr>
      <w:tr w:rsidR="004C0A3E" w:rsidRPr="004C0A3E" w14:paraId="2AB4F0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46F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83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5AE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2211994.84</w:t>
            </w:r>
          </w:p>
        </w:tc>
      </w:tr>
      <w:tr w:rsidR="004C0A3E" w:rsidRPr="004C0A3E" w14:paraId="25C1F9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62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F8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3C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2211994.19</w:t>
            </w:r>
          </w:p>
        </w:tc>
      </w:tr>
      <w:tr w:rsidR="004C0A3E" w:rsidRPr="004C0A3E" w14:paraId="79D973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6F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A8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3E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2211983.54</w:t>
            </w:r>
          </w:p>
        </w:tc>
      </w:tr>
      <w:tr w:rsidR="004C0A3E" w:rsidRPr="004C0A3E" w14:paraId="08D2C6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7F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73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D5A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2212002.56</w:t>
            </w:r>
          </w:p>
        </w:tc>
      </w:tr>
      <w:tr w:rsidR="004C0A3E" w:rsidRPr="004C0A3E" w14:paraId="4E453D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A4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F28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2FA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2212020.75</w:t>
            </w:r>
          </w:p>
        </w:tc>
      </w:tr>
      <w:tr w:rsidR="004C0A3E" w:rsidRPr="004C0A3E" w14:paraId="46E7B0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359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154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612598.98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26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2212027.36</w:t>
            </w:r>
          </w:p>
        </w:tc>
      </w:tr>
      <w:tr w:rsidR="004C0A3E" w:rsidRPr="004C0A3E" w14:paraId="688007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0F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09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612617.50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08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2212024.88</w:t>
            </w:r>
          </w:p>
        </w:tc>
      </w:tr>
      <w:tr w:rsidR="004C0A3E" w:rsidRPr="004C0A3E" w14:paraId="160254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44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AC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612629.08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01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2212001.90</w:t>
            </w:r>
          </w:p>
        </w:tc>
      </w:tr>
      <w:tr w:rsidR="004C0A3E" w:rsidRPr="004C0A3E" w14:paraId="1BA0F8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E4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89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612625.44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BC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2211982.55</w:t>
            </w:r>
          </w:p>
        </w:tc>
      </w:tr>
      <w:tr w:rsidR="004C0A3E" w:rsidRPr="004C0A3E" w14:paraId="56C3FA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5C6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B2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961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2211963.70</w:t>
            </w:r>
          </w:p>
        </w:tc>
      </w:tr>
      <w:tr w:rsidR="004C0A3E" w:rsidRPr="004C0A3E" w14:paraId="64CDC3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1D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A14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F6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2211963.37</w:t>
            </w:r>
          </w:p>
        </w:tc>
      </w:tr>
      <w:tr w:rsidR="004C0A3E" w:rsidRPr="004C0A3E" w14:paraId="425768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28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F8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6B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2211986.75</w:t>
            </w:r>
          </w:p>
        </w:tc>
      </w:tr>
      <w:tr w:rsidR="004C0A3E" w:rsidRPr="004C0A3E" w14:paraId="20732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93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0B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612562.27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056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2211949.65</w:t>
            </w:r>
          </w:p>
        </w:tc>
      </w:tr>
      <w:tr w:rsidR="004C0A3E" w:rsidRPr="004C0A3E" w14:paraId="0A0DEA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C8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44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612559.98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FF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2211934.28</w:t>
            </w:r>
          </w:p>
        </w:tc>
      </w:tr>
      <w:tr w:rsidR="004C0A3E" w:rsidRPr="004C0A3E" w14:paraId="6A559C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619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78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612558.38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3E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2211919.25</w:t>
            </w:r>
          </w:p>
        </w:tc>
      </w:tr>
      <w:tr w:rsidR="004C0A3E" w:rsidRPr="004C0A3E" w14:paraId="2AE439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F0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BC9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612556.31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0EE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2211912.31</w:t>
            </w:r>
          </w:p>
        </w:tc>
      </w:tr>
      <w:tr w:rsidR="004C0A3E" w:rsidRPr="004C0A3E" w14:paraId="5C094C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27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97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612553.21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D6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2211905.42</w:t>
            </w:r>
          </w:p>
        </w:tc>
      </w:tr>
      <w:tr w:rsidR="004C0A3E" w:rsidRPr="004C0A3E" w14:paraId="589122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EFA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75D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612547.58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566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2211895.25</w:t>
            </w:r>
          </w:p>
        </w:tc>
      </w:tr>
      <w:tr w:rsidR="004C0A3E" w:rsidRPr="004C0A3E" w14:paraId="514877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FE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CB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612544.35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FD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2211889.23</w:t>
            </w:r>
          </w:p>
        </w:tc>
      </w:tr>
      <w:tr w:rsidR="004C0A3E" w:rsidRPr="004C0A3E" w14:paraId="0A0131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DE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3CC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612537.40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A6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2211878.79</w:t>
            </w:r>
          </w:p>
        </w:tc>
      </w:tr>
      <w:tr w:rsidR="004C0A3E" w:rsidRPr="004C0A3E" w14:paraId="768125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56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1E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612531.87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9E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2211871.65</w:t>
            </w:r>
          </w:p>
        </w:tc>
      </w:tr>
      <w:tr w:rsidR="004C0A3E" w:rsidRPr="004C0A3E" w14:paraId="56BF84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81D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56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612536.76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2A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2211867.37</w:t>
            </w:r>
          </w:p>
        </w:tc>
      </w:tr>
      <w:tr w:rsidR="004C0A3E" w:rsidRPr="004C0A3E" w14:paraId="0435F0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7F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32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612505.16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017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2211839.72</w:t>
            </w:r>
          </w:p>
        </w:tc>
      </w:tr>
      <w:tr w:rsidR="004C0A3E" w:rsidRPr="004C0A3E" w14:paraId="57F2EE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470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D7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612476.69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CE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2211825.82</w:t>
            </w:r>
          </w:p>
        </w:tc>
      </w:tr>
      <w:tr w:rsidR="004C0A3E" w:rsidRPr="004C0A3E" w14:paraId="4C734C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81E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73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72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2211810.87</w:t>
            </w:r>
          </w:p>
        </w:tc>
      </w:tr>
      <w:tr w:rsidR="004C0A3E" w:rsidRPr="004C0A3E" w14:paraId="51187F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E8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BC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612425.07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74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2211800.61</w:t>
            </w:r>
          </w:p>
        </w:tc>
      </w:tr>
      <w:tr w:rsidR="004C0A3E" w:rsidRPr="004C0A3E" w14:paraId="551032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D9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AA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05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2211784.71</w:t>
            </w:r>
          </w:p>
        </w:tc>
      </w:tr>
      <w:tr w:rsidR="004C0A3E" w:rsidRPr="004C0A3E" w14:paraId="65FD4B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756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87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72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2211764.27</w:t>
            </w:r>
          </w:p>
        </w:tc>
      </w:tr>
      <w:tr w:rsidR="004C0A3E" w:rsidRPr="004C0A3E" w14:paraId="04E50C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DBE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643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5C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2211762.94</w:t>
            </w:r>
          </w:p>
        </w:tc>
      </w:tr>
      <w:tr w:rsidR="004C0A3E" w:rsidRPr="004C0A3E" w14:paraId="25220B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C0E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47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612385.60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413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2211743.49</w:t>
            </w:r>
          </w:p>
        </w:tc>
      </w:tr>
      <w:tr w:rsidR="004C0A3E" w:rsidRPr="004C0A3E" w14:paraId="331AA8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F3D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9E0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6C3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2211725.74</w:t>
            </w:r>
          </w:p>
        </w:tc>
      </w:tr>
      <w:tr w:rsidR="004C0A3E" w:rsidRPr="004C0A3E" w14:paraId="62CC57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AD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05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612357.85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BD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2211718.55</w:t>
            </w:r>
          </w:p>
        </w:tc>
      </w:tr>
      <w:tr w:rsidR="004C0A3E" w:rsidRPr="004C0A3E" w14:paraId="06397C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B1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41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18E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2211679.70</w:t>
            </w:r>
          </w:p>
        </w:tc>
      </w:tr>
      <w:tr w:rsidR="004C0A3E" w:rsidRPr="004C0A3E" w14:paraId="130CEF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C58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3D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BFA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2211655.89</w:t>
            </w:r>
          </w:p>
        </w:tc>
      </w:tr>
      <w:tr w:rsidR="004C0A3E" w:rsidRPr="004C0A3E" w14:paraId="4D08D8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FB1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26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2B5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2211632.24</w:t>
            </w:r>
          </w:p>
        </w:tc>
      </w:tr>
      <w:tr w:rsidR="004C0A3E" w:rsidRPr="004C0A3E" w14:paraId="3FBCDA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3E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5E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7E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2211627.78</w:t>
            </w:r>
          </w:p>
        </w:tc>
      </w:tr>
      <w:tr w:rsidR="004C0A3E" w:rsidRPr="004C0A3E" w14:paraId="14FC79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17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34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B7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2211623.70</w:t>
            </w:r>
          </w:p>
        </w:tc>
      </w:tr>
      <w:tr w:rsidR="004C0A3E" w:rsidRPr="004C0A3E" w14:paraId="389EFC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AB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4F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612384.79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C77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2211616.93</w:t>
            </w:r>
          </w:p>
        </w:tc>
      </w:tr>
      <w:tr w:rsidR="004C0A3E" w:rsidRPr="004C0A3E" w14:paraId="2D874B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3F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8A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612389.36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CA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2211611.70</w:t>
            </w:r>
          </w:p>
        </w:tc>
      </w:tr>
      <w:tr w:rsidR="004C0A3E" w:rsidRPr="004C0A3E" w14:paraId="211F50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32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45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612428.51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5DA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2211590.27</w:t>
            </w:r>
          </w:p>
        </w:tc>
      </w:tr>
      <w:tr w:rsidR="004C0A3E" w:rsidRPr="004C0A3E" w14:paraId="75B94F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099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5B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D72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2211591.71</w:t>
            </w:r>
          </w:p>
        </w:tc>
      </w:tr>
      <w:tr w:rsidR="004C0A3E" w:rsidRPr="004C0A3E" w14:paraId="7E40BD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A63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69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612452.90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AE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2211590.33</w:t>
            </w:r>
          </w:p>
        </w:tc>
      </w:tr>
      <w:tr w:rsidR="004C0A3E" w:rsidRPr="004C0A3E" w14:paraId="6283C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DE7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5C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612504.56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903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2211578.14</w:t>
            </w:r>
          </w:p>
        </w:tc>
      </w:tr>
      <w:tr w:rsidR="004C0A3E" w:rsidRPr="004C0A3E" w14:paraId="6EA2A3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79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06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88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2211536.36</w:t>
            </w:r>
          </w:p>
        </w:tc>
      </w:tr>
      <w:tr w:rsidR="004C0A3E" w:rsidRPr="004C0A3E" w14:paraId="160EFA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29C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52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F5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2211524.08</w:t>
            </w:r>
          </w:p>
        </w:tc>
      </w:tr>
      <w:tr w:rsidR="004C0A3E" w:rsidRPr="004C0A3E" w14:paraId="54D8F18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6AD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DD5A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ABED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E2D50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6F9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C3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605166.90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E9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2212493.36</w:t>
            </w:r>
          </w:p>
        </w:tc>
      </w:tr>
      <w:tr w:rsidR="004C0A3E" w:rsidRPr="004C0A3E" w14:paraId="1D16C8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2D0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FBF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605210.39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F6A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2212518.58</w:t>
            </w:r>
          </w:p>
        </w:tc>
      </w:tr>
      <w:tr w:rsidR="004C0A3E" w:rsidRPr="004C0A3E" w14:paraId="007D0B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73A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97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605209.67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A90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2212520.36</w:t>
            </w:r>
          </w:p>
        </w:tc>
      </w:tr>
      <w:tr w:rsidR="004C0A3E" w:rsidRPr="004C0A3E" w14:paraId="004933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BC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2C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605114.62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75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2212507.83</w:t>
            </w:r>
          </w:p>
        </w:tc>
      </w:tr>
      <w:tr w:rsidR="004C0A3E" w:rsidRPr="004C0A3E" w14:paraId="1DCDF8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7B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02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605060.94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8F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2212501.37</w:t>
            </w:r>
          </w:p>
        </w:tc>
      </w:tr>
      <w:tr w:rsidR="004C0A3E" w:rsidRPr="004C0A3E" w14:paraId="6C6061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1C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0A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604944.27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0E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2212493.94</w:t>
            </w:r>
          </w:p>
        </w:tc>
      </w:tr>
      <w:tr w:rsidR="004C0A3E" w:rsidRPr="004C0A3E" w14:paraId="624584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E7F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EC5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604855.84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9D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2212443.38</w:t>
            </w:r>
          </w:p>
        </w:tc>
      </w:tr>
      <w:tr w:rsidR="004C0A3E" w:rsidRPr="004C0A3E" w14:paraId="6D032D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17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21E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604827.25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A05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2212427.04</w:t>
            </w:r>
          </w:p>
        </w:tc>
      </w:tr>
      <w:tr w:rsidR="004C0A3E" w:rsidRPr="004C0A3E" w14:paraId="03905D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602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B0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604899.08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6FF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2212452.71</w:t>
            </w:r>
          </w:p>
        </w:tc>
      </w:tr>
      <w:tr w:rsidR="004C0A3E" w:rsidRPr="004C0A3E" w14:paraId="5BBC91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DA8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B42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604975.51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4B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2212472.38</w:t>
            </w:r>
          </w:p>
        </w:tc>
      </w:tr>
      <w:tr w:rsidR="004C0A3E" w:rsidRPr="004C0A3E" w14:paraId="7BE1CC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5D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15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605166.90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B35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2212493.36</w:t>
            </w:r>
          </w:p>
        </w:tc>
      </w:tr>
      <w:tr w:rsidR="004C0A3E" w:rsidRPr="004C0A3E" w14:paraId="20ADEC1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37B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86EF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6259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99439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76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57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EF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2212340.00</w:t>
            </w:r>
          </w:p>
        </w:tc>
      </w:tr>
      <w:tr w:rsidR="004C0A3E" w:rsidRPr="004C0A3E" w14:paraId="0A52EF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73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13D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606428.98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4EF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2212359.88</w:t>
            </w:r>
          </w:p>
        </w:tc>
      </w:tr>
      <w:tr w:rsidR="004C0A3E" w:rsidRPr="004C0A3E" w14:paraId="66FEE1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C5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9A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606464.21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C75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2212388.80</w:t>
            </w:r>
          </w:p>
        </w:tc>
      </w:tr>
      <w:tr w:rsidR="004C0A3E" w:rsidRPr="004C0A3E" w14:paraId="05FBC5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08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7A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BF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2212428.87</w:t>
            </w:r>
          </w:p>
        </w:tc>
      </w:tr>
      <w:tr w:rsidR="004C0A3E" w:rsidRPr="004C0A3E" w14:paraId="54C2F0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CB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5D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606550.78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BD9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2212468.93</w:t>
            </w:r>
          </w:p>
        </w:tc>
      </w:tr>
      <w:tr w:rsidR="004C0A3E" w:rsidRPr="004C0A3E" w14:paraId="380BF8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E7B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7C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EE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2212534.59</w:t>
            </w:r>
          </w:p>
        </w:tc>
      </w:tr>
      <w:tr w:rsidR="004C0A3E" w:rsidRPr="004C0A3E" w14:paraId="3DB0DD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FCA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0FA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1D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2212551.20</w:t>
            </w:r>
          </w:p>
        </w:tc>
      </w:tr>
      <w:tr w:rsidR="004C0A3E" w:rsidRPr="004C0A3E" w14:paraId="638E06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D1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F47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606595.86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29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2212546.03</w:t>
            </w:r>
          </w:p>
        </w:tc>
      </w:tr>
      <w:tr w:rsidR="004C0A3E" w:rsidRPr="004C0A3E" w14:paraId="3B97AC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628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D4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606601.30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81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2212541.05</w:t>
            </w:r>
          </w:p>
        </w:tc>
      </w:tr>
      <w:tr w:rsidR="004C0A3E" w:rsidRPr="004C0A3E" w14:paraId="20739E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12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3E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C8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2212529.14</w:t>
            </w:r>
          </w:p>
        </w:tc>
      </w:tr>
      <w:tr w:rsidR="004C0A3E" w:rsidRPr="004C0A3E" w14:paraId="5D5E06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3D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F3D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EF2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2212510.63</w:t>
            </w:r>
          </w:p>
        </w:tc>
      </w:tr>
      <w:tr w:rsidR="004C0A3E" w:rsidRPr="004C0A3E" w14:paraId="09FF85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29B8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54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606554.04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B3C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2212499.41</w:t>
            </w:r>
          </w:p>
        </w:tc>
      </w:tr>
      <w:tr w:rsidR="004C0A3E" w:rsidRPr="004C0A3E" w14:paraId="46E381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0D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53B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606493.34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6CF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2212444.53</w:t>
            </w:r>
          </w:p>
        </w:tc>
      </w:tr>
      <w:tr w:rsidR="004C0A3E" w:rsidRPr="004C0A3E" w14:paraId="084F67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93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99A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606465.75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12B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2212419.61</w:t>
            </w:r>
          </w:p>
        </w:tc>
      </w:tr>
      <w:tr w:rsidR="004C0A3E" w:rsidRPr="004C0A3E" w14:paraId="74BC2D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3B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3D5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28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2212388.06</w:t>
            </w:r>
          </w:p>
        </w:tc>
      </w:tr>
      <w:tr w:rsidR="004C0A3E" w:rsidRPr="004C0A3E" w14:paraId="72FCBE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99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061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47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2212362.31</w:t>
            </w:r>
          </w:p>
        </w:tc>
      </w:tr>
      <w:tr w:rsidR="004C0A3E" w:rsidRPr="004C0A3E" w14:paraId="3D2D7D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27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54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606352.51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082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2212323.27</w:t>
            </w:r>
          </w:p>
        </w:tc>
      </w:tr>
      <w:tr w:rsidR="004C0A3E" w:rsidRPr="004C0A3E" w14:paraId="3DD513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7D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9B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606297.93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79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2212276.09</w:t>
            </w:r>
          </w:p>
        </w:tc>
      </w:tr>
      <w:tr w:rsidR="004C0A3E" w:rsidRPr="004C0A3E" w14:paraId="452C45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06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4D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606267.06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C4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2212254.46</w:t>
            </w:r>
          </w:p>
        </w:tc>
      </w:tr>
      <w:tr w:rsidR="004C0A3E" w:rsidRPr="004C0A3E" w14:paraId="4BF237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7A0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61D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606251.92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B3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2212244.88</w:t>
            </w:r>
          </w:p>
        </w:tc>
      </w:tr>
      <w:tr w:rsidR="004C0A3E" w:rsidRPr="004C0A3E" w14:paraId="2CF450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59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F64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606264.85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AE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2212224.35</w:t>
            </w:r>
          </w:p>
        </w:tc>
      </w:tr>
      <w:tr w:rsidR="004C0A3E" w:rsidRPr="004C0A3E" w14:paraId="74B5B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75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36E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606281.58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7B4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2212200.78</w:t>
            </w:r>
          </w:p>
        </w:tc>
      </w:tr>
      <w:tr w:rsidR="004C0A3E" w:rsidRPr="004C0A3E" w14:paraId="74DFDD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C2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08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606411.06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4D6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2212301.78</w:t>
            </w:r>
          </w:p>
        </w:tc>
      </w:tr>
      <w:tr w:rsidR="004C0A3E" w:rsidRPr="004C0A3E" w14:paraId="15F697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57F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0E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606403.58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970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2212309.38</w:t>
            </w:r>
          </w:p>
        </w:tc>
      </w:tr>
      <w:tr w:rsidR="004C0A3E" w:rsidRPr="004C0A3E" w14:paraId="450C7A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5E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BFA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20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2212340.00</w:t>
            </w:r>
          </w:p>
        </w:tc>
      </w:tr>
      <w:tr w:rsidR="004C0A3E" w:rsidRPr="004C0A3E" w14:paraId="44D653E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A9A0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3E1E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E08D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A6DDD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ECF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23C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A7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2212465.25</w:t>
            </w:r>
          </w:p>
        </w:tc>
      </w:tr>
      <w:tr w:rsidR="004C0A3E" w:rsidRPr="004C0A3E" w14:paraId="5341BE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AC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92A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B4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2212484.88</w:t>
            </w:r>
          </w:p>
        </w:tc>
      </w:tr>
      <w:tr w:rsidR="004C0A3E" w:rsidRPr="004C0A3E" w14:paraId="21762E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AD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12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726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2212507.92</w:t>
            </w:r>
          </w:p>
        </w:tc>
      </w:tr>
      <w:tr w:rsidR="004C0A3E" w:rsidRPr="004C0A3E" w14:paraId="5052F6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45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9B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2F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2212534.02</w:t>
            </w:r>
          </w:p>
        </w:tc>
      </w:tr>
      <w:tr w:rsidR="004C0A3E" w:rsidRPr="004C0A3E" w14:paraId="153512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4F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9B4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606025.08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36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2212542.69</w:t>
            </w:r>
          </w:p>
        </w:tc>
      </w:tr>
      <w:tr w:rsidR="004C0A3E" w:rsidRPr="004C0A3E" w14:paraId="32B11E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2E7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1CE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606003.71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9A0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2212563.36</w:t>
            </w:r>
          </w:p>
        </w:tc>
      </w:tr>
      <w:tr w:rsidR="004C0A3E" w:rsidRPr="004C0A3E" w14:paraId="4F1ACC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9D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E5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606001.49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55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2212561.20</w:t>
            </w:r>
          </w:p>
        </w:tc>
      </w:tr>
      <w:tr w:rsidR="004C0A3E" w:rsidRPr="004C0A3E" w14:paraId="12AD60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6D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8E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605998.35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F8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2212558.19</w:t>
            </w:r>
          </w:p>
        </w:tc>
      </w:tr>
      <w:tr w:rsidR="004C0A3E" w:rsidRPr="004C0A3E" w14:paraId="0ECA54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1D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0F6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605956.41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ED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2212517.87</w:t>
            </w:r>
          </w:p>
        </w:tc>
      </w:tr>
      <w:tr w:rsidR="004C0A3E" w:rsidRPr="004C0A3E" w14:paraId="52D2B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985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2E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605922.00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D72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2212484.80</w:t>
            </w:r>
          </w:p>
        </w:tc>
      </w:tr>
      <w:tr w:rsidR="004C0A3E" w:rsidRPr="004C0A3E" w14:paraId="2D9E72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BB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14F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605886.02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220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2212522.99</w:t>
            </w:r>
          </w:p>
        </w:tc>
      </w:tr>
      <w:tr w:rsidR="004C0A3E" w:rsidRPr="004C0A3E" w14:paraId="6A13A3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97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090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605873.38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EA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2212536.40</w:t>
            </w:r>
          </w:p>
        </w:tc>
      </w:tr>
      <w:tr w:rsidR="004C0A3E" w:rsidRPr="004C0A3E" w14:paraId="72BF1A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CAF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68A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605872.75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64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2212537.06</w:t>
            </w:r>
          </w:p>
        </w:tc>
      </w:tr>
      <w:tr w:rsidR="004C0A3E" w:rsidRPr="004C0A3E" w14:paraId="571137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88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42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605865.78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4E2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2212530.99</w:t>
            </w:r>
          </w:p>
        </w:tc>
      </w:tr>
      <w:tr w:rsidR="004C0A3E" w:rsidRPr="004C0A3E" w14:paraId="3A361C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BA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71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605857.69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E7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2212523.15</w:t>
            </w:r>
          </w:p>
        </w:tc>
      </w:tr>
      <w:tr w:rsidR="004C0A3E" w:rsidRPr="004C0A3E" w14:paraId="645C1D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2F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5B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605848.93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91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2212517.20</w:t>
            </w:r>
          </w:p>
        </w:tc>
      </w:tr>
      <w:tr w:rsidR="004C0A3E" w:rsidRPr="004C0A3E" w14:paraId="1C0E44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1D5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30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605833.38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4B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2212508.76</w:t>
            </w:r>
          </w:p>
        </w:tc>
      </w:tr>
      <w:tr w:rsidR="004C0A3E" w:rsidRPr="004C0A3E" w14:paraId="56019A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5A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6D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2C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2212506.62</w:t>
            </w:r>
          </w:p>
        </w:tc>
      </w:tr>
      <w:tr w:rsidR="004C0A3E" w:rsidRPr="004C0A3E" w14:paraId="5BD9BF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3A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89C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605821.15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2C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2212505.62</w:t>
            </w:r>
          </w:p>
        </w:tc>
      </w:tr>
      <w:tr w:rsidR="004C0A3E" w:rsidRPr="004C0A3E" w14:paraId="763F86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F8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4C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4D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2212504.18</w:t>
            </w:r>
          </w:p>
        </w:tc>
      </w:tr>
      <w:tr w:rsidR="004C0A3E" w:rsidRPr="004C0A3E" w14:paraId="7D2089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1D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4A1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605812.02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723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2212499.54</w:t>
            </w:r>
          </w:p>
        </w:tc>
      </w:tr>
      <w:tr w:rsidR="004C0A3E" w:rsidRPr="004C0A3E" w14:paraId="69802A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E8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45A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605806.58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91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2212495.95</w:t>
            </w:r>
          </w:p>
        </w:tc>
      </w:tr>
      <w:tr w:rsidR="004C0A3E" w:rsidRPr="004C0A3E" w14:paraId="3BF24F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002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81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605795.98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C66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2212490.65</w:t>
            </w:r>
          </w:p>
        </w:tc>
      </w:tr>
      <w:tr w:rsidR="004C0A3E" w:rsidRPr="004C0A3E" w14:paraId="53005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1C3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2A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605775.08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95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2212482.26</w:t>
            </w:r>
          </w:p>
        </w:tc>
      </w:tr>
      <w:tr w:rsidR="004C0A3E" w:rsidRPr="004C0A3E" w14:paraId="72CB9F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7A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B6E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605761.09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49F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2212477.66</w:t>
            </w:r>
          </w:p>
        </w:tc>
      </w:tr>
      <w:tr w:rsidR="004C0A3E" w:rsidRPr="004C0A3E" w14:paraId="3D49A1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31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AA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605751.89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019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2212473.85</w:t>
            </w:r>
          </w:p>
        </w:tc>
      </w:tr>
      <w:tr w:rsidR="004C0A3E" w:rsidRPr="004C0A3E" w14:paraId="5EEAA2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BB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E70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605880.85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965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2212475.77</w:t>
            </w:r>
          </w:p>
        </w:tc>
      </w:tr>
      <w:tr w:rsidR="004C0A3E" w:rsidRPr="004C0A3E" w14:paraId="49DA94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FCC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78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605958.80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38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2212442.65</w:t>
            </w:r>
          </w:p>
        </w:tc>
      </w:tr>
      <w:tr w:rsidR="004C0A3E" w:rsidRPr="004C0A3E" w14:paraId="1F3273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540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48D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605966.38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C13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2212450.19</w:t>
            </w:r>
          </w:p>
        </w:tc>
      </w:tr>
      <w:tr w:rsidR="004C0A3E" w:rsidRPr="004C0A3E" w14:paraId="70E218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BF5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38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605957.42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8E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2212456.42</w:t>
            </w:r>
          </w:p>
        </w:tc>
      </w:tr>
      <w:tr w:rsidR="004C0A3E" w:rsidRPr="004C0A3E" w14:paraId="020C42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47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874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605969.98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6D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2212461.22</w:t>
            </w:r>
          </w:p>
        </w:tc>
      </w:tr>
      <w:tr w:rsidR="004C0A3E" w:rsidRPr="004C0A3E" w14:paraId="364996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65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0B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605996.49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18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2212463.03</w:t>
            </w:r>
          </w:p>
        </w:tc>
      </w:tr>
      <w:tr w:rsidR="004C0A3E" w:rsidRPr="004C0A3E" w14:paraId="1C1B02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3E3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C41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606039.49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78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2212462.53</w:t>
            </w:r>
          </w:p>
        </w:tc>
      </w:tr>
      <w:tr w:rsidR="004C0A3E" w:rsidRPr="004C0A3E" w14:paraId="2C7477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D8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1F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05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2212465.25</w:t>
            </w:r>
          </w:p>
        </w:tc>
      </w:tr>
      <w:tr w:rsidR="004C0A3E" w:rsidRPr="004C0A3E" w14:paraId="6C50B2C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976A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9176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4334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D781E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6DF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B1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FB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2212470.32</w:t>
            </w:r>
          </w:p>
        </w:tc>
      </w:tr>
      <w:tr w:rsidR="004C0A3E" w:rsidRPr="004C0A3E" w14:paraId="347E43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9A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F8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9BB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2212476.23</w:t>
            </w:r>
          </w:p>
        </w:tc>
      </w:tr>
      <w:tr w:rsidR="004C0A3E" w:rsidRPr="004C0A3E" w14:paraId="0DEEFD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722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872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3D1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2212499.47</w:t>
            </w:r>
          </w:p>
        </w:tc>
      </w:tr>
      <w:tr w:rsidR="004C0A3E" w:rsidRPr="004C0A3E" w14:paraId="446981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CE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CF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D78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2212501.81</w:t>
            </w:r>
          </w:p>
        </w:tc>
      </w:tr>
      <w:tr w:rsidR="004C0A3E" w:rsidRPr="004C0A3E" w14:paraId="100AA4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42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30A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612284.19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97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2212512.59</w:t>
            </w:r>
          </w:p>
        </w:tc>
      </w:tr>
      <w:tr w:rsidR="004C0A3E" w:rsidRPr="004C0A3E" w14:paraId="0AE849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E5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0B0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8D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2212568.42</w:t>
            </w:r>
          </w:p>
        </w:tc>
      </w:tr>
      <w:tr w:rsidR="004C0A3E" w:rsidRPr="004C0A3E" w14:paraId="44B776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922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23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612207.83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582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2212537.01</w:t>
            </w:r>
          </w:p>
        </w:tc>
      </w:tr>
      <w:tr w:rsidR="004C0A3E" w:rsidRPr="004C0A3E" w14:paraId="5E9F03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F3C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87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612244.37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A34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2212465.43</w:t>
            </w:r>
          </w:p>
        </w:tc>
      </w:tr>
      <w:tr w:rsidR="004C0A3E" w:rsidRPr="004C0A3E" w14:paraId="51C617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1D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9D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27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2212470.32</w:t>
            </w:r>
          </w:p>
        </w:tc>
      </w:tr>
      <w:tr w:rsidR="004C0A3E" w:rsidRPr="004C0A3E" w14:paraId="48D0E37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841D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25AF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7FC8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F9750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283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96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2A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2212524.17</w:t>
            </w:r>
          </w:p>
        </w:tc>
      </w:tr>
      <w:tr w:rsidR="004C0A3E" w:rsidRPr="004C0A3E" w14:paraId="6729C2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0F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EB7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91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2212540.80</w:t>
            </w:r>
          </w:p>
        </w:tc>
      </w:tr>
      <w:tr w:rsidR="004C0A3E" w:rsidRPr="004C0A3E" w14:paraId="636FB4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55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D9B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A6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2212542.85</w:t>
            </w:r>
          </w:p>
        </w:tc>
      </w:tr>
      <w:tr w:rsidR="004C0A3E" w:rsidRPr="004C0A3E" w14:paraId="5ED08D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65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F9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610452.04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832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2212544.51</w:t>
            </w:r>
          </w:p>
        </w:tc>
      </w:tr>
      <w:tr w:rsidR="004C0A3E" w:rsidRPr="004C0A3E" w14:paraId="1E8FE5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0A4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B08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3F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2212550.33</w:t>
            </w:r>
          </w:p>
        </w:tc>
      </w:tr>
      <w:tr w:rsidR="004C0A3E" w:rsidRPr="004C0A3E" w14:paraId="47620D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DB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B1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5B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2212558.88</w:t>
            </w:r>
          </w:p>
        </w:tc>
      </w:tr>
      <w:tr w:rsidR="004C0A3E" w:rsidRPr="004C0A3E" w14:paraId="03DC44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983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6F0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792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2212562.84</w:t>
            </w:r>
          </w:p>
        </w:tc>
      </w:tr>
      <w:tr w:rsidR="004C0A3E" w:rsidRPr="004C0A3E" w14:paraId="6E1FEF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2EC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859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610379.70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6A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2212568.92</w:t>
            </w:r>
          </w:p>
        </w:tc>
      </w:tr>
      <w:tr w:rsidR="004C0A3E" w:rsidRPr="004C0A3E" w14:paraId="7661D7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75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54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610290.23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1E7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2212561.96</w:t>
            </w:r>
          </w:p>
        </w:tc>
      </w:tr>
      <w:tr w:rsidR="004C0A3E" w:rsidRPr="004C0A3E" w14:paraId="15B1A5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C5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BDA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610182.87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3C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2212521.23</w:t>
            </w:r>
          </w:p>
        </w:tc>
      </w:tr>
      <w:tr w:rsidR="004C0A3E" w:rsidRPr="004C0A3E" w14:paraId="4BF701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524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B3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610205.82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77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2212517.23</w:t>
            </w:r>
          </w:p>
        </w:tc>
      </w:tr>
      <w:tr w:rsidR="004C0A3E" w:rsidRPr="004C0A3E" w14:paraId="738AD2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3F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9A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DF9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2212510.67</w:t>
            </w:r>
          </w:p>
        </w:tc>
      </w:tr>
      <w:tr w:rsidR="004C0A3E" w:rsidRPr="004C0A3E" w14:paraId="6FD26F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53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E7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4BD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2212505.46</w:t>
            </w:r>
          </w:p>
        </w:tc>
      </w:tr>
      <w:tr w:rsidR="004C0A3E" w:rsidRPr="004C0A3E" w14:paraId="2F4AA2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9C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F4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A84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2212500.16</w:t>
            </w:r>
          </w:p>
        </w:tc>
      </w:tr>
      <w:tr w:rsidR="004C0A3E" w:rsidRPr="004C0A3E" w14:paraId="13DDC7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CCB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213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610336.09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7D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2212488.39</w:t>
            </w:r>
          </w:p>
        </w:tc>
      </w:tr>
      <w:tr w:rsidR="004C0A3E" w:rsidRPr="004C0A3E" w14:paraId="533C54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80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FD5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610342.52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5D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2212487.58</w:t>
            </w:r>
          </w:p>
        </w:tc>
      </w:tr>
      <w:tr w:rsidR="004C0A3E" w:rsidRPr="004C0A3E" w14:paraId="3441EC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FAE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FAB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610351.49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DD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2212489.62</w:t>
            </w:r>
          </w:p>
        </w:tc>
      </w:tr>
      <w:tr w:rsidR="004C0A3E" w:rsidRPr="004C0A3E" w14:paraId="3941BD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88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C0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610353.96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BC0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2212488.48</w:t>
            </w:r>
          </w:p>
        </w:tc>
      </w:tr>
      <w:tr w:rsidR="004C0A3E" w:rsidRPr="004C0A3E" w14:paraId="7FBC39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B6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99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610368.27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09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2212493.23</w:t>
            </w:r>
          </w:p>
        </w:tc>
      </w:tr>
      <w:tr w:rsidR="004C0A3E" w:rsidRPr="004C0A3E" w14:paraId="59977F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0B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508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610373.79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51F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2212495.57</w:t>
            </w:r>
          </w:p>
        </w:tc>
      </w:tr>
      <w:tr w:rsidR="004C0A3E" w:rsidRPr="004C0A3E" w14:paraId="472E5A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989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F5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F6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2212514.72</w:t>
            </w:r>
          </w:p>
        </w:tc>
      </w:tr>
      <w:tr w:rsidR="004C0A3E" w:rsidRPr="004C0A3E" w14:paraId="3DABCD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50A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AC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297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2212524.17</w:t>
            </w:r>
          </w:p>
        </w:tc>
      </w:tr>
      <w:tr w:rsidR="004C0A3E" w:rsidRPr="004C0A3E" w14:paraId="4AEAB65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8406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BAE8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21A6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1A315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24A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339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612699.49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56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2212651.39</w:t>
            </w:r>
          </w:p>
        </w:tc>
      </w:tr>
      <w:tr w:rsidR="004C0A3E" w:rsidRPr="004C0A3E" w14:paraId="570698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B82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BDA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612728.17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4B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2212696.04</w:t>
            </w:r>
          </w:p>
        </w:tc>
      </w:tr>
      <w:tr w:rsidR="004C0A3E" w:rsidRPr="004C0A3E" w14:paraId="62B4BC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94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F5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7E6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2212741.35</w:t>
            </w:r>
          </w:p>
        </w:tc>
      </w:tr>
      <w:tr w:rsidR="004C0A3E" w:rsidRPr="004C0A3E" w14:paraId="59C14A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783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7F9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C4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2212770.45</w:t>
            </w:r>
          </w:p>
        </w:tc>
      </w:tr>
      <w:tr w:rsidR="004C0A3E" w:rsidRPr="004C0A3E" w14:paraId="0471C9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38B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0FF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81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2212783.86</w:t>
            </w:r>
          </w:p>
        </w:tc>
      </w:tr>
      <w:tr w:rsidR="004C0A3E" w:rsidRPr="004C0A3E" w14:paraId="3D9B39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E5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0F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612663.91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19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2212776.40</w:t>
            </w:r>
          </w:p>
        </w:tc>
      </w:tr>
      <w:tr w:rsidR="004C0A3E" w:rsidRPr="004C0A3E" w14:paraId="452E75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39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E55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27E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2212753.50</w:t>
            </w:r>
          </w:p>
        </w:tc>
      </w:tr>
      <w:tr w:rsidR="004C0A3E" w:rsidRPr="004C0A3E" w14:paraId="6F1BDE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F3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DC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75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2212616.49</w:t>
            </w:r>
          </w:p>
        </w:tc>
      </w:tr>
      <w:tr w:rsidR="004C0A3E" w:rsidRPr="004C0A3E" w14:paraId="264F08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FE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7D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B5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2212574.05</w:t>
            </w:r>
          </w:p>
        </w:tc>
      </w:tr>
      <w:tr w:rsidR="004C0A3E" w:rsidRPr="004C0A3E" w14:paraId="6ACC30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5AE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FFE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612279.27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B5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2212572.50</w:t>
            </w:r>
          </w:p>
        </w:tc>
      </w:tr>
      <w:tr w:rsidR="004C0A3E" w:rsidRPr="004C0A3E" w14:paraId="6E645B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618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1C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AA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2212618.67</w:t>
            </w:r>
          </w:p>
        </w:tc>
      </w:tr>
      <w:tr w:rsidR="004C0A3E" w:rsidRPr="004C0A3E" w14:paraId="256B08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95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37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E5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2212700.67</w:t>
            </w:r>
          </w:p>
        </w:tc>
      </w:tr>
      <w:tr w:rsidR="004C0A3E" w:rsidRPr="004C0A3E" w14:paraId="3813B5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254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9D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5C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2212700.10</w:t>
            </w:r>
          </w:p>
        </w:tc>
      </w:tr>
      <w:tr w:rsidR="004C0A3E" w:rsidRPr="004C0A3E" w14:paraId="15C0E2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3D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F90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612642.73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AF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2212683.46</w:t>
            </w:r>
          </w:p>
        </w:tc>
      </w:tr>
      <w:tr w:rsidR="004C0A3E" w:rsidRPr="004C0A3E" w14:paraId="2F6711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10C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A0E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612647.40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BA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2212667.61</w:t>
            </w:r>
          </w:p>
        </w:tc>
      </w:tr>
      <w:tr w:rsidR="004C0A3E" w:rsidRPr="004C0A3E" w14:paraId="5F6037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14A8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DC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73D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2212635.91</w:t>
            </w:r>
          </w:p>
        </w:tc>
      </w:tr>
      <w:tr w:rsidR="004C0A3E" w:rsidRPr="004C0A3E" w14:paraId="244E8B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9E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4D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612699.49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3F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2212651.39</w:t>
            </w:r>
          </w:p>
        </w:tc>
      </w:tr>
      <w:tr w:rsidR="004C0A3E" w:rsidRPr="004C0A3E" w14:paraId="2A68CEC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98CE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E98E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C0DC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65817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07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4E4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612940.43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BF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2212572.85</w:t>
            </w:r>
          </w:p>
        </w:tc>
      </w:tr>
      <w:tr w:rsidR="004C0A3E" w:rsidRPr="004C0A3E" w14:paraId="4E2C7A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904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51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612914.98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646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2212792.30</w:t>
            </w:r>
          </w:p>
        </w:tc>
      </w:tr>
      <w:tr w:rsidR="004C0A3E" w:rsidRPr="004C0A3E" w14:paraId="78D6B5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6D8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E40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612795.43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B9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2212784.72</w:t>
            </w:r>
          </w:p>
        </w:tc>
      </w:tr>
      <w:tr w:rsidR="004C0A3E" w:rsidRPr="004C0A3E" w14:paraId="63088A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41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E1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18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2212753.42</w:t>
            </w:r>
          </w:p>
        </w:tc>
      </w:tr>
      <w:tr w:rsidR="004C0A3E" w:rsidRPr="004C0A3E" w14:paraId="5EBD73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51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EB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612748.67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AA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2212705.63</w:t>
            </w:r>
          </w:p>
        </w:tc>
      </w:tr>
      <w:tr w:rsidR="004C0A3E" w:rsidRPr="004C0A3E" w14:paraId="13EBA8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0F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BA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612722.54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BF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2212667.93</w:t>
            </w:r>
          </w:p>
        </w:tc>
      </w:tr>
      <w:tr w:rsidR="004C0A3E" w:rsidRPr="004C0A3E" w14:paraId="57BC46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9C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72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612715.40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E55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2212657.15</w:t>
            </w:r>
          </w:p>
        </w:tc>
      </w:tr>
      <w:tr w:rsidR="004C0A3E" w:rsidRPr="004C0A3E" w14:paraId="2C3811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BF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A0C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DC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2212689.81</w:t>
            </w:r>
          </w:p>
        </w:tc>
      </w:tr>
      <w:tr w:rsidR="004C0A3E" w:rsidRPr="004C0A3E" w14:paraId="61EC76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CE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824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612797.48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D81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2212704.29</w:t>
            </w:r>
          </w:p>
        </w:tc>
      </w:tr>
      <w:tr w:rsidR="004C0A3E" w:rsidRPr="004C0A3E" w14:paraId="7E7AC5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7A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84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612800.98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97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2212733.29</w:t>
            </w:r>
          </w:p>
        </w:tc>
      </w:tr>
      <w:tr w:rsidR="004C0A3E" w:rsidRPr="004C0A3E" w14:paraId="67A70A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15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86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612829.05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1E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2212745.87</w:t>
            </w:r>
          </w:p>
        </w:tc>
      </w:tr>
      <w:tr w:rsidR="004C0A3E" w:rsidRPr="004C0A3E" w14:paraId="19AD12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9E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73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612825.08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87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2212754.92</w:t>
            </w:r>
          </w:p>
        </w:tc>
      </w:tr>
      <w:tr w:rsidR="004C0A3E" w:rsidRPr="004C0A3E" w14:paraId="3A432D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D2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88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170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2212766.88</w:t>
            </w:r>
          </w:p>
        </w:tc>
      </w:tr>
      <w:tr w:rsidR="004C0A3E" w:rsidRPr="004C0A3E" w14:paraId="28F5F0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9D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CE2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612887.01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44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2212753.43</w:t>
            </w:r>
          </w:p>
        </w:tc>
      </w:tr>
      <w:tr w:rsidR="004C0A3E" w:rsidRPr="004C0A3E" w14:paraId="624898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8C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13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612888.11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16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2212733.69</w:t>
            </w:r>
          </w:p>
        </w:tc>
      </w:tr>
      <w:tr w:rsidR="004C0A3E" w:rsidRPr="004C0A3E" w14:paraId="2E22B5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C5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0C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51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2212724.97</w:t>
            </w:r>
          </w:p>
        </w:tc>
      </w:tr>
      <w:tr w:rsidR="004C0A3E" w:rsidRPr="004C0A3E" w14:paraId="394DA1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05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8F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612873.15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57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2212699.11</w:t>
            </w:r>
          </w:p>
        </w:tc>
      </w:tr>
      <w:tr w:rsidR="004C0A3E" w:rsidRPr="004C0A3E" w14:paraId="2AD454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D61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C5F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612893.43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95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2212639.38</w:t>
            </w:r>
          </w:p>
        </w:tc>
      </w:tr>
      <w:tr w:rsidR="004C0A3E" w:rsidRPr="004C0A3E" w14:paraId="11C111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4B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6E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612909.26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837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2212645.57</w:t>
            </w:r>
          </w:p>
        </w:tc>
      </w:tr>
      <w:tr w:rsidR="004C0A3E" w:rsidRPr="004C0A3E" w14:paraId="1F2895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2FC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07A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612925.47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ADF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2212606.15</w:t>
            </w:r>
          </w:p>
        </w:tc>
      </w:tr>
      <w:tr w:rsidR="004C0A3E" w:rsidRPr="004C0A3E" w14:paraId="4A6BEB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D8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11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612935.33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396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2212571.64</w:t>
            </w:r>
          </w:p>
        </w:tc>
      </w:tr>
      <w:tr w:rsidR="004C0A3E" w:rsidRPr="004C0A3E" w14:paraId="0E8826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7B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8E8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612940.43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EEF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2212572.85</w:t>
            </w:r>
          </w:p>
        </w:tc>
      </w:tr>
      <w:tr w:rsidR="004C0A3E" w:rsidRPr="004C0A3E" w14:paraId="49A7DF7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6113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E3B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F088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A97BD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4B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4C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A2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2212701.88</w:t>
            </w:r>
          </w:p>
        </w:tc>
      </w:tr>
      <w:tr w:rsidR="004C0A3E" w:rsidRPr="004C0A3E" w14:paraId="13E7CE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C5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12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D11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2212706.49</w:t>
            </w:r>
          </w:p>
        </w:tc>
      </w:tr>
      <w:tr w:rsidR="004C0A3E" w:rsidRPr="004C0A3E" w14:paraId="322724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BFD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89A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91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2212716.62</w:t>
            </w:r>
          </w:p>
        </w:tc>
      </w:tr>
      <w:tr w:rsidR="004C0A3E" w:rsidRPr="004C0A3E" w14:paraId="7F119B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AF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AC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C89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2212730.52</w:t>
            </w:r>
          </w:p>
        </w:tc>
      </w:tr>
      <w:tr w:rsidR="004C0A3E" w:rsidRPr="004C0A3E" w14:paraId="718859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87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041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599419.43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79A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2212748.66</w:t>
            </w:r>
          </w:p>
        </w:tc>
      </w:tr>
      <w:tr w:rsidR="004C0A3E" w:rsidRPr="004C0A3E" w14:paraId="191352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5C0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3C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599418.65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954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2212766.11</w:t>
            </w:r>
          </w:p>
        </w:tc>
      </w:tr>
      <w:tr w:rsidR="004C0A3E" w:rsidRPr="004C0A3E" w14:paraId="778F17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8A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EFC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3C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2212774.83</w:t>
            </w:r>
          </w:p>
        </w:tc>
      </w:tr>
      <w:tr w:rsidR="004C0A3E" w:rsidRPr="004C0A3E" w14:paraId="6454BC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A3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FF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12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2212781.32</w:t>
            </w:r>
          </w:p>
        </w:tc>
      </w:tr>
      <w:tr w:rsidR="004C0A3E" w:rsidRPr="004C0A3E" w14:paraId="4EF5E7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28B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1E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B27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2212790.82</w:t>
            </w:r>
          </w:p>
        </w:tc>
      </w:tr>
      <w:tr w:rsidR="004C0A3E" w:rsidRPr="004C0A3E" w14:paraId="22C6F4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47D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310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74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2212804.40</w:t>
            </w:r>
          </w:p>
        </w:tc>
      </w:tr>
      <w:tr w:rsidR="004C0A3E" w:rsidRPr="004C0A3E" w14:paraId="619146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AE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19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9A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2212816.90</w:t>
            </w:r>
          </w:p>
        </w:tc>
      </w:tr>
      <w:tr w:rsidR="004C0A3E" w:rsidRPr="004C0A3E" w14:paraId="6AE7A8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99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9B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599399.51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08C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2212829.35</w:t>
            </w:r>
          </w:p>
        </w:tc>
      </w:tr>
      <w:tr w:rsidR="004C0A3E" w:rsidRPr="004C0A3E" w14:paraId="6EB6E2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3A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F14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A3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2212841.91</w:t>
            </w:r>
          </w:p>
        </w:tc>
      </w:tr>
      <w:tr w:rsidR="004C0A3E" w:rsidRPr="004C0A3E" w14:paraId="5CCF37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9B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AD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599377.38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7E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2212850.34</w:t>
            </w:r>
          </w:p>
        </w:tc>
      </w:tr>
      <w:tr w:rsidR="004C0A3E" w:rsidRPr="004C0A3E" w14:paraId="2F2BBE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83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B8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C8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2212855.77</w:t>
            </w:r>
          </w:p>
        </w:tc>
      </w:tr>
      <w:tr w:rsidR="004C0A3E" w:rsidRPr="004C0A3E" w14:paraId="7630B9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0E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D2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599355.55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0E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2212860.36</w:t>
            </w:r>
          </w:p>
        </w:tc>
      </w:tr>
      <w:tr w:rsidR="004C0A3E" w:rsidRPr="004C0A3E" w14:paraId="7A9648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93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009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A45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2212860.22</w:t>
            </w:r>
          </w:p>
        </w:tc>
      </w:tr>
      <w:tr w:rsidR="004C0A3E" w:rsidRPr="004C0A3E" w14:paraId="75CF41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82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07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FC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2212859.84</w:t>
            </w:r>
          </w:p>
        </w:tc>
      </w:tr>
      <w:tr w:rsidR="004C0A3E" w:rsidRPr="004C0A3E" w14:paraId="2E6926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B8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E4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15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2212694.05</w:t>
            </w:r>
          </w:p>
        </w:tc>
      </w:tr>
      <w:tr w:rsidR="004C0A3E" w:rsidRPr="004C0A3E" w14:paraId="202DDB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A1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71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E0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2212696.61</w:t>
            </w:r>
          </w:p>
        </w:tc>
      </w:tr>
      <w:tr w:rsidR="004C0A3E" w:rsidRPr="004C0A3E" w14:paraId="7E02FA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5A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8C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C01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2212701.88</w:t>
            </w:r>
          </w:p>
        </w:tc>
      </w:tr>
      <w:tr w:rsidR="004C0A3E" w:rsidRPr="004C0A3E" w14:paraId="05A1D3C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7E8E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EDCD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A94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57E9E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619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C5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F5B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2212755.69</w:t>
            </w:r>
          </w:p>
        </w:tc>
      </w:tr>
      <w:tr w:rsidR="004C0A3E" w:rsidRPr="004C0A3E" w14:paraId="75E7FD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4DC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B5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601530.42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50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2212900.34</w:t>
            </w:r>
          </w:p>
        </w:tc>
      </w:tr>
      <w:tr w:rsidR="004C0A3E" w:rsidRPr="004C0A3E" w14:paraId="594DD2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5CF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BEB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601515.49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09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2212886.97</w:t>
            </w:r>
          </w:p>
        </w:tc>
      </w:tr>
      <w:tr w:rsidR="004C0A3E" w:rsidRPr="004C0A3E" w14:paraId="11CE42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0B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5F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601500.66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7D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2212873.68</w:t>
            </w:r>
          </w:p>
        </w:tc>
      </w:tr>
      <w:tr w:rsidR="004C0A3E" w:rsidRPr="004C0A3E" w14:paraId="0BB122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B0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02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43A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2212860.54</w:t>
            </w:r>
          </w:p>
        </w:tc>
      </w:tr>
      <w:tr w:rsidR="004C0A3E" w:rsidRPr="004C0A3E" w14:paraId="06564E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86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BB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601444.16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ED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2212832.13</w:t>
            </w:r>
          </w:p>
        </w:tc>
      </w:tr>
      <w:tr w:rsidR="004C0A3E" w:rsidRPr="004C0A3E" w14:paraId="2102D6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AC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09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601412.05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D5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2212871.25</w:t>
            </w:r>
          </w:p>
        </w:tc>
      </w:tr>
      <w:tr w:rsidR="004C0A3E" w:rsidRPr="004C0A3E" w14:paraId="70AC68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E71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A7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601337.66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03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2212807.10</w:t>
            </w:r>
          </w:p>
        </w:tc>
      </w:tr>
      <w:tr w:rsidR="004C0A3E" w:rsidRPr="004C0A3E" w14:paraId="62B0D7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B9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0E2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C52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2212772.86</w:t>
            </w:r>
          </w:p>
        </w:tc>
      </w:tr>
      <w:tr w:rsidR="004C0A3E" w:rsidRPr="004C0A3E" w14:paraId="708019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F5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7D5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601321.85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66C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2212734.30</w:t>
            </w:r>
          </w:p>
        </w:tc>
      </w:tr>
      <w:tr w:rsidR="004C0A3E" w:rsidRPr="004C0A3E" w14:paraId="345573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F6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3B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601316.77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F76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2212739.39</w:t>
            </w:r>
          </w:p>
        </w:tc>
      </w:tr>
      <w:tr w:rsidR="004C0A3E" w:rsidRPr="004C0A3E" w14:paraId="18264C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3C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5A6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DD2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2212718.82</w:t>
            </w:r>
          </w:p>
        </w:tc>
      </w:tr>
      <w:tr w:rsidR="004C0A3E" w:rsidRPr="004C0A3E" w14:paraId="240B96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16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94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601270.47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85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2212737.70</w:t>
            </w:r>
          </w:p>
        </w:tc>
      </w:tr>
      <w:tr w:rsidR="004C0A3E" w:rsidRPr="004C0A3E" w14:paraId="348A35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96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DC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655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2212632.09</w:t>
            </w:r>
          </w:p>
        </w:tc>
      </w:tr>
      <w:tr w:rsidR="004C0A3E" w:rsidRPr="004C0A3E" w14:paraId="3380FC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15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CFD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601244.93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C8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2212674.71</w:t>
            </w:r>
          </w:p>
        </w:tc>
      </w:tr>
      <w:tr w:rsidR="004C0A3E" w:rsidRPr="004C0A3E" w14:paraId="7A3C3E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FEA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712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01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2212755.69</w:t>
            </w:r>
          </w:p>
        </w:tc>
      </w:tr>
      <w:tr w:rsidR="004C0A3E" w:rsidRPr="004C0A3E" w14:paraId="5A610C1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019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C164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F9E1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22972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A5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DB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5B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2212923.88</w:t>
            </w:r>
          </w:p>
        </w:tc>
      </w:tr>
      <w:tr w:rsidR="004C0A3E" w:rsidRPr="004C0A3E" w14:paraId="6C9907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34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BC8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611288.85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C8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2213023.70</w:t>
            </w:r>
          </w:p>
        </w:tc>
      </w:tr>
      <w:tr w:rsidR="004C0A3E" w:rsidRPr="004C0A3E" w14:paraId="1661F3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5E1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19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611273.07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33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2213035.89</w:t>
            </w:r>
          </w:p>
        </w:tc>
      </w:tr>
      <w:tr w:rsidR="004C0A3E" w:rsidRPr="004C0A3E" w14:paraId="63C9CE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81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5E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06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2212923.88</w:t>
            </w:r>
          </w:p>
        </w:tc>
      </w:tr>
      <w:tr w:rsidR="004C0A3E" w:rsidRPr="004C0A3E" w14:paraId="45897CB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0FD2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C7BF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D62F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83B0B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21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05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8B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2212629.68</w:t>
            </w:r>
          </w:p>
        </w:tc>
      </w:tr>
      <w:tr w:rsidR="004C0A3E" w:rsidRPr="004C0A3E" w14:paraId="1FDAB3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4D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85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08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2212675.65</w:t>
            </w:r>
          </w:p>
        </w:tc>
      </w:tr>
      <w:tr w:rsidR="004C0A3E" w:rsidRPr="004C0A3E" w14:paraId="785DD6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7A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23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601142.78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92E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2212683.83</w:t>
            </w:r>
          </w:p>
        </w:tc>
      </w:tr>
      <w:tr w:rsidR="004C0A3E" w:rsidRPr="004C0A3E" w14:paraId="71BC46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B30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2A1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601130.83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C5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2212699.40</w:t>
            </w:r>
          </w:p>
        </w:tc>
      </w:tr>
      <w:tr w:rsidR="004C0A3E" w:rsidRPr="004C0A3E" w14:paraId="14E4AA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99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DBD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FA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2212709.61</w:t>
            </w:r>
          </w:p>
        </w:tc>
      </w:tr>
      <w:tr w:rsidR="004C0A3E" w:rsidRPr="004C0A3E" w14:paraId="3A7A8E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BE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5FD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601118.77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251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2212714.68</w:t>
            </w:r>
          </w:p>
        </w:tc>
      </w:tr>
      <w:tr w:rsidR="004C0A3E" w:rsidRPr="004C0A3E" w14:paraId="25298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CF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5AE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7D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2212717.46</w:t>
            </w:r>
          </w:p>
        </w:tc>
      </w:tr>
      <w:tr w:rsidR="004C0A3E" w:rsidRPr="004C0A3E" w14:paraId="23EC49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03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036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F64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2212720.33</w:t>
            </w:r>
          </w:p>
        </w:tc>
      </w:tr>
      <w:tr w:rsidR="004C0A3E" w:rsidRPr="004C0A3E" w14:paraId="0754D9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FF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36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DF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2212723.49</w:t>
            </w:r>
          </w:p>
        </w:tc>
      </w:tr>
      <w:tr w:rsidR="004C0A3E" w:rsidRPr="004C0A3E" w14:paraId="2F845F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BB1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761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6D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2212729.39</w:t>
            </w:r>
          </w:p>
        </w:tc>
      </w:tr>
      <w:tr w:rsidR="004C0A3E" w:rsidRPr="004C0A3E" w14:paraId="5245C1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71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84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16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2212735.84</w:t>
            </w:r>
          </w:p>
        </w:tc>
      </w:tr>
      <w:tr w:rsidR="004C0A3E" w:rsidRPr="004C0A3E" w14:paraId="3B01D9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B8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779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57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2212747.13</w:t>
            </w:r>
          </w:p>
        </w:tc>
      </w:tr>
      <w:tr w:rsidR="004C0A3E" w:rsidRPr="004C0A3E" w14:paraId="59B15B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20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5A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353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2212753.04</w:t>
            </w:r>
          </w:p>
        </w:tc>
      </w:tr>
      <w:tr w:rsidR="004C0A3E" w:rsidRPr="004C0A3E" w14:paraId="501FF9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0B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578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601086.83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C7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2212759.21</w:t>
            </w:r>
          </w:p>
        </w:tc>
      </w:tr>
      <w:tr w:rsidR="004C0A3E" w:rsidRPr="004C0A3E" w14:paraId="1F7AA7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121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7D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015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2212760.37</w:t>
            </w:r>
          </w:p>
        </w:tc>
      </w:tr>
      <w:tr w:rsidR="004C0A3E" w:rsidRPr="004C0A3E" w14:paraId="3A51AD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EC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D4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DB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2212770.37</w:t>
            </w:r>
          </w:p>
        </w:tc>
      </w:tr>
      <w:tr w:rsidR="004C0A3E" w:rsidRPr="004C0A3E" w14:paraId="7B1C0E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AF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7C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A3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2212824.90</w:t>
            </w:r>
          </w:p>
        </w:tc>
      </w:tr>
      <w:tr w:rsidR="004C0A3E" w:rsidRPr="004C0A3E" w14:paraId="6573CD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8E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879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180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2212872.12</w:t>
            </w:r>
          </w:p>
        </w:tc>
      </w:tr>
      <w:tr w:rsidR="004C0A3E" w:rsidRPr="004C0A3E" w14:paraId="2B7CC1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63B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87A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0E1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2212933.87</w:t>
            </w:r>
          </w:p>
        </w:tc>
      </w:tr>
      <w:tr w:rsidR="004C0A3E" w:rsidRPr="004C0A3E" w14:paraId="4C2D40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8D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0A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375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2212971.75</w:t>
            </w:r>
          </w:p>
        </w:tc>
      </w:tr>
      <w:tr w:rsidR="004C0A3E" w:rsidRPr="004C0A3E" w14:paraId="379337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C94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E2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86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2213007.03</w:t>
            </w:r>
          </w:p>
        </w:tc>
      </w:tr>
      <w:tr w:rsidR="004C0A3E" w:rsidRPr="004C0A3E" w14:paraId="2CDC0D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4B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76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E7A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2213062.08</w:t>
            </w:r>
          </w:p>
        </w:tc>
      </w:tr>
      <w:tr w:rsidR="004C0A3E" w:rsidRPr="004C0A3E" w14:paraId="4A46AA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B8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9AD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38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2213035.50</w:t>
            </w:r>
          </w:p>
        </w:tc>
      </w:tr>
      <w:tr w:rsidR="004C0A3E" w:rsidRPr="004C0A3E" w14:paraId="52132D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6C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F9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2F0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2212911.94</w:t>
            </w:r>
          </w:p>
        </w:tc>
      </w:tr>
      <w:tr w:rsidR="004C0A3E" w:rsidRPr="004C0A3E" w14:paraId="64BB26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97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F8C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8C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2212735.08</w:t>
            </w:r>
          </w:p>
        </w:tc>
      </w:tr>
      <w:tr w:rsidR="004C0A3E" w:rsidRPr="004C0A3E" w14:paraId="2E612B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50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4BC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76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2212607.17</w:t>
            </w:r>
          </w:p>
        </w:tc>
      </w:tr>
      <w:tr w:rsidR="004C0A3E" w:rsidRPr="004C0A3E" w14:paraId="0B94F9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CF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CE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332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2212629.68</w:t>
            </w:r>
          </w:p>
        </w:tc>
      </w:tr>
      <w:tr w:rsidR="004C0A3E" w:rsidRPr="004C0A3E" w14:paraId="68DAEAF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BCA1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4E87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7E14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9B0E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3D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77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21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2213175.73</w:t>
            </w:r>
          </w:p>
        </w:tc>
      </w:tr>
      <w:tr w:rsidR="004C0A3E" w:rsidRPr="004C0A3E" w14:paraId="6EF07E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C2B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A8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36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2213181.79</w:t>
            </w:r>
          </w:p>
        </w:tc>
      </w:tr>
      <w:tr w:rsidR="004C0A3E" w:rsidRPr="004C0A3E" w14:paraId="46EC50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590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234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0B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2213186.68</w:t>
            </w:r>
          </w:p>
        </w:tc>
      </w:tr>
      <w:tr w:rsidR="004C0A3E" w:rsidRPr="004C0A3E" w14:paraId="60C56E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6E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B5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E8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2213192.09</w:t>
            </w:r>
          </w:p>
        </w:tc>
      </w:tr>
      <w:tr w:rsidR="004C0A3E" w:rsidRPr="004C0A3E" w14:paraId="0EEAA4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E5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B2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9B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2213197.62</w:t>
            </w:r>
          </w:p>
        </w:tc>
      </w:tr>
      <w:tr w:rsidR="004C0A3E" w:rsidRPr="004C0A3E" w14:paraId="26F09B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88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89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35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2213196.04</w:t>
            </w:r>
          </w:p>
        </w:tc>
      </w:tr>
      <w:tr w:rsidR="004C0A3E" w:rsidRPr="004C0A3E" w14:paraId="640201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13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72E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F0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2213196.44</w:t>
            </w:r>
          </w:p>
        </w:tc>
      </w:tr>
      <w:tr w:rsidR="004C0A3E" w:rsidRPr="004C0A3E" w14:paraId="62FCBF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1A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80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600843.39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227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2213188.92</w:t>
            </w:r>
          </w:p>
        </w:tc>
      </w:tr>
      <w:tr w:rsidR="004C0A3E" w:rsidRPr="004C0A3E" w14:paraId="21FC8F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6C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030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382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2213173.11</w:t>
            </w:r>
          </w:p>
        </w:tc>
      </w:tr>
      <w:tr w:rsidR="004C0A3E" w:rsidRPr="004C0A3E" w14:paraId="58814C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8E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43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1B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2213132.00</w:t>
            </w:r>
          </w:p>
        </w:tc>
      </w:tr>
      <w:tr w:rsidR="004C0A3E" w:rsidRPr="004C0A3E" w14:paraId="573584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FF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7D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AC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2213098.23</w:t>
            </w:r>
          </w:p>
        </w:tc>
      </w:tr>
      <w:tr w:rsidR="004C0A3E" w:rsidRPr="004C0A3E" w14:paraId="37497B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20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22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600667.04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7E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2213093.84</w:t>
            </w:r>
          </w:p>
        </w:tc>
      </w:tr>
      <w:tr w:rsidR="004C0A3E" w:rsidRPr="004C0A3E" w14:paraId="57577A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D2E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8D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68F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2213082.29</w:t>
            </w:r>
          </w:p>
        </w:tc>
      </w:tr>
      <w:tr w:rsidR="004C0A3E" w:rsidRPr="004C0A3E" w14:paraId="1BCDFB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5D3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CA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EA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2213070.75</w:t>
            </w:r>
          </w:p>
        </w:tc>
      </w:tr>
      <w:tr w:rsidR="004C0A3E" w:rsidRPr="004C0A3E" w14:paraId="0F4F5B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42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C36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22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2213059.20</w:t>
            </w:r>
          </w:p>
        </w:tc>
      </w:tr>
      <w:tr w:rsidR="004C0A3E" w:rsidRPr="004C0A3E" w14:paraId="117030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3E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11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B7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2213047.66</w:t>
            </w:r>
          </w:p>
        </w:tc>
      </w:tr>
      <w:tr w:rsidR="004C0A3E" w:rsidRPr="004C0A3E" w14:paraId="531633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3E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82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4F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2213088.49</w:t>
            </w:r>
          </w:p>
        </w:tc>
      </w:tr>
      <w:tr w:rsidR="004C0A3E" w:rsidRPr="004C0A3E" w14:paraId="47DE07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04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9C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4FB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2213076.94</w:t>
            </w:r>
          </w:p>
        </w:tc>
      </w:tr>
      <w:tr w:rsidR="004C0A3E" w:rsidRPr="004C0A3E" w14:paraId="5938E2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23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5C6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2B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2213046.21</w:t>
            </w:r>
          </w:p>
        </w:tc>
      </w:tr>
      <w:tr w:rsidR="004C0A3E" w:rsidRPr="004C0A3E" w14:paraId="5D5D73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95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E1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71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2213017.71</w:t>
            </w:r>
          </w:p>
        </w:tc>
      </w:tr>
      <w:tr w:rsidR="004C0A3E" w:rsidRPr="004C0A3E" w14:paraId="217BEC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75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10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73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2213067.78</w:t>
            </w:r>
          </w:p>
        </w:tc>
      </w:tr>
      <w:tr w:rsidR="004C0A3E" w:rsidRPr="004C0A3E" w14:paraId="18680D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FF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5C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ACB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2213017.13</w:t>
            </w:r>
          </w:p>
        </w:tc>
      </w:tr>
      <w:tr w:rsidR="004C0A3E" w:rsidRPr="004C0A3E" w14:paraId="20BEA0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A06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6F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600851.43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0F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2213110.03</w:t>
            </w:r>
          </w:p>
        </w:tc>
      </w:tr>
      <w:tr w:rsidR="004C0A3E" w:rsidRPr="004C0A3E" w14:paraId="77553C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3F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F0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198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2213162.60</w:t>
            </w:r>
          </w:p>
        </w:tc>
      </w:tr>
      <w:tr w:rsidR="004C0A3E" w:rsidRPr="004C0A3E" w14:paraId="51937E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808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55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FEF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2213175.73</w:t>
            </w:r>
          </w:p>
        </w:tc>
      </w:tr>
      <w:tr w:rsidR="004C0A3E" w:rsidRPr="004C0A3E" w14:paraId="024F7DA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AA83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2FF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D9EB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80500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4E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015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607843.44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01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2213051.86</w:t>
            </w:r>
          </w:p>
        </w:tc>
      </w:tr>
      <w:tr w:rsidR="004C0A3E" w:rsidRPr="004C0A3E" w14:paraId="58936E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3C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243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607852.15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57F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2213063.67</w:t>
            </w:r>
          </w:p>
        </w:tc>
      </w:tr>
      <w:tr w:rsidR="004C0A3E" w:rsidRPr="004C0A3E" w14:paraId="429D32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D8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45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DF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2213066.71</w:t>
            </w:r>
          </w:p>
        </w:tc>
      </w:tr>
      <w:tr w:rsidR="004C0A3E" w:rsidRPr="004C0A3E" w14:paraId="17EC58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79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A9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CF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2213069.75</w:t>
            </w:r>
          </w:p>
        </w:tc>
      </w:tr>
      <w:tr w:rsidR="004C0A3E" w:rsidRPr="004C0A3E" w14:paraId="11455A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77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F6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607856.33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12B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2213075.61</w:t>
            </w:r>
          </w:p>
        </w:tc>
      </w:tr>
      <w:tr w:rsidR="004C0A3E" w:rsidRPr="004C0A3E" w14:paraId="10974C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BD2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8F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607859.47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E2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2213079.71</w:t>
            </w:r>
          </w:p>
        </w:tc>
      </w:tr>
      <w:tr w:rsidR="004C0A3E" w:rsidRPr="004C0A3E" w14:paraId="6B3425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792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C6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607862.48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DB9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2213087.09</w:t>
            </w:r>
          </w:p>
        </w:tc>
      </w:tr>
      <w:tr w:rsidR="004C0A3E" w:rsidRPr="004C0A3E" w14:paraId="665F90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6B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16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607875.17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AD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2213113.87</w:t>
            </w:r>
          </w:p>
        </w:tc>
      </w:tr>
      <w:tr w:rsidR="004C0A3E" w:rsidRPr="004C0A3E" w14:paraId="19E088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FB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3B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607883.44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6C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2213134.29</w:t>
            </w:r>
          </w:p>
        </w:tc>
      </w:tr>
      <w:tr w:rsidR="004C0A3E" w:rsidRPr="004C0A3E" w14:paraId="542B78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34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D2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607891.99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434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2213162.53</w:t>
            </w:r>
          </w:p>
        </w:tc>
      </w:tr>
      <w:tr w:rsidR="004C0A3E" w:rsidRPr="004C0A3E" w14:paraId="24E59F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E0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60E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607900.87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8C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2213186.79</w:t>
            </w:r>
          </w:p>
        </w:tc>
      </w:tr>
      <w:tr w:rsidR="004C0A3E" w:rsidRPr="004C0A3E" w14:paraId="29FD0F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1AE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3D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607708.10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5C4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2213234.52</w:t>
            </w:r>
          </w:p>
        </w:tc>
      </w:tr>
      <w:tr w:rsidR="004C0A3E" w:rsidRPr="004C0A3E" w14:paraId="5D0D93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7E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E6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607707.73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D5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2213224.76</w:t>
            </w:r>
          </w:p>
        </w:tc>
      </w:tr>
      <w:tr w:rsidR="004C0A3E" w:rsidRPr="004C0A3E" w14:paraId="66B1BA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DD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DD3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607707.48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B0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2213218.78</w:t>
            </w:r>
          </w:p>
        </w:tc>
      </w:tr>
      <w:tr w:rsidR="004C0A3E" w:rsidRPr="004C0A3E" w14:paraId="6DC775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CC8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FF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607707.66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D6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2213207.88</w:t>
            </w:r>
          </w:p>
        </w:tc>
      </w:tr>
      <w:tr w:rsidR="004C0A3E" w:rsidRPr="004C0A3E" w14:paraId="7D96E5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0E9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AC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607706.94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C0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2213204.70</w:t>
            </w:r>
          </w:p>
        </w:tc>
      </w:tr>
      <w:tr w:rsidR="004C0A3E" w:rsidRPr="004C0A3E" w14:paraId="258AD7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91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A6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607688.38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900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2213200.76</w:t>
            </w:r>
          </w:p>
        </w:tc>
      </w:tr>
      <w:tr w:rsidR="004C0A3E" w:rsidRPr="004C0A3E" w14:paraId="7D039A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51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51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607686.02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EE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2213199.26</w:t>
            </w:r>
          </w:p>
        </w:tc>
      </w:tr>
      <w:tr w:rsidR="004C0A3E" w:rsidRPr="004C0A3E" w14:paraId="1DDB8E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BF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14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3A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2213202.25</w:t>
            </w:r>
          </w:p>
        </w:tc>
      </w:tr>
      <w:tr w:rsidR="004C0A3E" w:rsidRPr="004C0A3E" w14:paraId="147927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96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96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92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2213205.84</w:t>
            </w:r>
          </w:p>
        </w:tc>
      </w:tr>
      <w:tr w:rsidR="004C0A3E" w:rsidRPr="004C0A3E" w14:paraId="1A84AB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7A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DF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607600.77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5A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2213209.68</w:t>
            </w:r>
          </w:p>
        </w:tc>
      </w:tr>
      <w:tr w:rsidR="004C0A3E" w:rsidRPr="004C0A3E" w14:paraId="7CF19F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32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F42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607592.32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997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2213206.47</w:t>
            </w:r>
          </w:p>
        </w:tc>
      </w:tr>
      <w:tr w:rsidR="004C0A3E" w:rsidRPr="004C0A3E" w14:paraId="6444A7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43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6F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607588.24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3F6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2213194.31</w:t>
            </w:r>
          </w:p>
        </w:tc>
      </w:tr>
      <w:tr w:rsidR="004C0A3E" w:rsidRPr="004C0A3E" w14:paraId="3D7F16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A9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C34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607587.75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65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2213187.02</w:t>
            </w:r>
          </w:p>
        </w:tc>
      </w:tr>
      <w:tr w:rsidR="004C0A3E" w:rsidRPr="004C0A3E" w14:paraId="3925AD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4D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F4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607575.49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34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2213145.88</w:t>
            </w:r>
          </w:p>
        </w:tc>
      </w:tr>
      <w:tr w:rsidR="004C0A3E" w:rsidRPr="004C0A3E" w14:paraId="7A7A18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05D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20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607562.12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19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2213146.69</w:t>
            </w:r>
          </w:p>
        </w:tc>
      </w:tr>
      <w:tr w:rsidR="004C0A3E" w:rsidRPr="004C0A3E" w14:paraId="12DE10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346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0A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607565.46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B8F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2213156.95</w:t>
            </w:r>
          </w:p>
        </w:tc>
      </w:tr>
      <w:tr w:rsidR="004C0A3E" w:rsidRPr="004C0A3E" w14:paraId="3BF9C8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E8E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9E2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607565.98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AD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2213158.27</w:t>
            </w:r>
          </w:p>
        </w:tc>
      </w:tr>
      <w:tr w:rsidR="004C0A3E" w:rsidRPr="004C0A3E" w14:paraId="6B5B61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466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413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607512.28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94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2213185.66</w:t>
            </w:r>
          </w:p>
        </w:tc>
      </w:tr>
      <w:tr w:rsidR="004C0A3E" w:rsidRPr="004C0A3E" w14:paraId="2A5C7D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79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745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607496.95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F2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2213193.70</w:t>
            </w:r>
          </w:p>
        </w:tc>
      </w:tr>
      <w:tr w:rsidR="004C0A3E" w:rsidRPr="004C0A3E" w14:paraId="316725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9D7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AC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607457.92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8C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2213221.12</w:t>
            </w:r>
          </w:p>
        </w:tc>
      </w:tr>
      <w:tr w:rsidR="004C0A3E" w:rsidRPr="004C0A3E" w14:paraId="4DC4C7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AE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E4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607450.06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6F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2213211.05</w:t>
            </w:r>
          </w:p>
        </w:tc>
      </w:tr>
      <w:tr w:rsidR="004C0A3E" w:rsidRPr="004C0A3E" w14:paraId="74ED66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DE0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03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607435.45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8F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2213186.19</w:t>
            </w:r>
          </w:p>
        </w:tc>
      </w:tr>
      <w:tr w:rsidR="004C0A3E" w:rsidRPr="004C0A3E" w14:paraId="6E223B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74A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5FE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607427.05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77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2213177.98</w:t>
            </w:r>
          </w:p>
        </w:tc>
      </w:tr>
      <w:tr w:rsidR="004C0A3E" w:rsidRPr="004C0A3E" w14:paraId="199208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805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5C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607407.33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766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2213191.07</w:t>
            </w:r>
          </w:p>
        </w:tc>
      </w:tr>
      <w:tr w:rsidR="004C0A3E" w:rsidRPr="004C0A3E" w14:paraId="6FACAB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A4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827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607391.47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3A6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2213201.55</w:t>
            </w:r>
          </w:p>
        </w:tc>
      </w:tr>
      <w:tr w:rsidR="004C0A3E" w:rsidRPr="004C0A3E" w14:paraId="6C2D55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7A5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A2E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607388.98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E7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2213202.71</w:t>
            </w:r>
          </w:p>
        </w:tc>
      </w:tr>
      <w:tr w:rsidR="004C0A3E" w:rsidRPr="004C0A3E" w14:paraId="2759D1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61D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6A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607387.47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70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2213199.56</w:t>
            </w:r>
          </w:p>
        </w:tc>
      </w:tr>
      <w:tr w:rsidR="004C0A3E" w:rsidRPr="004C0A3E" w14:paraId="7FDA16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97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E53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607384.63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2B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2213195.37</w:t>
            </w:r>
          </w:p>
        </w:tc>
      </w:tr>
      <w:tr w:rsidR="004C0A3E" w:rsidRPr="004C0A3E" w14:paraId="2DCB80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C6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83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607376.03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BD3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2213196.49</w:t>
            </w:r>
          </w:p>
        </w:tc>
      </w:tr>
      <w:tr w:rsidR="004C0A3E" w:rsidRPr="004C0A3E" w14:paraId="406312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6F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31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607366.31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394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2213202.29</w:t>
            </w:r>
          </w:p>
        </w:tc>
      </w:tr>
      <w:tr w:rsidR="004C0A3E" w:rsidRPr="004C0A3E" w14:paraId="35C545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C0E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E1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607372.43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27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2213213.84</w:t>
            </w:r>
          </w:p>
        </w:tc>
      </w:tr>
      <w:tr w:rsidR="004C0A3E" w:rsidRPr="004C0A3E" w14:paraId="208499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483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723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607327.77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75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2213240.88</w:t>
            </w:r>
          </w:p>
        </w:tc>
      </w:tr>
      <w:tr w:rsidR="004C0A3E" w:rsidRPr="004C0A3E" w14:paraId="573F2F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92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3DF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607298.99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DD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2213257.17</w:t>
            </w:r>
          </w:p>
        </w:tc>
      </w:tr>
      <w:tr w:rsidR="004C0A3E" w:rsidRPr="004C0A3E" w14:paraId="7E9690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4DF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D7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EF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2213261.15</w:t>
            </w:r>
          </w:p>
        </w:tc>
      </w:tr>
      <w:tr w:rsidR="004C0A3E" w:rsidRPr="004C0A3E" w14:paraId="5F2A2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FF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62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E65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2213258.18</w:t>
            </w:r>
          </w:p>
        </w:tc>
      </w:tr>
      <w:tr w:rsidR="004C0A3E" w:rsidRPr="004C0A3E" w14:paraId="2478FD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F6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658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81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2213259.23</w:t>
            </w:r>
          </w:p>
        </w:tc>
      </w:tr>
      <w:tr w:rsidR="004C0A3E" w:rsidRPr="004C0A3E" w14:paraId="4C557C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0D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F3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0F8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2213247.20</w:t>
            </w:r>
          </w:p>
        </w:tc>
      </w:tr>
      <w:tr w:rsidR="004C0A3E" w:rsidRPr="004C0A3E" w14:paraId="384630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87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1D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B58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2213243.87</w:t>
            </w:r>
          </w:p>
        </w:tc>
      </w:tr>
      <w:tr w:rsidR="004C0A3E" w:rsidRPr="004C0A3E" w14:paraId="200866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2F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41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607264.52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3AB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2213217.01</w:t>
            </w:r>
          </w:p>
        </w:tc>
      </w:tr>
      <w:tr w:rsidR="004C0A3E" w:rsidRPr="004C0A3E" w14:paraId="2155D6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66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6F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607243.92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35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2213209.69</w:t>
            </w:r>
          </w:p>
        </w:tc>
      </w:tr>
      <w:tr w:rsidR="004C0A3E" w:rsidRPr="004C0A3E" w14:paraId="3E1252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6E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8C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3A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2213218.92</w:t>
            </w:r>
          </w:p>
        </w:tc>
      </w:tr>
      <w:tr w:rsidR="004C0A3E" w:rsidRPr="004C0A3E" w14:paraId="701FAB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1C1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7D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4B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2213217.38</w:t>
            </w:r>
          </w:p>
        </w:tc>
      </w:tr>
      <w:tr w:rsidR="004C0A3E" w:rsidRPr="004C0A3E" w14:paraId="120B77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F6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D1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607219.91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79E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2213209.72</w:t>
            </w:r>
          </w:p>
        </w:tc>
      </w:tr>
      <w:tr w:rsidR="004C0A3E" w:rsidRPr="004C0A3E" w14:paraId="442536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F7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F9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607203.93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79E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2213181.56</w:t>
            </w:r>
          </w:p>
        </w:tc>
      </w:tr>
      <w:tr w:rsidR="004C0A3E" w:rsidRPr="004C0A3E" w14:paraId="0DFBFC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15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FBC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CA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2213161.34</w:t>
            </w:r>
          </w:p>
        </w:tc>
      </w:tr>
      <w:tr w:rsidR="004C0A3E" w:rsidRPr="004C0A3E" w14:paraId="39059F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B33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4D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D3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2213144.93</w:t>
            </w:r>
          </w:p>
        </w:tc>
      </w:tr>
      <w:tr w:rsidR="004C0A3E" w:rsidRPr="004C0A3E" w14:paraId="5DD3E2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13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F6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C3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2213142.58</w:t>
            </w:r>
          </w:p>
        </w:tc>
      </w:tr>
      <w:tr w:rsidR="004C0A3E" w:rsidRPr="004C0A3E" w14:paraId="3B94D3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5DC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B76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16B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2213130.66</w:t>
            </w:r>
          </w:p>
        </w:tc>
      </w:tr>
      <w:tr w:rsidR="004C0A3E" w:rsidRPr="004C0A3E" w14:paraId="0C123F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6A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93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607215.68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ACE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2213115.97</w:t>
            </w:r>
          </w:p>
        </w:tc>
      </w:tr>
      <w:tr w:rsidR="004C0A3E" w:rsidRPr="004C0A3E" w14:paraId="24A6A2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73C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8F7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607214.95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0A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2213114.94</w:t>
            </w:r>
          </w:p>
        </w:tc>
      </w:tr>
      <w:tr w:rsidR="004C0A3E" w:rsidRPr="004C0A3E" w14:paraId="7D6AF8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E74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58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51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2213106.72</w:t>
            </w:r>
          </w:p>
        </w:tc>
      </w:tr>
      <w:tr w:rsidR="004C0A3E" w:rsidRPr="004C0A3E" w14:paraId="190057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D6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4E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607235.07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D7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2213098.08</w:t>
            </w:r>
          </w:p>
        </w:tc>
      </w:tr>
      <w:tr w:rsidR="004C0A3E" w:rsidRPr="004C0A3E" w14:paraId="755EAE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C7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56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607251.75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05D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2213115.87</w:t>
            </w:r>
          </w:p>
        </w:tc>
      </w:tr>
      <w:tr w:rsidR="004C0A3E" w:rsidRPr="004C0A3E" w14:paraId="5C0C3C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4A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DD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607276.98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A84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2213083.07</w:t>
            </w:r>
          </w:p>
        </w:tc>
      </w:tr>
      <w:tr w:rsidR="004C0A3E" w:rsidRPr="004C0A3E" w14:paraId="359960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8E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65C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77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2213079.85</w:t>
            </w:r>
          </w:p>
        </w:tc>
      </w:tr>
      <w:tr w:rsidR="004C0A3E" w:rsidRPr="004C0A3E" w14:paraId="2CB542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26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3C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40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2213075.49</w:t>
            </w:r>
          </w:p>
        </w:tc>
      </w:tr>
      <w:tr w:rsidR="004C0A3E" w:rsidRPr="004C0A3E" w14:paraId="104712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411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575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78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2213074.67</w:t>
            </w:r>
          </w:p>
        </w:tc>
      </w:tr>
      <w:tr w:rsidR="004C0A3E" w:rsidRPr="004C0A3E" w14:paraId="054685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8F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3F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607304.57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28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2213076.35</w:t>
            </w:r>
          </w:p>
        </w:tc>
      </w:tr>
      <w:tr w:rsidR="004C0A3E" w:rsidRPr="004C0A3E" w14:paraId="22EAE0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90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68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607306.90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9D3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2213075.58</w:t>
            </w:r>
          </w:p>
        </w:tc>
      </w:tr>
      <w:tr w:rsidR="004C0A3E" w:rsidRPr="004C0A3E" w14:paraId="0B3E4F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425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13B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607312.21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54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2213069.48</w:t>
            </w:r>
          </w:p>
        </w:tc>
      </w:tr>
      <w:tr w:rsidR="004C0A3E" w:rsidRPr="004C0A3E" w14:paraId="7AF355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9D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2A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1C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2213058.94</w:t>
            </w:r>
          </w:p>
        </w:tc>
      </w:tr>
      <w:tr w:rsidR="004C0A3E" w:rsidRPr="004C0A3E" w14:paraId="52EF05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86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BD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607319.60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0C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2213053.12</w:t>
            </w:r>
          </w:p>
        </w:tc>
      </w:tr>
      <w:tr w:rsidR="004C0A3E" w:rsidRPr="004C0A3E" w14:paraId="23A54F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6F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AA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607329.42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63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2213040.54</w:t>
            </w:r>
          </w:p>
        </w:tc>
      </w:tr>
      <w:tr w:rsidR="004C0A3E" w:rsidRPr="004C0A3E" w14:paraId="173A90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91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F03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607330.00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FB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2213038.09</w:t>
            </w:r>
          </w:p>
        </w:tc>
      </w:tr>
      <w:tr w:rsidR="004C0A3E" w:rsidRPr="004C0A3E" w14:paraId="24B79E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491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9E4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607340.68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18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2213022.50</w:t>
            </w:r>
          </w:p>
        </w:tc>
      </w:tr>
      <w:tr w:rsidR="004C0A3E" w:rsidRPr="004C0A3E" w14:paraId="089BBC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92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AC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607347.08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027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2213017.14</w:t>
            </w:r>
          </w:p>
        </w:tc>
      </w:tr>
      <w:tr w:rsidR="004C0A3E" w:rsidRPr="004C0A3E" w14:paraId="24404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A64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07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607355.25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B3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2213006.44</w:t>
            </w:r>
          </w:p>
        </w:tc>
      </w:tr>
      <w:tr w:rsidR="004C0A3E" w:rsidRPr="004C0A3E" w14:paraId="71E59E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8F4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10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607382.70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E4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2212964.89</w:t>
            </w:r>
          </w:p>
        </w:tc>
      </w:tr>
      <w:tr w:rsidR="004C0A3E" w:rsidRPr="004C0A3E" w14:paraId="580A25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20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3B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607434.42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9A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2212991.05</w:t>
            </w:r>
          </w:p>
        </w:tc>
      </w:tr>
      <w:tr w:rsidR="004C0A3E" w:rsidRPr="004C0A3E" w14:paraId="679C59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A0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A7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607462.68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52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2213003.22</w:t>
            </w:r>
          </w:p>
        </w:tc>
      </w:tr>
      <w:tr w:rsidR="004C0A3E" w:rsidRPr="004C0A3E" w14:paraId="6A599C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26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AAB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607537.95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7E5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2213018.11</w:t>
            </w:r>
          </w:p>
        </w:tc>
      </w:tr>
      <w:tr w:rsidR="004C0A3E" w:rsidRPr="004C0A3E" w14:paraId="142004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53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BC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607579.92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471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2213042.66</w:t>
            </w:r>
          </w:p>
        </w:tc>
      </w:tr>
      <w:tr w:rsidR="004C0A3E" w:rsidRPr="004C0A3E" w14:paraId="1D6751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96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22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607592.98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1C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2213058.03</w:t>
            </w:r>
          </w:p>
        </w:tc>
      </w:tr>
      <w:tr w:rsidR="004C0A3E" w:rsidRPr="004C0A3E" w14:paraId="5DF2BF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67F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97C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607595.87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8F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2213055.14</w:t>
            </w:r>
          </w:p>
        </w:tc>
      </w:tr>
      <w:tr w:rsidR="004C0A3E" w:rsidRPr="004C0A3E" w14:paraId="0DA50E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92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649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CB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2213038.81</w:t>
            </w:r>
          </w:p>
        </w:tc>
      </w:tr>
      <w:tr w:rsidR="004C0A3E" w:rsidRPr="004C0A3E" w14:paraId="199D9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FF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EA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FB1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2213034.77</w:t>
            </w:r>
          </w:p>
        </w:tc>
      </w:tr>
      <w:tr w:rsidR="004C0A3E" w:rsidRPr="004C0A3E" w14:paraId="3EEC52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85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AD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607646.30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1B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2213006.52</w:t>
            </w:r>
          </w:p>
        </w:tc>
      </w:tr>
      <w:tr w:rsidR="004C0A3E" w:rsidRPr="004C0A3E" w14:paraId="668A0F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2D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9A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607732.25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25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2213085.82</w:t>
            </w:r>
          </w:p>
        </w:tc>
      </w:tr>
      <w:tr w:rsidR="004C0A3E" w:rsidRPr="004C0A3E" w14:paraId="7788E1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696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8D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607743.68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B1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2213096.32</w:t>
            </w:r>
          </w:p>
        </w:tc>
      </w:tr>
      <w:tr w:rsidR="004C0A3E" w:rsidRPr="004C0A3E" w14:paraId="7C5428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95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97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607760.99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32E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2213111.98</w:t>
            </w:r>
          </w:p>
        </w:tc>
      </w:tr>
      <w:tr w:rsidR="004C0A3E" w:rsidRPr="004C0A3E" w14:paraId="155AA7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39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43E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607801.72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81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2213113.76</w:t>
            </w:r>
          </w:p>
        </w:tc>
      </w:tr>
      <w:tr w:rsidR="004C0A3E" w:rsidRPr="004C0A3E" w14:paraId="559EEF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8B7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2F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607819.00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A57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2213097.36</w:t>
            </w:r>
          </w:p>
        </w:tc>
      </w:tr>
      <w:tr w:rsidR="004C0A3E" w:rsidRPr="004C0A3E" w14:paraId="1F7111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516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AB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607798.20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C8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2213067.63</w:t>
            </w:r>
          </w:p>
        </w:tc>
      </w:tr>
      <w:tr w:rsidR="004C0A3E" w:rsidRPr="004C0A3E" w14:paraId="3863FC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B9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77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607770.79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FD1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2213037.91</w:t>
            </w:r>
          </w:p>
        </w:tc>
      </w:tr>
      <w:tr w:rsidR="004C0A3E" w:rsidRPr="004C0A3E" w14:paraId="4E975B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0E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CB1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607736.30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72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2213007.89</w:t>
            </w:r>
          </w:p>
        </w:tc>
      </w:tr>
      <w:tr w:rsidR="004C0A3E" w:rsidRPr="004C0A3E" w14:paraId="36321F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F83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59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607760.79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45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2212982.05</w:t>
            </w:r>
          </w:p>
        </w:tc>
      </w:tr>
      <w:tr w:rsidR="004C0A3E" w:rsidRPr="004C0A3E" w14:paraId="2F7343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B3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37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607781.98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BA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2212996.61</w:t>
            </w:r>
          </w:p>
        </w:tc>
      </w:tr>
      <w:tr w:rsidR="004C0A3E" w:rsidRPr="004C0A3E" w14:paraId="017C6E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C2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77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607799.49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8E2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2213013.39</w:t>
            </w:r>
          </w:p>
        </w:tc>
      </w:tr>
      <w:tr w:rsidR="004C0A3E" w:rsidRPr="004C0A3E" w14:paraId="4ECCCF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51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A8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607817.11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5AD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2213033.21</w:t>
            </w:r>
          </w:p>
        </w:tc>
      </w:tr>
      <w:tr w:rsidR="004C0A3E" w:rsidRPr="004C0A3E" w14:paraId="38AB1F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2B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525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607832.31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ED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2213055.36</w:t>
            </w:r>
          </w:p>
        </w:tc>
      </w:tr>
      <w:tr w:rsidR="004C0A3E" w:rsidRPr="004C0A3E" w14:paraId="32F52F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EE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141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607843.44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18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2213051.86</w:t>
            </w:r>
          </w:p>
        </w:tc>
      </w:tr>
      <w:tr w:rsidR="004C0A3E" w:rsidRPr="004C0A3E" w14:paraId="01210EF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DEE2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6E6D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2FD0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8EC2C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800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383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C5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2213300.13</w:t>
            </w:r>
          </w:p>
        </w:tc>
      </w:tr>
      <w:tr w:rsidR="004C0A3E" w:rsidRPr="004C0A3E" w14:paraId="02AAA4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3E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6E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C1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2213303.48</w:t>
            </w:r>
          </w:p>
        </w:tc>
      </w:tr>
      <w:tr w:rsidR="004C0A3E" w:rsidRPr="004C0A3E" w14:paraId="41DBD4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A4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51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BB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2213310.00</w:t>
            </w:r>
          </w:p>
        </w:tc>
      </w:tr>
      <w:tr w:rsidR="004C0A3E" w:rsidRPr="004C0A3E" w14:paraId="6B6066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14A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A1C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D29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2213321.69</w:t>
            </w:r>
          </w:p>
        </w:tc>
      </w:tr>
      <w:tr w:rsidR="004C0A3E" w:rsidRPr="004C0A3E" w14:paraId="6FEC0E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6C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F2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06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2213329.65</w:t>
            </w:r>
          </w:p>
        </w:tc>
      </w:tr>
      <w:tr w:rsidR="004C0A3E" w:rsidRPr="004C0A3E" w14:paraId="2CA7D3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EB9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18E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E29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2213335.36</w:t>
            </w:r>
          </w:p>
        </w:tc>
      </w:tr>
      <w:tr w:rsidR="004C0A3E" w:rsidRPr="004C0A3E" w14:paraId="788332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CB0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0DE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43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2213339.83</w:t>
            </w:r>
          </w:p>
        </w:tc>
      </w:tr>
      <w:tr w:rsidR="004C0A3E" w:rsidRPr="004C0A3E" w14:paraId="557065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5E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67D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B0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2213343.48</w:t>
            </w:r>
          </w:p>
        </w:tc>
      </w:tr>
      <w:tr w:rsidR="004C0A3E" w:rsidRPr="004C0A3E" w14:paraId="1189B4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F3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4D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2F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2213343.78</w:t>
            </w:r>
          </w:p>
        </w:tc>
      </w:tr>
      <w:tr w:rsidR="004C0A3E" w:rsidRPr="004C0A3E" w14:paraId="7CD5DE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36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D46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600388.31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D9E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2213343.04</w:t>
            </w:r>
          </w:p>
        </w:tc>
      </w:tr>
      <w:tr w:rsidR="004C0A3E" w:rsidRPr="004C0A3E" w14:paraId="56866D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8E8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32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5E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2213337.67</w:t>
            </w:r>
          </w:p>
        </w:tc>
      </w:tr>
      <w:tr w:rsidR="004C0A3E" w:rsidRPr="004C0A3E" w14:paraId="3024FD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C57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E6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72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2213324.72</w:t>
            </w:r>
          </w:p>
        </w:tc>
      </w:tr>
      <w:tr w:rsidR="004C0A3E" w:rsidRPr="004C0A3E" w14:paraId="00408F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DF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03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B8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2213320.38</w:t>
            </w:r>
          </w:p>
        </w:tc>
      </w:tr>
      <w:tr w:rsidR="004C0A3E" w:rsidRPr="004C0A3E" w14:paraId="51F3D0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F8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FB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9B6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2213317.88</w:t>
            </w:r>
          </w:p>
        </w:tc>
      </w:tr>
      <w:tr w:rsidR="004C0A3E" w:rsidRPr="004C0A3E" w14:paraId="0D5C1F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20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B9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E2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2213311.40</w:t>
            </w:r>
          </w:p>
        </w:tc>
      </w:tr>
      <w:tr w:rsidR="004C0A3E" w:rsidRPr="004C0A3E" w14:paraId="48D88E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56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600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A2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2213305.34</w:t>
            </w:r>
          </w:p>
        </w:tc>
      </w:tr>
      <w:tr w:rsidR="004C0A3E" w:rsidRPr="004C0A3E" w14:paraId="5357C1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FE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B7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8B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2213294.13</w:t>
            </w:r>
          </w:p>
        </w:tc>
      </w:tr>
      <w:tr w:rsidR="004C0A3E" w:rsidRPr="004C0A3E" w14:paraId="2D6DAC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3A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BF2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55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2213289.87</w:t>
            </w:r>
          </w:p>
        </w:tc>
      </w:tr>
      <w:tr w:rsidR="004C0A3E" w:rsidRPr="004C0A3E" w14:paraId="2170ED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377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81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27D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2213289.52</w:t>
            </w:r>
          </w:p>
        </w:tc>
      </w:tr>
      <w:tr w:rsidR="004C0A3E" w:rsidRPr="004C0A3E" w14:paraId="02ADFB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0F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AED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8CD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2213289.90</w:t>
            </w:r>
          </w:p>
        </w:tc>
      </w:tr>
      <w:tr w:rsidR="004C0A3E" w:rsidRPr="004C0A3E" w14:paraId="2F1756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772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135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08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2213290.61</w:t>
            </w:r>
          </w:p>
        </w:tc>
      </w:tr>
      <w:tr w:rsidR="004C0A3E" w:rsidRPr="004C0A3E" w14:paraId="22AE3D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3F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EF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A5A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2213292.69</w:t>
            </w:r>
          </w:p>
        </w:tc>
      </w:tr>
      <w:tr w:rsidR="004C0A3E" w:rsidRPr="004C0A3E" w14:paraId="1F167E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F0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95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600382.26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CA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2213294.38</w:t>
            </w:r>
          </w:p>
        </w:tc>
      </w:tr>
      <w:tr w:rsidR="004C0A3E" w:rsidRPr="004C0A3E" w14:paraId="1BA4F9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5A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C3C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CE2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2213297.15</w:t>
            </w:r>
          </w:p>
        </w:tc>
      </w:tr>
      <w:tr w:rsidR="004C0A3E" w:rsidRPr="004C0A3E" w14:paraId="5CFD2C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49D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92D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62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2213300.13</w:t>
            </w:r>
          </w:p>
        </w:tc>
      </w:tr>
      <w:tr w:rsidR="004C0A3E" w:rsidRPr="004C0A3E" w14:paraId="31E7374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097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CE84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7738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B9A61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00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11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C1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2213258.23</w:t>
            </w:r>
          </w:p>
        </w:tc>
      </w:tr>
      <w:tr w:rsidR="004C0A3E" w:rsidRPr="004C0A3E" w14:paraId="0912F4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D03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20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FC4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2213336.02</w:t>
            </w:r>
          </w:p>
        </w:tc>
      </w:tr>
      <w:tr w:rsidR="004C0A3E" w:rsidRPr="004C0A3E" w14:paraId="08F77F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C6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565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55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2213376.75</w:t>
            </w:r>
          </w:p>
        </w:tc>
      </w:tr>
      <w:tr w:rsidR="004C0A3E" w:rsidRPr="004C0A3E" w14:paraId="06CEEC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3AF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E19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E5C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2213363.24</w:t>
            </w:r>
          </w:p>
        </w:tc>
      </w:tr>
      <w:tr w:rsidR="004C0A3E" w:rsidRPr="004C0A3E" w14:paraId="5A5C3C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68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54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73E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2213337.16</w:t>
            </w:r>
          </w:p>
        </w:tc>
      </w:tr>
      <w:tr w:rsidR="004C0A3E" w:rsidRPr="004C0A3E" w14:paraId="7CA3B0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56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DE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839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2213324.30</w:t>
            </w:r>
          </w:p>
        </w:tc>
      </w:tr>
      <w:tr w:rsidR="004C0A3E" w:rsidRPr="004C0A3E" w14:paraId="286348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1A3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CA7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603777.50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93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2213308.52</w:t>
            </w:r>
          </w:p>
        </w:tc>
      </w:tr>
      <w:tr w:rsidR="004C0A3E" w:rsidRPr="004C0A3E" w14:paraId="08C491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1E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D91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DD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2213321.22</w:t>
            </w:r>
          </w:p>
        </w:tc>
      </w:tr>
      <w:tr w:rsidR="004C0A3E" w:rsidRPr="004C0A3E" w14:paraId="29E140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E6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FB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A2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2213304.64</w:t>
            </w:r>
          </w:p>
        </w:tc>
      </w:tr>
      <w:tr w:rsidR="004C0A3E" w:rsidRPr="004C0A3E" w14:paraId="1AF9E6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E8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D4A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0E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2213267.35</w:t>
            </w:r>
          </w:p>
        </w:tc>
      </w:tr>
      <w:tr w:rsidR="004C0A3E" w:rsidRPr="004C0A3E" w14:paraId="7154E1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6A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51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2F3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2213264.47</w:t>
            </w:r>
          </w:p>
        </w:tc>
      </w:tr>
      <w:tr w:rsidR="004C0A3E" w:rsidRPr="004C0A3E" w14:paraId="197F8D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20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1F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6A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2213260.02</w:t>
            </w:r>
          </w:p>
        </w:tc>
      </w:tr>
      <w:tr w:rsidR="004C0A3E" w:rsidRPr="004C0A3E" w14:paraId="4212AB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9F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189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7A4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2213258.23</w:t>
            </w:r>
          </w:p>
        </w:tc>
      </w:tr>
      <w:tr w:rsidR="004C0A3E" w:rsidRPr="004C0A3E" w14:paraId="0307E12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CA34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FDCB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2313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9C987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66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C5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610457.97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905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2213071.61</w:t>
            </w:r>
          </w:p>
        </w:tc>
      </w:tr>
      <w:tr w:rsidR="004C0A3E" w:rsidRPr="004C0A3E" w14:paraId="00E637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81C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EA1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75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2213075.74</w:t>
            </w:r>
          </w:p>
        </w:tc>
      </w:tr>
      <w:tr w:rsidR="004C0A3E" w:rsidRPr="004C0A3E" w14:paraId="0DF0AF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19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697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610428.43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37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2213083.13</w:t>
            </w:r>
          </w:p>
        </w:tc>
      </w:tr>
      <w:tr w:rsidR="004C0A3E" w:rsidRPr="004C0A3E" w14:paraId="75BC44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A4B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79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AC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2213106.43</w:t>
            </w:r>
          </w:p>
        </w:tc>
      </w:tr>
      <w:tr w:rsidR="004C0A3E" w:rsidRPr="004C0A3E" w14:paraId="17F14D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C09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5D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1D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2213097.34</w:t>
            </w:r>
          </w:p>
        </w:tc>
      </w:tr>
      <w:tr w:rsidR="004C0A3E" w:rsidRPr="004C0A3E" w14:paraId="310AC0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73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60D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2D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2213095.39</w:t>
            </w:r>
          </w:p>
        </w:tc>
      </w:tr>
      <w:tr w:rsidR="004C0A3E" w:rsidRPr="004C0A3E" w14:paraId="01B261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9F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0EB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610459.79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CD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2213116.18</w:t>
            </w:r>
          </w:p>
        </w:tc>
      </w:tr>
      <w:tr w:rsidR="004C0A3E" w:rsidRPr="004C0A3E" w14:paraId="72D31D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CE1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532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610458.14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04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2213139.83</w:t>
            </w:r>
          </w:p>
        </w:tc>
      </w:tr>
      <w:tr w:rsidR="004C0A3E" w:rsidRPr="004C0A3E" w14:paraId="20D7E7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D04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0E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610475.00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A18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2213185.13</w:t>
            </w:r>
          </w:p>
        </w:tc>
      </w:tr>
      <w:tr w:rsidR="004C0A3E" w:rsidRPr="004C0A3E" w14:paraId="4308A5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C2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2D17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610503.41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16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2213204.02</w:t>
            </w:r>
          </w:p>
        </w:tc>
      </w:tr>
      <w:tr w:rsidR="004C0A3E" w:rsidRPr="004C0A3E" w14:paraId="48CD0A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58F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11D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610520.45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6D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2213218.38</w:t>
            </w:r>
          </w:p>
        </w:tc>
      </w:tr>
      <w:tr w:rsidR="004C0A3E" w:rsidRPr="004C0A3E" w14:paraId="30A33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8E0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C41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610541.45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0D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2213237.61</w:t>
            </w:r>
          </w:p>
        </w:tc>
      </w:tr>
      <w:tr w:rsidR="004C0A3E" w:rsidRPr="004C0A3E" w14:paraId="5D6491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1C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786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610565.04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DD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2213247.51</w:t>
            </w:r>
          </w:p>
        </w:tc>
      </w:tr>
      <w:tr w:rsidR="004C0A3E" w:rsidRPr="004C0A3E" w14:paraId="7C1543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9CB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2B6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610579.90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FF2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2213250.58</w:t>
            </w:r>
          </w:p>
        </w:tc>
      </w:tr>
      <w:tr w:rsidR="004C0A3E" w:rsidRPr="004C0A3E" w14:paraId="745D54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D2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445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610610.14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845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2213257.15</w:t>
            </w:r>
          </w:p>
        </w:tc>
      </w:tr>
      <w:tr w:rsidR="004C0A3E" w:rsidRPr="004C0A3E" w14:paraId="17DAF1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8D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B8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610602.74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6F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2213259.77</w:t>
            </w:r>
          </w:p>
        </w:tc>
      </w:tr>
      <w:tr w:rsidR="004C0A3E" w:rsidRPr="004C0A3E" w14:paraId="007581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E98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01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610563.35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35C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2213271.51</w:t>
            </w:r>
          </w:p>
        </w:tc>
      </w:tr>
      <w:tr w:rsidR="004C0A3E" w:rsidRPr="004C0A3E" w14:paraId="577D9F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887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1F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E0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2213204.22</w:t>
            </w:r>
          </w:p>
        </w:tc>
      </w:tr>
      <w:tr w:rsidR="004C0A3E" w:rsidRPr="004C0A3E" w14:paraId="630AF7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03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8A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610386.75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EDC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2213061.56</w:t>
            </w:r>
          </w:p>
        </w:tc>
      </w:tr>
      <w:tr w:rsidR="004C0A3E" w:rsidRPr="004C0A3E" w14:paraId="726C26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7A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55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610373.11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5A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2213064.62</w:t>
            </w:r>
          </w:p>
        </w:tc>
      </w:tr>
      <w:tr w:rsidR="004C0A3E" w:rsidRPr="004C0A3E" w14:paraId="388889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DD9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C3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610331.41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986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2213073.98</w:t>
            </w:r>
          </w:p>
        </w:tc>
      </w:tr>
      <w:tr w:rsidR="004C0A3E" w:rsidRPr="004C0A3E" w14:paraId="470AE4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74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1F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3F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2213151.28</w:t>
            </w:r>
          </w:p>
        </w:tc>
      </w:tr>
      <w:tr w:rsidR="004C0A3E" w:rsidRPr="004C0A3E" w14:paraId="39B019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D8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F9A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610201.66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8E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2213234.20</w:t>
            </w:r>
          </w:p>
        </w:tc>
      </w:tr>
      <w:tr w:rsidR="004C0A3E" w:rsidRPr="004C0A3E" w14:paraId="4F579C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DB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38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610190.78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6D0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2213240.21</w:t>
            </w:r>
          </w:p>
        </w:tc>
      </w:tr>
      <w:tr w:rsidR="004C0A3E" w:rsidRPr="004C0A3E" w14:paraId="064EFF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51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8A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610164.68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58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2213201.21</w:t>
            </w:r>
          </w:p>
        </w:tc>
      </w:tr>
      <w:tr w:rsidR="004C0A3E" w:rsidRPr="004C0A3E" w14:paraId="321FEB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F9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D2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28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2213202.80</w:t>
            </w:r>
          </w:p>
        </w:tc>
      </w:tr>
      <w:tr w:rsidR="004C0A3E" w:rsidRPr="004C0A3E" w14:paraId="7A8E62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820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E92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610011.94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A0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2213216.39</w:t>
            </w:r>
          </w:p>
        </w:tc>
      </w:tr>
      <w:tr w:rsidR="004C0A3E" w:rsidRPr="004C0A3E" w14:paraId="03267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FC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4CC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609955.24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05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2213221.88</w:t>
            </w:r>
          </w:p>
        </w:tc>
      </w:tr>
      <w:tr w:rsidR="004C0A3E" w:rsidRPr="004C0A3E" w14:paraId="383928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5A5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92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609940.85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DD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2213222.63</w:t>
            </w:r>
          </w:p>
        </w:tc>
      </w:tr>
      <w:tr w:rsidR="004C0A3E" w:rsidRPr="004C0A3E" w14:paraId="0FD371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66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B4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49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2213223.92</w:t>
            </w:r>
          </w:p>
        </w:tc>
      </w:tr>
      <w:tr w:rsidR="004C0A3E" w:rsidRPr="004C0A3E" w14:paraId="377149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846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5B6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609888.34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50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2213228.38</w:t>
            </w:r>
          </w:p>
        </w:tc>
      </w:tr>
      <w:tr w:rsidR="004C0A3E" w:rsidRPr="004C0A3E" w14:paraId="0BDB4A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3C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204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E8E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2213222.02</w:t>
            </w:r>
          </w:p>
        </w:tc>
      </w:tr>
      <w:tr w:rsidR="004C0A3E" w:rsidRPr="004C0A3E" w14:paraId="249DD0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3E4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599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609838.57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6B1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2213194.76</w:t>
            </w:r>
          </w:p>
        </w:tc>
      </w:tr>
      <w:tr w:rsidR="004C0A3E" w:rsidRPr="004C0A3E" w14:paraId="0E90E0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BB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8F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609792.06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14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2213172.58</w:t>
            </w:r>
          </w:p>
        </w:tc>
      </w:tr>
      <w:tr w:rsidR="004C0A3E" w:rsidRPr="004C0A3E" w14:paraId="3F55E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D5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B60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609757.12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0D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2213164.88</w:t>
            </w:r>
          </w:p>
        </w:tc>
      </w:tr>
      <w:tr w:rsidR="004C0A3E" w:rsidRPr="004C0A3E" w14:paraId="6D6B47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BC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6D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609729.40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50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2213172.30</w:t>
            </w:r>
          </w:p>
        </w:tc>
      </w:tr>
      <w:tr w:rsidR="004C0A3E" w:rsidRPr="004C0A3E" w14:paraId="3AE742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82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81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758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2213188.17</w:t>
            </w:r>
          </w:p>
        </w:tc>
      </w:tr>
      <w:tr w:rsidR="004C0A3E" w:rsidRPr="004C0A3E" w14:paraId="25AF99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D5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921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609659.55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815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2213228.00</w:t>
            </w:r>
          </w:p>
        </w:tc>
      </w:tr>
      <w:tr w:rsidR="004C0A3E" w:rsidRPr="004C0A3E" w14:paraId="4C4ADB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005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40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609649.69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6B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2213247.19</w:t>
            </w:r>
          </w:p>
        </w:tc>
      </w:tr>
      <w:tr w:rsidR="004C0A3E" w:rsidRPr="004C0A3E" w14:paraId="53B043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B4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6BD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609621.26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91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2213294.15</w:t>
            </w:r>
          </w:p>
        </w:tc>
      </w:tr>
      <w:tr w:rsidR="004C0A3E" w:rsidRPr="004C0A3E" w14:paraId="4E1EA1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D8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AE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609619.39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F8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2213320.39</w:t>
            </w:r>
          </w:p>
        </w:tc>
      </w:tr>
      <w:tr w:rsidR="004C0A3E" w:rsidRPr="004C0A3E" w14:paraId="0C4FD8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37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6E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609630.64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68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2213368.64</w:t>
            </w:r>
          </w:p>
        </w:tc>
      </w:tr>
      <w:tr w:rsidR="004C0A3E" w:rsidRPr="004C0A3E" w14:paraId="342807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E1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6A0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C7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2213425.31</w:t>
            </w:r>
          </w:p>
        </w:tc>
      </w:tr>
      <w:tr w:rsidR="004C0A3E" w:rsidRPr="004C0A3E" w14:paraId="36536B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AA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4C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609784.32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65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2213478.49</w:t>
            </w:r>
          </w:p>
        </w:tc>
      </w:tr>
      <w:tr w:rsidR="004C0A3E" w:rsidRPr="004C0A3E" w14:paraId="668C5F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11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D43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883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2213510.61</w:t>
            </w:r>
          </w:p>
        </w:tc>
      </w:tr>
      <w:tr w:rsidR="004C0A3E" w:rsidRPr="004C0A3E" w14:paraId="4574BC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2C7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8C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609735.69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6F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2213506.37</w:t>
            </w:r>
          </w:p>
        </w:tc>
      </w:tr>
      <w:tr w:rsidR="004C0A3E" w:rsidRPr="004C0A3E" w14:paraId="14FA12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260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FF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9B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2213482.57</w:t>
            </w:r>
          </w:p>
        </w:tc>
      </w:tr>
      <w:tr w:rsidR="004C0A3E" w:rsidRPr="004C0A3E" w14:paraId="2504C2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1A2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248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609680.92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8EA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2213496.48</w:t>
            </w:r>
          </w:p>
        </w:tc>
      </w:tr>
      <w:tr w:rsidR="004C0A3E" w:rsidRPr="004C0A3E" w14:paraId="2DFEC3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40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46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609642.59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9B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2213467.27</w:t>
            </w:r>
          </w:p>
        </w:tc>
      </w:tr>
      <w:tr w:rsidR="004C0A3E" w:rsidRPr="004C0A3E" w14:paraId="63876B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F7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B4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609594.89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57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2213422.59</w:t>
            </w:r>
          </w:p>
        </w:tc>
      </w:tr>
      <w:tr w:rsidR="004C0A3E" w:rsidRPr="004C0A3E" w14:paraId="365D89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85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C6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A36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2213402.92</w:t>
            </w:r>
          </w:p>
        </w:tc>
      </w:tr>
      <w:tr w:rsidR="004C0A3E" w:rsidRPr="004C0A3E" w14:paraId="1B58E7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513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7B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609560.83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BE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2213396.99</w:t>
            </w:r>
          </w:p>
        </w:tc>
      </w:tr>
      <w:tr w:rsidR="004C0A3E" w:rsidRPr="004C0A3E" w14:paraId="3A2C3D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66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C3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91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2213374.53</w:t>
            </w:r>
          </w:p>
        </w:tc>
      </w:tr>
      <w:tr w:rsidR="004C0A3E" w:rsidRPr="004C0A3E" w14:paraId="19B148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7C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85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609553.11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BEC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2213374.87</w:t>
            </w:r>
          </w:p>
        </w:tc>
      </w:tr>
      <w:tr w:rsidR="004C0A3E" w:rsidRPr="004C0A3E" w14:paraId="254176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E0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DC7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609539.44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6A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2213376.93</w:t>
            </w:r>
          </w:p>
        </w:tc>
      </w:tr>
      <w:tr w:rsidR="004C0A3E" w:rsidRPr="004C0A3E" w14:paraId="6E416B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C0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1F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609533.60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FF9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2213351.42</w:t>
            </w:r>
          </w:p>
        </w:tc>
      </w:tr>
      <w:tr w:rsidR="004C0A3E" w:rsidRPr="004C0A3E" w14:paraId="7E506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97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D19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609532.59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53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2213318.94</w:t>
            </w:r>
          </w:p>
        </w:tc>
      </w:tr>
      <w:tr w:rsidR="004C0A3E" w:rsidRPr="004C0A3E" w14:paraId="4FF6EE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EB0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52C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609534.70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37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2213258.91</w:t>
            </w:r>
          </w:p>
        </w:tc>
      </w:tr>
      <w:tr w:rsidR="004C0A3E" w:rsidRPr="004C0A3E" w14:paraId="1D049B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F4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3B3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609541.80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70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2213221.64</w:t>
            </w:r>
          </w:p>
        </w:tc>
      </w:tr>
      <w:tr w:rsidR="004C0A3E" w:rsidRPr="004C0A3E" w14:paraId="06287C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4A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F9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15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2213232.06</w:t>
            </w:r>
          </w:p>
        </w:tc>
      </w:tr>
      <w:tr w:rsidR="004C0A3E" w:rsidRPr="004C0A3E" w14:paraId="2D1D66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A99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1E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609586.92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692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2213204.97</w:t>
            </w:r>
          </w:p>
        </w:tc>
      </w:tr>
      <w:tr w:rsidR="004C0A3E" w:rsidRPr="004C0A3E" w14:paraId="2D54CE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FA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90C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609621.22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45B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2213159.67</w:t>
            </w:r>
          </w:p>
        </w:tc>
      </w:tr>
      <w:tr w:rsidR="004C0A3E" w:rsidRPr="004C0A3E" w14:paraId="11DBF0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0CA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29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609635.97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0A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2213145.24</w:t>
            </w:r>
          </w:p>
        </w:tc>
      </w:tr>
      <w:tr w:rsidR="004C0A3E" w:rsidRPr="004C0A3E" w14:paraId="04233D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BE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C6C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609661.57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3E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2213130.77</w:t>
            </w:r>
          </w:p>
        </w:tc>
      </w:tr>
      <w:tr w:rsidR="004C0A3E" w:rsidRPr="004C0A3E" w14:paraId="5A29C1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F2D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FA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609699.29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7A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2213112.02</w:t>
            </w:r>
          </w:p>
        </w:tc>
      </w:tr>
      <w:tr w:rsidR="004C0A3E" w:rsidRPr="004C0A3E" w14:paraId="5F94B1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AA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14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609749.58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F7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2213094.51</w:t>
            </w:r>
          </w:p>
        </w:tc>
      </w:tr>
      <w:tr w:rsidR="004C0A3E" w:rsidRPr="004C0A3E" w14:paraId="3A6D10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94A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70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EB1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2213126.17</w:t>
            </w:r>
          </w:p>
        </w:tc>
      </w:tr>
      <w:tr w:rsidR="004C0A3E" w:rsidRPr="004C0A3E" w14:paraId="395D80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3D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014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609767.71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CA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2213135.71</w:t>
            </w:r>
          </w:p>
        </w:tc>
      </w:tr>
      <w:tr w:rsidR="004C0A3E" w:rsidRPr="004C0A3E" w14:paraId="53B676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F1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17F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609820.57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04D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2213126.87</w:t>
            </w:r>
          </w:p>
        </w:tc>
      </w:tr>
      <w:tr w:rsidR="004C0A3E" w:rsidRPr="004C0A3E" w14:paraId="7BED3B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BB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D7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609847.79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87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2213190.55</w:t>
            </w:r>
          </w:p>
        </w:tc>
      </w:tr>
      <w:tr w:rsidR="004C0A3E" w:rsidRPr="004C0A3E" w14:paraId="7105E9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25F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68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BC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2213198.24</w:t>
            </w:r>
          </w:p>
        </w:tc>
      </w:tr>
      <w:tr w:rsidR="004C0A3E" w:rsidRPr="004C0A3E" w14:paraId="24BF4A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AB1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528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609889.44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71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2213200.52</w:t>
            </w:r>
          </w:p>
        </w:tc>
      </w:tr>
      <w:tr w:rsidR="004C0A3E" w:rsidRPr="004C0A3E" w14:paraId="57B87E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85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919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55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2213201.19</w:t>
            </w:r>
          </w:p>
        </w:tc>
      </w:tr>
      <w:tr w:rsidR="004C0A3E" w:rsidRPr="004C0A3E" w14:paraId="789F39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89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FC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609953.52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51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2213192.77</w:t>
            </w:r>
          </w:p>
        </w:tc>
      </w:tr>
      <w:tr w:rsidR="004C0A3E" w:rsidRPr="004C0A3E" w14:paraId="0AD30D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36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19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225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2213191.11</w:t>
            </w:r>
          </w:p>
        </w:tc>
      </w:tr>
      <w:tr w:rsidR="004C0A3E" w:rsidRPr="004C0A3E" w14:paraId="3AE0F2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0BD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E4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610001.97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2A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2213179.45</w:t>
            </w:r>
          </w:p>
        </w:tc>
      </w:tr>
      <w:tr w:rsidR="004C0A3E" w:rsidRPr="004C0A3E" w14:paraId="0BE4F0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5CA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E14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0C0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2213200.66</w:t>
            </w:r>
          </w:p>
        </w:tc>
      </w:tr>
      <w:tr w:rsidR="004C0A3E" w:rsidRPr="004C0A3E" w14:paraId="7CED9A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17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F2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B94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2213201.02</w:t>
            </w:r>
          </w:p>
        </w:tc>
      </w:tr>
      <w:tr w:rsidR="004C0A3E" w:rsidRPr="004C0A3E" w14:paraId="5FD62D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E9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88B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610076.54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A1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2213195.96</w:t>
            </w:r>
          </w:p>
        </w:tc>
      </w:tr>
      <w:tr w:rsidR="004C0A3E" w:rsidRPr="004C0A3E" w14:paraId="3B6F83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EE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004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610146.73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B3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2213162.53</w:t>
            </w:r>
          </w:p>
        </w:tc>
      </w:tr>
      <w:tr w:rsidR="004C0A3E" w:rsidRPr="004C0A3E" w14:paraId="5A722E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9F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51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610177.92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1C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2213142.18</w:t>
            </w:r>
          </w:p>
        </w:tc>
      </w:tr>
      <w:tr w:rsidR="004C0A3E" w:rsidRPr="004C0A3E" w14:paraId="345CB9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43C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E05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610214.09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D9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2213120.83</w:t>
            </w:r>
          </w:p>
        </w:tc>
      </w:tr>
      <w:tr w:rsidR="004C0A3E" w:rsidRPr="004C0A3E" w14:paraId="18F367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278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ACC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94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2213107.95</w:t>
            </w:r>
          </w:p>
        </w:tc>
      </w:tr>
      <w:tr w:rsidR="004C0A3E" w:rsidRPr="004C0A3E" w14:paraId="208B4E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F77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A2F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FF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2213119.35</w:t>
            </w:r>
          </w:p>
        </w:tc>
      </w:tr>
      <w:tr w:rsidR="004C0A3E" w:rsidRPr="004C0A3E" w14:paraId="7E9E83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76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6B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89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2213110.54</w:t>
            </w:r>
          </w:p>
        </w:tc>
      </w:tr>
      <w:tr w:rsidR="004C0A3E" w:rsidRPr="004C0A3E" w14:paraId="0DCBE7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FD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F8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610262.31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B6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2213101.05</w:t>
            </w:r>
          </w:p>
        </w:tc>
      </w:tr>
      <w:tr w:rsidR="004C0A3E" w:rsidRPr="004C0A3E" w14:paraId="7936AA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82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30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610270.99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6E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2213091.90</w:t>
            </w:r>
          </w:p>
        </w:tc>
      </w:tr>
      <w:tr w:rsidR="004C0A3E" w:rsidRPr="004C0A3E" w14:paraId="7960AB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DE0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D7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8F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2213085.06</w:t>
            </w:r>
          </w:p>
        </w:tc>
      </w:tr>
      <w:tr w:rsidR="004C0A3E" w:rsidRPr="004C0A3E" w14:paraId="2CD78D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23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5A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610285.51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18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2213082.07</w:t>
            </w:r>
          </w:p>
        </w:tc>
      </w:tr>
      <w:tr w:rsidR="004C0A3E" w:rsidRPr="004C0A3E" w14:paraId="17DF1A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A9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89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610296.88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CA1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2213075.28</w:t>
            </w:r>
          </w:p>
        </w:tc>
      </w:tr>
      <w:tr w:rsidR="004C0A3E" w:rsidRPr="004C0A3E" w14:paraId="26E9EF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77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1C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5D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2213068.51</w:t>
            </w:r>
          </w:p>
        </w:tc>
      </w:tr>
      <w:tr w:rsidR="004C0A3E" w:rsidRPr="004C0A3E" w14:paraId="5F6E2A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EB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ED2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41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2213062.75</w:t>
            </w:r>
          </w:p>
        </w:tc>
      </w:tr>
      <w:tr w:rsidR="004C0A3E" w:rsidRPr="004C0A3E" w14:paraId="42A3FF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A3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0F4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610333.46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FC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2213054.34</w:t>
            </w:r>
          </w:p>
        </w:tc>
      </w:tr>
      <w:tr w:rsidR="004C0A3E" w:rsidRPr="004C0A3E" w14:paraId="31844B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15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71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610342.56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46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2213052.36</w:t>
            </w:r>
          </w:p>
        </w:tc>
      </w:tr>
      <w:tr w:rsidR="004C0A3E" w:rsidRPr="004C0A3E" w14:paraId="4F507D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91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A29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610369.67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F61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2213043.10</w:t>
            </w:r>
          </w:p>
        </w:tc>
      </w:tr>
      <w:tr w:rsidR="004C0A3E" w:rsidRPr="004C0A3E" w14:paraId="71AAE0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04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939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610364.77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A2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2213033.61</w:t>
            </w:r>
          </w:p>
        </w:tc>
      </w:tr>
      <w:tr w:rsidR="004C0A3E" w:rsidRPr="004C0A3E" w14:paraId="651F14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F18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D35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610345.57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2B5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2213000.33</w:t>
            </w:r>
          </w:p>
        </w:tc>
      </w:tr>
      <w:tr w:rsidR="004C0A3E" w:rsidRPr="004C0A3E" w14:paraId="0EE565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21A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59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610422.29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4C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2212969.93</w:t>
            </w:r>
          </w:p>
        </w:tc>
      </w:tr>
      <w:tr w:rsidR="004C0A3E" w:rsidRPr="004C0A3E" w14:paraId="77D27D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4EC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92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610457.97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D58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2213071.61</w:t>
            </w:r>
          </w:p>
        </w:tc>
      </w:tr>
      <w:tr w:rsidR="004C0A3E" w:rsidRPr="004C0A3E" w14:paraId="03893FD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C38A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612E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FA5D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9ADAF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2A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14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8F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2213522.65</w:t>
            </w:r>
          </w:p>
        </w:tc>
      </w:tr>
      <w:tr w:rsidR="004C0A3E" w:rsidRPr="004C0A3E" w14:paraId="689301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6AE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FA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CE5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2213524.66</w:t>
            </w:r>
          </w:p>
        </w:tc>
      </w:tr>
      <w:tr w:rsidR="004C0A3E" w:rsidRPr="004C0A3E" w14:paraId="71A2C2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07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8A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B49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2213534.42</w:t>
            </w:r>
          </w:p>
        </w:tc>
      </w:tr>
      <w:tr w:rsidR="004C0A3E" w:rsidRPr="004C0A3E" w14:paraId="71037E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D68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267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600309.19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73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2213543.63</w:t>
            </w:r>
          </w:p>
        </w:tc>
      </w:tr>
      <w:tr w:rsidR="004C0A3E" w:rsidRPr="004C0A3E" w14:paraId="3EA8FA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AB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07A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A6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2213551.87</w:t>
            </w:r>
          </w:p>
        </w:tc>
      </w:tr>
      <w:tr w:rsidR="004C0A3E" w:rsidRPr="004C0A3E" w14:paraId="13E23A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8C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751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0A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2213556.47</w:t>
            </w:r>
          </w:p>
        </w:tc>
      </w:tr>
      <w:tr w:rsidR="004C0A3E" w:rsidRPr="004C0A3E" w14:paraId="6DB8AF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17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9D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600300.28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FE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2213559.82</w:t>
            </w:r>
          </w:p>
        </w:tc>
      </w:tr>
      <w:tr w:rsidR="004C0A3E" w:rsidRPr="004C0A3E" w14:paraId="62518D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F5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70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34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2213561.90</w:t>
            </w:r>
          </w:p>
        </w:tc>
      </w:tr>
      <w:tr w:rsidR="004C0A3E" w:rsidRPr="004C0A3E" w14:paraId="3D8C93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BA9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0F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32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2213565.26</w:t>
            </w:r>
          </w:p>
        </w:tc>
      </w:tr>
      <w:tr w:rsidR="004C0A3E" w:rsidRPr="004C0A3E" w14:paraId="286919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42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F8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FD4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2213567.49</w:t>
            </w:r>
          </w:p>
        </w:tc>
      </w:tr>
      <w:tr w:rsidR="004C0A3E" w:rsidRPr="004C0A3E" w14:paraId="56237F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D2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C4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72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2213567.07</w:t>
            </w:r>
          </w:p>
        </w:tc>
      </w:tr>
      <w:tr w:rsidR="004C0A3E" w:rsidRPr="004C0A3E" w14:paraId="78E8CA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9F9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CD3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600279.77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D3A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2213564.98</w:t>
            </w:r>
          </w:p>
        </w:tc>
      </w:tr>
      <w:tr w:rsidR="004C0A3E" w:rsidRPr="004C0A3E" w14:paraId="1A722C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DD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48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48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2213561.77</w:t>
            </w:r>
          </w:p>
        </w:tc>
      </w:tr>
      <w:tr w:rsidR="004C0A3E" w:rsidRPr="004C0A3E" w14:paraId="264E7B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0D8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D16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3A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2213559.26</w:t>
            </w:r>
          </w:p>
        </w:tc>
      </w:tr>
      <w:tr w:rsidR="004C0A3E" w:rsidRPr="004C0A3E" w14:paraId="6472A2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BE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73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9E0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2213554.65</w:t>
            </w:r>
          </w:p>
        </w:tc>
      </w:tr>
      <w:tr w:rsidR="004C0A3E" w:rsidRPr="004C0A3E" w14:paraId="4AF32E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FA8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75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600284.37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A0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2213550.34</w:t>
            </w:r>
          </w:p>
        </w:tc>
      </w:tr>
      <w:tr w:rsidR="004C0A3E" w:rsidRPr="004C0A3E" w14:paraId="691A07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C7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55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4C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2213545.73</w:t>
            </w:r>
          </w:p>
        </w:tc>
      </w:tr>
      <w:tr w:rsidR="004C0A3E" w:rsidRPr="004C0A3E" w14:paraId="27D664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BF7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003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35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2213540.29</w:t>
            </w:r>
          </w:p>
        </w:tc>
      </w:tr>
      <w:tr w:rsidR="004C0A3E" w:rsidRPr="004C0A3E" w14:paraId="6716DF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76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A8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E3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2213536.38</w:t>
            </w:r>
          </w:p>
        </w:tc>
      </w:tr>
      <w:tr w:rsidR="004C0A3E" w:rsidRPr="004C0A3E" w14:paraId="782E85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C3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4C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600292.46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CE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2213531.36</w:t>
            </w:r>
          </w:p>
        </w:tc>
      </w:tr>
      <w:tr w:rsidR="004C0A3E" w:rsidRPr="004C0A3E" w14:paraId="48C492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54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F34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4E1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2213526.76</w:t>
            </w:r>
          </w:p>
        </w:tc>
      </w:tr>
      <w:tr w:rsidR="004C0A3E" w:rsidRPr="004C0A3E" w14:paraId="0FB62E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CB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9E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51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2213523.27</w:t>
            </w:r>
          </w:p>
        </w:tc>
      </w:tr>
      <w:tr w:rsidR="004C0A3E" w:rsidRPr="004C0A3E" w14:paraId="3E00C1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9E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C2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F92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2213518.67</w:t>
            </w:r>
          </w:p>
        </w:tc>
      </w:tr>
      <w:tr w:rsidR="004C0A3E" w:rsidRPr="004C0A3E" w14:paraId="1BAAD7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29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2D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C5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2213515.32</w:t>
            </w:r>
          </w:p>
        </w:tc>
      </w:tr>
      <w:tr w:rsidR="004C0A3E" w:rsidRPr="004C0A3E" w14:paraId="5A72E0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12B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B8C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26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2213515.47</w:t>
            </w:r>
          </w:p>
        </w:tc>
      </w:tr>
      <w:tr w:rsidR="004C0A3E" w:rsidRPr="004C0A3E" w14:paraId="2392E4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58D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5B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6A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2213517.69</w:t>
            </w:r>
          </w:p>
        </w:tc>
      </w:tr>
      <w:tr w:rsidR="004C0A3E" w:rsidRPr="004C0A3E" w14:paraId="3EBF90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F0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04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FD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2213520.49</w:t>
            </w:r>
          </w:p>
        </w:tc>
      </w:tr>
      <w:tr w:rsidR="004C0A3E" w:rsidRPr="004C0A3E" w14:paraId="1B4279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7A8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BE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F4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2213523.00</w:t>
            </w:r>
          </w:p>
        </w:tc>
      </w:tr>
      <w:tr w:rsidR="004C0A3E" w:rsidRPr="004C0A3E" w14:paraId="507CA6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2C6C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B6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EBB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2213524.11</w:t>
            </w:r>
          </w:p>
        </w:tc>
      </w:tr>
      <w:tr w:rsidR="004C0A3E" w:rsidRPr="004C0A3E" w14:paraId="7A1462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6E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418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1DF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2213523.84</w:t>
            </w:r>
          </w:p>
        </w:tc>
      </w:tr>
      <w:tr w:rsidR="004C0A3E" w:rsidRPr="004C0A3E" w14:paraId="45F338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2CC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98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E53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2213522.19</w:t>
            </w:r>
          </w:p>
        </w:tc>
      </w:tr>
      <w:tr w:rsidR="004C0A3E" w:rsidRPr="004C0A3E" w14:paraId="4B2CA4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3CD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1A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B7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2213522.65</w:t>
            </w:r>
          </w:p>
        </w:tc>
      </w:tr>
      <w:tr w:rsidR="004C0A3E" w:rsidRPr="004C0A3E" w14:paraId="7519133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29C5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3F7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7807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4AB1A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36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951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B10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2213355.13</w:t>
            </w:r>
          </w:p>
        </w:tc>
      </w:tr>
      <w:tr w:rsidR="004C0A3E" w:rsidRPr="004C0A3E" w14:paraId="4947A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2E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AA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CB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2213362.31</w:t>
            </w:r>
          </w:p>
        </w:tc>
      </w:tr>
      <w:tr w:rsidR="004C0A3E" w:rsidRPr="004C0A3E" w14:paraId="10E39F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CD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E2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E88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2213367.21</w:t>
            </w:r>
          </w:p>
        </w:tc>
      </w:tr>
      <w:tr w:rsidR="004C0A3E" w:rsidRPr="004C0A3E" w14:paraId="425ED3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F4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CC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600421.67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9C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2213371.42</w:t>
            </w:r>
          </w:p>
        </w:tc>
      </w:tr>
      <w:tr w:rsidR="004C0A3E" w:rsidRPr="004C0A3E" w14:paraId="5FEB71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D6A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C7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B9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2213371.27</w:t>
            </w:r>
          </w:p>
        </w:tc>
      </w:tr>
      <w:tr w:rsidR="004C0A3E" w:rsidRPr="004C0A3E" w14:paraId="5AEDAD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BD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69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51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2213368.83</w:t>
            </w:r>
          </w:p>
        </w:tc>
      </w:tr>
      <w:tr w:rsidR="004C0A3E" w:rsidRPr="004C0A3E" w14:paraId="73C77F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B2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09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F7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2213368.65</w:t>
            </w:r>
          </w:p>
        </w:tc>
      </w:tr>
      <w:tr w:rsidR="004C0A3E" w:rsidRPr="004C0A3E" w14:paraId="571C70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B9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160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70C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2213370.22</w:t>
            </w:r>
          </w:p>
        </w:tc>
      </w:tr>
      <w:tr w:rsidR="004C0A3E" w:rsidRPr="004C0A3E" w14:paraId="138488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FD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47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72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2213375.82</w:t>
            </w:r>
          </w:p>
        </w:tc>
      </w:tr>
      <w:tr w:rsidR="004C0A3E" w:rsidRPr="004C0A3E" w14:paraId="5C4CEB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6A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A0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5F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2213380.73</w:t>
            </w:r>
          </w:p>
        </w:tc>
      </w:tr>
      <w:tr w:rsidR="004C0A3E" w:rsidRPr="004C0A3E" w14:paraId="27385E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AA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FD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83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2213385.55</w:t>
            </w:r>
          </w:p>
        </w:tc>
      </w:tr>
      <w:tr w:rsidR="004C0A3E" w:rsidRPr="004C0A3E" w14:paraId="5071B7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79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BA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600424.71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12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2213388.70</w:t>
            </w:r>
          </w:p>
        </w:tc>
      </w:tr>
      <w:tr w:rsidR="004C0A3E" w:rsidRPr="004C0A3E" w14:paraId="4E541C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B1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22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47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2213391.54</w:t>
            </w:r>
          </w:p>
        </w:tc>
      </w:tr>
      <w:tr w:rsidR="004C0A3E" w:rsidRPr="004C0A3E" w14:paraId="2FFDD0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22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C1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D9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2213394.48</w:t>
            </w:r>
          </w:p>
        </w:tc>
      </w:tr>
      <w:tr w:rsidR="004C0A3E" w:rsidRPr="004C0A3E" w14:paraId="4E083B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F6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64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F3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2213401.65</w:t>
            </w:r>
          </w:p>
        </w:tc>
      </w:tr>
      <w:tr w:rsidR="004C0A3E" w:rsidRPr="004C0A3E" w14:paraId="3E85F3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4C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64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49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2213408.24</w:t>
            </w:r>
          </w:p>
        </w:tc>
      </w:tr>
      <w:tr w:rsidR="004C0A3E" w:rsidRPr="004C0A3E" w14:paraId="7D6EE7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90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25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80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2213416.67</w:t>
            </w:r>
          </w:p>
        </w:tc>
      </w:tr>
      <w:tr w:rsidR="004C0A3E" w:rsidRPr="004C0A3E" w14:paraId="31D4AB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F1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04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600464.46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F8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2213423.75</w:t>
            </w:r>
          </w:p>
        </w:tc>
      </w:tr>
      <w:tr w:rsidR="004C0A3E" w:rsidRPr="004C0A3E" w14:paraId="7758DE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0DC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595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233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2213430.03</w:t>
            </w:r>
          </w:p>
        </w:tc>
      </w:tr>
      <w:tr w:rsidR="004C0A3E" w:rsidRPr="004C0A3E" w14:paraId="264E39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58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F9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600467.14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6E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2213435.53</w:t>
            </w:r>
          </w:p>
        </w:tc>
      </w:tr>
      <w:tr w:rsidR="004C0A3E" w:rsidRPr="004C0A3E" w14:paraId="1EECF6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20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EB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73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2213438.51</w:t>
            </w:r>
          </w:p>
        </w:tc>
      </w:tr>
      <w:tr w:rsidR="004C0A3E" w:rsidRPr="004C0A3E" w14:paraId="098019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5D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108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7D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2213441.81</w:t>
            </w:r>
          </w:p>
        </w:tc>
      </w:tr>
      <w:tr w:rsidR="004C0A3E" w:rsidRPr="004C0A3E" w14:paraId="51B86E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C5C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06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AB6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2213444.29</w:t>
            </w:r>
          </w:p>
        </w:tc>
      </w:tr>
      <w:tr w:rsidR="004C0A3E" w:rsidRPr="004C0A3E" w14:paraId="067CAB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34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213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CA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2213453.25</w:t>
            </w:r>
          </w:p>
        </w:tc>
      </w:tr>
      <w:tr w:rsidR="004C0A3E" w:rsidRPr="004C0A3E" w14:paraId="12F1E5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97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F8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9DF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2213463.28</w:t>
            </w:r>
          </w:p>
        </w:tc>
      </w:tr>
      <w:tr w:rsidR="004C0A3E" w:rsidRPr="004C0A3E" w14:paraId="3A6861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AC8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8C1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09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2213475.58</w:t>
            </w:r>
          </w:p>
        </w:tc>
      </w:tr>
      <w:tr w:rsidR="004C0A3E" w:rsidRPr="004C0A3E" w14:paraId="7AC5B8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BE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6E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BB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2213491.72</w:t>
            </w:r>
          </w:p>
        </w:tc>
      </w:tr>
      <w:tr w:rsidR="004C0A3E" w:rsidRPr="004C0A3E" w14:paraId="4DAAE6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71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04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1D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2213507.85</w:t>
            </w:r>
          </w:p>
        </w:tc>
      </w:tr>
      <w:tr w:rsidR="004C0A3E" w:rsidRPr="004C0A3E" w14:paraId="356CD0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A6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8A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405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2213522.55</w:t>
            </w:r>
          </w:p>
        </w:tc>
      </w:tr>
      <w:tr w:rsidR="004C0A3E" w:rsidRPr="004C0A3E" w14:paraId="23C0FC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DD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3F0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869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2213532.60</w:t>
            </w:r>
          </w:p>
        </w:tc>
      </w:tr>
      <w:tr w:rsidR="004C0A3E" w:rsidRPr="004C0A3E" w14:paraId="560EE6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13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951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600460.04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01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2213540.90</w:t>
            </w:r>
          </w:p>
        </w:tc>
      </w:tr>
      <w:tr w:rsidR="004C0A3E" w:rsidRPr="004C0A3E" w14:paraId="73ABD2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DD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FD3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E5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2213547.63</w:t>
            </w:r>
          </w:p>
        </w:tc>
      </w:tr>
      <w:tr w:rsidR="004C0A3E" w:rsidRPr="004C0A3E" w14:paraId="4EC858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17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2C6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5B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2213552.19</w:t>
            </w:r>
          </w:p>
        </w:tc>
      </w:tr>
      <w:tr w:rsidR="004C0A3E" w:rsidRPr="004C0A3E" w14:paraId="0A645D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9C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64E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1E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2213557.13</w:t>
            </w:r>
          </w:p>
        </w:tc>
      </w:tr>
      <w:tr w:rsidR="004C0A3E" w:rsidRPr="004C0A3E" w14:paraId="3076A2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80C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77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B4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2213560.11</w:t>
            </w:r>
          </w:p>
        </w:tc>
      </w:tr>
      <w:tr w:rsidR="004C0A3E" w:rsidRPr="004C0A3E" w14:paraId="26C481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5B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9C4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600432.34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AD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2213563.84</w:t>
            </w:r>
          </w:p>
        </w:tc>
      </w:tr>
      <w:tr w:rsidR="004C0A3E" w:rsidRPr="004C0A3E" w14:paraId="440FBC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71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ED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600427.62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E4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2213565.69</w:t>
            </w:r>
          </w:p>
        </w:tc>
      </w:tr>
      <w:tr w:rsidR="004C0A3E" w:rsidRPr="004C0A3E" w14:paraId="1EC62E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17A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126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C2F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2213568.19</w:t>
            </w:r>
          </w:p>
        </w:tc>
      </w:tr>
      <w:tr w:rsidR="004C0A3E" w:rsidRPr="004C0A3E" w14:paraId="3FF68B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C2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2C7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AC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2213574.39</w:t>
            </w:r>
          </w:p>
        </w:tc>
      </w:tr>
      <w:tr w:rsidR="004C0A3E" w:rsidRPr="004C0A3E" w14:paraId="2BD248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3F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477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9EF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2213585.15</w:t>
            </w:r>
          </w:p>
        </w:tc>
      </w:tr>
      <w:tr w:rsidR="004C0A3E" w:rsidRPr="004C0A3E" w14:paraId="7FA2D3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6D7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5B7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CED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2213590.69</w:t>
            </w:r>
          </w:p>
        </w:tc>
      </w:tr>
      <w:tr w:rsidR="004C0A3E" w:rsidRPr="004C0A3E" w14:paraId="3E4663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F0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5E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53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2213593.10</w:t>
            </w:r>
          </w:p>
        </w:tc>
      </w:tr>
      <w:tr w:rsidR="004C0A3E" w:rsidRPr="004C0A3E" w14:paraId="5852DE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41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F0C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600371.83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CC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2213594.06</w:t>
            </w:r>
          </w:p>
        </w:tc>
      </w:tr>
      <w:tr w:rsidR="004C0A3E" w:rsidRPr="004C0A3E" w14:paraId="3473E6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C8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BB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BA1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2213598.24</w:t>
            </w:r>
          </w:p>
        </w:tc>
      </w:tr>
      <w:tr w:rsidR="004C0A3E" w:rsidRPr="004C0A3E" w14:paraId="51F5AF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9B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75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0D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2213599.92</w:t>
            </w:r>
          </w:p>
        </w:tc>
      </w:tr>
      <w:tr w:rsidR="004C0A3E" w:rsidRPr="004C0A3E" w14:paraId="442D20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9F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F0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2E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2213600.63</w:t>
            </w:r>
          </w:p>
        </w:tc>
      </w:tr>
      <w:tr w:rsidR="004C0A3E" w:rsidRPr="004C0A3E" w14:paraId="25564E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D9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9B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E6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2213598.78</w:t>
            </w:r>
          </w:p>
        </w:tc>
      </w:tr>
      <w:tr w:rsidR="004C0A3E" w:rsidRPr="004C0A3E" w14:paraId="4ED1EC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74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A5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4D8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2213592.55</w:t>
            </w:r>
          </w:p>
        </w:tc>
      </w:tr>
      <w:tr w:rsidR="004C0A3E" w:rsidRPr="004C0A3E" w14:paraId="2643E7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55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04E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F6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2213586.76</w:t>
            </w:r>
          </w:p>
        </w:tc>
      </w:tr>
      <w:tr w:rsidR="004C0A3E" w:rsidRPr="004C0A3E" w14:paraId="7E3B9B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AE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0D5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AB1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2213582.90</w:t>
            </w:r>
          </w:p>
        </w:tc>
      </w:tr>
      <w:tr w:rsidR="004C0A3E" w:rsidRPr="004C0A3E" w14:paraId="422CCE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A7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8A4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5A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2213578.03</w:t>
            </w:r>
          </w:p>
        </w:tc>
      </w:tr>
      <w:tr w:rsidR="004C0A3E" w:rsidRPr="004C0A3E" w14:paraId="182E31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55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A64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ED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2213576.72</w:t>
            </w:r>
          </w:p>
        </w:tc>
      </w:tr>
      <w:tr w:rsidR="004C0A3E" w:rsidRPr="004C0A3E" w14:paraId="60CEFC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9F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B2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CD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2213575.53</w:t>
            </w:r>
          </w:p>
        </w:tc>
      </w:tr>
      <w:tr w:rsidR="004C0A3E" w:rsidRPr="004C0A3E" w14:paraId="131ACA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B0F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6D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A4A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2213574.74</w:t>
            </w:r>
          </w:p>
        </w:tc>
      </w:tr>
      <w:tr w:rsidR="004C0A3E" w:rsidRPr="004C0A3E" w14:paraId="3C72BE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AA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64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1E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2213571.60</w:t>
            </w:r>
          </w:p>
        </w:tc>
      </w:tr>
      <w:tr w:rsidR="004C0A3E" w:rsidRPr="004C0A3E" w14:paraId="5EB9BD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4A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73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9B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2213570.96</w:t>
            </w:r>
          </w:p>
        </w:tc>
      </w:tr>
      <w:tr w:rsidR="004C0A3E" w:rsidRPr="004C0A3E" w14:paraId="3C4C96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2C4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72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C5D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2213566.40</w:t>
            </w:r>
          </w:p>
        </w:tc>
      </w:tr>
      <w:tr w:rsidR="004C0A3E" w:rsidRPr="004C0A3E" w14:paraId="7C216B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BD2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96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23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2213558.26</w:t>
            </w:r>
          </w:p>
        </w:tc>
      </w:tr>
      <w:tr w:rsidR="004C0A3E" w:rsidRPr="004C0A3E" w14:paraId="4A9CC2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659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B2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2C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2213548.37</w:t>
            </w:r>
          </w:p>
        </w:tc>
      </w:tr>
      <w:tr w:rsidR="004C0A3E" w:rsidRPr="004C0A3E" w14:paraId="306E32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AF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24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BF9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2213537.42</w:t>
            </w:r>
          </w:p>
        </w:tc>
      </w:tr>
      <w:tr w:rsidR="004C0A3E" w:rsidRPr="004C0A3E" w14:paraId="24AA9F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2F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DB7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829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2213528.51</w:t>
            </w:r>
          </w:p>
        </w:tc>
      </w:tr>
      <w:tr w:rsidR="004C0A3E" w:rsidRPr="004C0A3E" w14:paraId="72A5AF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44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50F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A2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2213519.54</w:t>
            </w:r>
          </w:p>
        </w:tc>
      </w:tr>
      <w:tr w:rsidR="004C0A3E" w:rsidRPr="004C0A3E" w14:paraId="32C90E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78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2E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600318.71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95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2213503.29</w:t>
            </w:r>
          </w:p>
        </w:tc>
      </w:tr>
      <w:tr w:rsidR="004C0A3E" w:rsidRPr="004C0A3E" w14:paraId="0B354F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E9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2D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4BD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2213485.32</w:t>
            </w:r>
          </w:p>
        </w:tc>
      </w:tr>
      <w:tr w:rsidR="004C0A3E" w:rsidRPr="004C0A3E" w14:paraId="7E543B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FA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E5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DC3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2213462.62</w:t>
            </w:r>
          </w:p>
        </w:tc>
      </w:tr>
      <w:tr w:rsidR="004C0A3E" w:rsidRPr="004C0A3E" w14:paraId="38F8FF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676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E9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97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2213435.20</w:t>
            </w:r>
          </w:p>
        </w:tc>
      </w:tr>
      <w:tr w:rsidR="004C0A3E" w:rsidRPr="004C0A3E" w14:paraId="723972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19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90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73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2213426.78</w:t>
            </w:r>
          </w:p>
        </w:tc>
      </w:tr>
      <w:tr w:rsidR="004C0A3E" w:rsidRPr="004C0A3E" w14:paraId="43B9C6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D4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9F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6E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2213419.16</w:t>
            </w:r>
          </w:p>
        </w:tc>
      </w:tr>
      <w:tr w:rsidR="004C0A3E" w:rsidRPr="004C0A3E" w14:paraId="68B499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92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3C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B8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2213412.83</w:t>
            </w:r>
          </w:p>
        </w:tc>
      </w:tr>
      <w:tr w:rsidR="004C0A3E" w:rsidRPr="004C0A3E" w14:paraId="6690CF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DB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410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A5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2213405.80</w:t>
            </w:r>
          </w:p>
        </w:tc>
      </w:tr>
      <w:tr w:rsidR="004C0A3E" w:rsidRPr="004C0A3E" w14:paraId="301C00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588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C2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9C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2213398.12</w:t>
            </w:r>
          </w:p>
        </w:tc>
      </w:tr>
      <w:tr w:rsidR="004C0A3E" w:rsidRPr="004C0A3E" w14:paraId="20FC73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4E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35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2A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2213385.92</w:t>
            </w:r>
          </w:p>
        </w:tc>
      </w:tr>
      <w:tr w:rsidR="004C0A3E" w:rsidRPr="004C0A3E" w14:paraId="28FF0C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97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892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95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2213370.35</w:t>
            </w:r>
          </w:p>
        </w:tc>
      </w:tr>
      <w:tr w:rsidR="004C0A3E" w:rsidRPr="004C0A3E" w14:paraId="27B49C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71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CB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BE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2213358.08</w:t>
            </w:r>
          </w:p>
        </w:tc>
      </w:tr>
      <w:tr w:rsidR="004C0A3E" w:rsidRPr="004C0A3E" w14:paraId="536EB0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81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9C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0E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2213339.80</w:t>
            </w:r>
          </w:p>
        </w:tc>
      </w:tr>
      <w:tr w:rsidR="004C0A3E" w:rsidRPr="004C0A3E" w14:paraId="462507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147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DA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7CF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2213332.74</w:t>
            </w:r>
          </w:p>
        </w:tc>
      </w:tr>
      <w:tr w:rsidR="004C0A3E" w:rsidRPr="004C0A3E" w14:paraId="1C4677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B8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15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01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2213327.96</w:t>
            </w:r>
          </w:p>
        </w:tc>
      </w:tr>
      <w:tr w:rsidR="004C0A3E" w:rsidRPr="004C0A3E" w14:paraId="426E53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DE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568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C1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2213325.78</w:t>
            </w:r>
          </w:p>
        </w:tc>
      </w:tr>
      <w:tr w:rsidR="004C0A3E" w:rsidRPr="004C0A3E" w14:paraId="655780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FF8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FC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A8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2213326.50</w:t>
            </w:r>
          </w:p>
        </w:tc>
      </w:tr>
      <w:tr w:rsidR="004C0A3E" w:rsidRPr="004C0A3E" w14:paraId="7265D3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CA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A7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7C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2213328.58</w:t>
            </w:r>
          </w:p>
        </w:tc>
      </w:tr>
      <w:tr w:rsidR="004C0A3E" w:rsidRPr="004C0A3E" w14:paraId="49433C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65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003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B86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2213338.24</w:t>
            </w:r>
          </w:p>
        </w:tc>
      </w:tr>
      <w:tr w:rsidR="004C0A3E" w:rsidRPr="004C0A3E" w14:paraId="29D89E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BED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5F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A66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2213343.96</w:t>
            </w:r>
          </w:p>
        </w:tc>
      </w:tr>
      <w:tr w:rsidR="004C0A3E" w:rsidRPr="004C0A3E" w14:paraId="66A0C1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85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707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5D6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2213347.09</w:t>
            </w:r>
          </w:p>
        </w:tc>
      </w:tr>
      <w:tr w:rsidR="004C0A3E" w:rsidRPr="004C0A3E" w14:paraId="4FAEE7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9C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1A1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D1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2213352.18</w:t>
            </w:r>
          </w:p>
        </w:tc>
      </w:tr>
      <w:tr w:rsidR="004C0A3E" w:rsidRPr="004C0A3E" w14:paraId="294C7A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58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1E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ED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2213355.55</w:t>
            </w:r>
          </w:p>
        </w:tc>
      </w:tr>
      <w:tr w:rsidR="004C0A3E" w:rsidRPr="004C0A3E" w14:paraId="3C9798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46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ACD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E0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2213356.13</w:t>
            </w:r>
          </w:p>
        </w:tc>
      </w:tr>
      <w:tr w:rsidR="004C0A3E" w:rsidRPr="004C0A3E" w14:paraId="191330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F98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7D3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64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2213355.65</w:t>
            </w:r>
          </w:p>
        </w:tc>
      </w:tr>
      <w:tr w:rsidR="004C0A3E" w:rsidRPr="004C0A3E" w14:paraId="1990C6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CA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976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60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2213352.52</w:t>
            </w:r>
          </w:p>
        </w:tc>
      </w:tr>
      <w:tr w:rsidR="004C0A3E" w:rsidRPr="004C0A3E" w14:paraId="29F00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DE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BDF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A9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2213348.85</w:t>
            </w:r>
          </w:p>
        </w:tc>
      </w:tr>
      <w:tr w:rsidR="004C0A3E" w:rsidRPr="004C0A3E" w14:paraId="35C603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CD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B7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EF2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2213348.37</w:t>
            </w:r>
          </w:p>
        </w:tc>
      </w:tr>
      <w:tr w:rsidR="004C0A3E" w:rsidRPr="004C0A3E" w14:paraId="00D057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BF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8F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401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2213348.43</w:t>
            </w:r>
          </w:p>
        </w:tc>
      </w:tr>
      <w:tr w:rsidR="004C0A3E" w:rsidRPr="004C0A3E" w14:paraId="2B70B5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709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6F0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670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2213350.46</w:t>
            </w:r>
          </w:p>
        </w:tc>
      </w:tr>
      <w:tr w:rsidR="004C0A3E" w:rsidRPr="004C0A3E" w14:paraId="77C5B5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815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44E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0C5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2213355.13</w:t>
            </w:r>
          </w:p>
        </w:tc>
      </w:tr>
      <w:tr w:rsidR="004C0A3E" w:rsidRPr="004C0A3E" w14:paraId="1C38029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0C14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3909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EDBE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BE470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83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84F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6E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2213527.76</w:t>
            </w:r>
          </w:p>
        </w:tc>
      </w:tr>
      <w:tr w:rsidR="004C0A3E" w:rsidRPr="004C0A3E" w14:paraId="4D70B2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41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91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6E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2213602.53</w:t>
            </w:r>
          </w:p>
        </w:tc>
      </w:tr>
      <w:tr w:rsidR="004C0A3E" w:rsidRPr="004C0A3E" w14:paraId="787404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D5B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2C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7EE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2213599.90</w:t>
            </w:r>
          </w:p>
        </w:tc>
      </w:tr>
      <w:tr w:rsidR="004C0A3E" w:rsidRPr="004C0A3E" w14:paraId="27B79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DAF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18E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FD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2213543.81</w:t>
            </w:r>
          </w:p>
        </w:tc>
      </w:tr>
      <w:tr w:rsidR="004C0A3E" w:rsidRPr="004C0A3E" w14:paraId="5B7163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2B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B7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12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2213445.97</w:t>
            </w:r>
          </w:p>
        </w:tc>
      </w:tr>
      <w:tr w:rsidR="004C0A3E" w:rsidRPr="004C0A3E" w14:paraId="4AD47F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42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0A0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43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2213285.14</w:t>
            </w:r>
          </w:p>
        </w:tc>
      </w:tr>
      <w:tr w:rsidR="004C0A3E" w:rsidRPr="004C0A3E" w14:paraId="47EB64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7F5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8C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348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2213299.37</w:t>
            </w:r>
          </w:p>
        </w:tc>
      </w:tr>
      <w:tr w:rsidR="004C0A3E" w:rsidRPr="004C0A3E" w14:paraId="5E0EF9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52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81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58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2213352.73</w:t>
            </w:r>
          </w:p>
        </w:tc>
      </w:tr>
      <w:tr w:rsidR="004C0A3E" w:rsidRPr="004C0A3E" w14:paraId="04C173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66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079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341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2213447.40</w:t>
            </w:r>
          </w:p>
        </w:tc>
      </w:tr>
      <w:tr w:rsidR="004C0A3E" w:rsidRPr="004C0A3E" w14:paraId="0FEF4A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1C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32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EC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2213468.98</w:t>
            </w:r>
          </w:p>
        </w:tc>
      </w:tr>
      <w:tr w:rsidR="004C0A3E" w:rsidRPr="004C0A3E" w14:paraId="08ACB9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89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A0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A8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2213473.87</w:t>
            </w:r>
          </w:p>
        </w:tc>
      </w:tr>
      <w:tr w:rsidR="004C0A3E" w:rsidRPr="004C0A3E" w14:paraId="1F49A5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77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5C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5D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2213527.76</w:t>
            </w:r>
          </w:p>
        </w:tc>
      </w:tr>
      <w:tr w:rsidR="004C0A3E" w:rsidRPr="004C0A3E" w14:paraId="5EFF056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A28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223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A51B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9FFA3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ED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51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606275.87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BC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2213440.52</w:t>
            </w:r>
          </w:p>
        </w:tc>
      </w:tr>
      <w:tr w:rsidR="004C0A3E" w:rsidRPr="004C0A3E" w14:paraId="41961D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01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FC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606328.28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465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2213482.36</w:t>
            </w:r>
          </w:p>
        </w:tc>
      </w:tr>
      <w:tr w:rsidR="004C0A3E" w:rsidRPr="004C0A3E" w14:paraId="1248E6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7D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48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606380.70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21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2213523.86</w:t>
            </w:r>
          </w:p>
        </w:tc>
      </w:tr>
      <w:tr w:rsidR="004C0A3E" w:rsidRPr="004C0A3E" w14:paraId="14D0B6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EF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FD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606425.18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E11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2213558.75</w:t>
            </w:r>
          </w:p>
        </w:tc>
      </w:tr>
      <w:tr w:rsidR="004C0A3E" w:rsidRPr="004C0A3E" w14:paraId="7A6732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34E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53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606460.89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1E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2213584.21</w:t>
            </w:r>
          </w:p>
        </w:tc>
      </w:tr>
      <w:tr w:rsidR="004C0A3E" w:rsidRPr="004C0A3E" w14:paraId="28BF85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EAA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255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EB7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2213620.59</w:t>
            </w:r>
          </w:p>
        </w:tc>
      </w:tr>
      <w:tr w:rsidR="004C0A3E" w:rsidRPr="004C0A3E" w14:paraId="340C8D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89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BC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606532.07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E1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2213641.90</w:t>
            </w:r>
          </w:p>
        </w:tc>
      </w:tr>
      <w:tr w:rsidR="004C0A3E" w:rsidRPr="004C0A3E" w14:paraId="2E65E6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63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7A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76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2213647.00</w:t>
            </w:r>
          </w:p>
        </w:tc>
      </w:tr>
      <w:tr w:rsidR="004C0A3E" w:rsidRPr="004C0A3E" w14:paraId="242A3E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AA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E4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3E1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2213648.99</w:t>
            </w:r>
          </w:p>
        </w:tc>
      </w:tr>
      <w:tr w:rsidR="004C0A3E" w:rsidRPr="004C0A3E" w14:paraId="0DEB3B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0F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4D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AA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2213646.64</w:t>
            </w:r>
          </w:p>
        </w:tc>
      </w:tr>
      <w:tr w:rsidR="004C0A3E" w:rsidRPr="004C0A3E" w14:paraId="560F77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80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81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606496.51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37C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2213632.51</w:t>
            </w:r>
          </w:p>
        </w:tc>
      </w:tr>
      <w:tr w:rsidR="004C0A3E" w:rsidRPr="004C0A3E" w14:paraId="7195C8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20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89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606480.02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B2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2213622.75</w:t>
            </w:r>
          </w:p>
        </w:tc>
      </w:tr>
      <w:tr w:rsidR="004C0A3E" w:rsidRPr="004C0A3E" w14:paraId="1916E3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C1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65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606440.67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5F5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2213599.74</w:t>
            </w:r>
          </w:p>
        </w:tc>
      </w:tr>
      <w:tr w:rsidR="004C0A3E" w:rsidRPr="004C0A3E" w14:paraId="3109CA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83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C7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606418.01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8B3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2213584.95</w:t>
            </w:r>
          </w:p>
        </w:tc>
      </w:tr>
      <w:tr w:rsidR="004C0A3E" w:rsidRPr="004C0A3E" w14:paraId="1B0114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520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7B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606402.96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6B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2213602.97</w:t>
            </w:r>
          </w:p>
        </w:tc>
      </w:tr>
      <w:tr w:rsidR="004C0A3E" w:rsidRPr="004C0A3E" w14:paraId="186606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601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E1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606401.25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5F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2213601.87</w:t>
            </w:r>
          </w:p>
        </w:tc>
      </w:tr>
      <w:tr w:rsidR="004C0A3E" w:rsidRPr="004C0A3E" w14:paraId="26F69C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2DB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A4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1E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2213609.50</w:t>
            </w:r>
          </w:p>
        </w:tc>
      </w:tr>
      <w:tr w:rsidR="004C0A3E" w:rsidRPr="004C0A3E" w14:paraId="5017D8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5A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936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606334.76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F00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2213570.94</w:t>
            </w:r>
          </w:p>
        </w:tc>
      </w:tr>
      <w:tr w:rsidR="004C0A3E" w:rsidRPr="004C0A3E" w14:paraId="46CA27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B5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7B3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606278.15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57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2213526.46</w:t>
            </w:r>
          </w:p>
        </w:tc>
      </w:tr>
      <w:tr w:rsidR="004C0A3E" w:rsidRPr="004C0A3E" w14:paraId="72D9EF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A1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BF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606253.80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7C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2213507.21</w:t>
            </w:r>
          </w:p>
        </w:tc>
      </w:tr>
      <w:tr w:rsidR="004C0A3E" w:rsidRPr="004C0A3E" w14:paraId="5B0635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FBA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3D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606175.32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53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2213445.20</w:t>
            </w:r>
          </w:p>
        </w:tc>
      </w:tr>
      <w:tr w:rsidR="004C0A3E" w:rsidRPr="004C0A3E" w14:paraId="1CF76B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95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26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606127.39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B4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2213408.97</w:t>
            </w:r>
          </w:p>
        </w:tc>
      </w:tr>
      <w:tr w:rsidR="004C0A3E" w:rsidRPr="004C0A3E" w14:paraId="690058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6A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63D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606134.55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75E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2213399.49</w:t>
            </w:r>
          </w:p>
        </w:tc>
      </w:tr>
      <w:tr w:rsidR="004C0A3E" w:rsidRPr="004C0A3E" w14:paraId="6C0F70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B2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67D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606122.19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22E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2213390.15</w:t>
            </w:r>
          </w:p>
        </w:tc>
      </w:tr>
      <w:tr w:rsidR="004C0A3E" w:rsidRPr="004C0A3E" w14:paraId="72E329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F4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70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CF1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2213383.00</w:t>
            </w:r>
          </w:p>
        </w:tc>
      </w:tr>
      <w:tr w:rsidR="004C0A3E" w:rsidRPr="004C0A3E" w14:paraId="733B36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9D0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33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7A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2213380.10</w:t>
            </w:r>
          </w:p>
        </w:tc>
      </w:tr>
      <w:tr w:rsidR="004C0A3E" w:rsidRPr="004C0A3E" w14:paraId="787257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DBC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BA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606097.86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E0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2213375.18</w:t>
            </w:r>
          </w:p>
        </w:tc>
      </w:tr>
      <w:tr w:rsidR="004C0A3E" w:rsidRPr="004C0A3E" w14:paraId="5501C0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0B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18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90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2213365.16</w:t>
            </w:r>
          </w:p>
        </w:tc>
      </w:tr>
      <w:tr w:rsidR="004C0A3E" w:rsidRPr="004C0A3E" w14:paraId="276664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1B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F94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606067.23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DA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2213356.17</w:t>
            </w:r>
          </w:p>
        </w:tc>
      </w:tr>
      <w:tr w:rsidR="004C0A3E" w:rsidRPr="004C0A3E" w14:paraId="7C99C6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14B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74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5C9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2213330.75</w:t>
            </w:r>
          </w:p>
        </w:tc>
      </w:tr>
      <w:tr w:rsidR="004C0A3E" w:rsidRPr="004C0A3E" w14:paraId="49A53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FC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65C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CE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2213272.52</w:t>
            </w:r>
          </w:p>
        </w:tc>
      </w:tr>
      <w:tr w:rsidR="004C0A3E" w:rsidRPr="004C0A3E" w14:paraId="111CDF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A3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DA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6A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2213262.16</w:t>
            </w:r>
          </w:p>
        </w:tc>
      </w:tr>
      <w:tr w:rsidR="004C0A3E" w:rsidRPr="004C0A3E" w14:paraId="5B002A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69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42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606083.98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F0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2213214.67</w:t>
            </w:r>
          </w:p>
        </w:tc>
      </w:tr>
      <w:tr w:rsidR="004C0A3E" w:rsidRPr="004C0A3E" w14:paraId="1FA548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89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D9C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606056.22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A0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2213213.46</w:t>
            </w:r>
          </w:p>
        </w:tc>
      </w:tr>
      <w:tr w:rsidR="004C0A3E" w:rsidRPr="004C0A3E" w14:paraId="61BECD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69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D1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606102.71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AC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2213172.22</w:t>
            </w:r>
          </w:p>
        </w:tc>
      </w:tr>
      <w:tr w:rsidR="004C0A3E" w:rsidRPr="004C0A3E" w14:paraId="6DA500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4B8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79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CF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2213182.08</w:t>
            </w:r>
          </w:p>
        </w:tc>
      </w:tr>
      <w:tr w:rsidR="004C0A3E" w:rsidRPr="004C0A3E" w14:paraId="1C0F2C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B9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0B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BBD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2213190.01</w:t>
            </w:r>
          </w:p>
        </w:tc>
      </w:tr>
      <w:tr w:rsidR="004C0A3E" w:rsidRPr="004C0A3E" w14:paraId="296B29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3C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FD3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FF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2213215.15</w:t>
            </w:r>
          </w:p>
        </w:tc>
      </w:tr>
      <w:tr w:rsidR="004C0A3E" w:rsidRPr="004C0A3E" w14:paraId="4A36AA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62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59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B3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2213263.93</w:t>
            </w:r>
          </w:p>
        </w:tc>
      </w:tr>
      <w:tr w:rsidR="004C0A3E" w:rsidRPr="004C0A3E" w14:paraId="72A57C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0C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AB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08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2213298.82</w:t>
            </w:r>
          </w:p>
        </w:tc>
      </w:tr>
      <w:tr w:rsidR="004C0A3E" w:rsidRPr="004C0A3E" w14:paraId="3DC9CF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DC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8F1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606118.62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4E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2213309.40</w:t>
            </w:r>
          </w:p>
        </w:tc>
      </w:tr>
      <w:tr w:rsidR="004C0A3E" w:rsidRPr="004C0A3E" w14:paraId="069B00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D7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6A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606126.39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CD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2213321.80</w:t>
            </w:r>
          </w:p>
        </w:tc>
      </w:tr>
      <w:tr w:rsidR="004C0A3E" w:rsidRPr="004C0A3E" w14:paraId="4024CA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19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E5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606139.45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428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2213333.87</w:t>
            </w:r>
          </w:p>
        </w:tc>
      </w:tr>
      <w:tr w:rsidR="004C0A3E" w:rsidRPr="004C0A3E" w14:paraId="0DFA19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15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5E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606169.88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A4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2213357.52</w:t>
            </w:r>
          </w:p>
        </w:tc>
      </w:tr>
      <w:tr w:rsidR="004C0A3E" w:rsidRPr="004C0A3E" w14:paraId="4BEBFA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4A1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87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606239.65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AA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2213411.75</w:t>
            </w:r>
          </w:p>
        </w:tc>
      </w:tr>
      <w:tr w:rsidR="004C0A3E" w:rsidRPr="004C0A3E" w14:paraId="6A3E83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765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2A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606275.87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01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2213440.52</w:t>
            </w:r>
          </w:p>
        </w:tc>
      </w:tr>
      <w:tr w:rsidR="004C0A3E" w:rsidRPr="004C0A3E" w14:paraId="09ADB84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6235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6507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AB8B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63DE4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41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DEA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CB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2213087.55</w:t>
            </w:r>
          </w:p>
        </w:tc>
      </w:tr>
      <w:tr w:rsidR="004C0A3E" w:rsidRPr="004C0A3E" w14:paraId="1FBAB0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453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A1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41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2213090.53</w:t>
            </w:r>
          </w:p>
        </w:tc>
      </w:tr>
      <w:tr w:rsidR="004C0A3E" w:rsidRPr="004C0A3E" w14:paraId="44BF4D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33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C0C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8A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2213113.05</w:t>
            </w:r>
          </w:p>
        </w:tc>
      </w:tr>
      <w:tr w:rsidR="004C0A3E" w:rsidRPr="004C0A3E" w14:paraId="672903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F7D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50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15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2213138.81</w:t>
            </w:r>
          </w:p>
        </w:tc>
      </w:tr>
      <w:tr w:rsidR="004C0A3E" w:rsidRPr="004C0A3E" w14:paraId="37FF33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6CE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48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10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2213159.31</w:t>
            </w:r>
          </w:p>
        </w:tc>
      </w:tr>
      <w:tr w:rsidR="004C0A3E" w:rsidRPr="004C0A3E" w14:paraId="3C3672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41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827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F1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2213177.03</w:t>
            </w:r>
          </w:p>
        </w:tc>
      </w:tr>
      <w:tr w:rsidR="004C0A3E" w:rsidRPr="004C0A3E" w14:paraId="0E5731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27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21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193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2213188.57</w:t>
            </w:r>
          </w:p>
        </w:tc>
      </w:tr>
      <w:tr w:rsidR="004C0A3E" w:rsidRPr="004C0A3E" w14:paraId="016D94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1E9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670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0D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2213200.11</w:t>
            </w:r>
          </w:p>
        </w:tc>
      </w:tr>
      <w:tr w:rsidR="004C0A3E" w:rsidRPr="004C0A3E" w14:paraId="07E0C9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17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51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DD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2213246.15</w:t>
            </w:r>
          </w:p>
        </w:tc>
      </w:tr>
      <w:tr w:rsidR="004C0A3E" w:rsidRPr="004C0A3E" w14:paraId="32F556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46E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F2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2F1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2213268.63</w:t>
            </w:r>
          </w:p>
        </w:tc>
      </w:tr>
      <w:tr w:rsidR="004C0A3E" w:rsidRPr="004C0A3E" w14:paraId="305BD5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73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42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0D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2213287.55</w:t>
            </w:r>
          </w:p>
        </w:tc>
      </w:tr>
      <w:tr w:rsidR="004C0A3E" w:rsidRPr="004C0A3E" w14:paraId="714EEF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5D1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83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C7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2213320.22</w:t>
            </w:r>
          </w:p>
        </w:tc>
      </w:tr>
      <w:tr w:rsidR="004C0A3E" w:rsidRPr="004C0A3E" w14:paraId="08495A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65A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C0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600448.13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744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2213333.42</w:t>
            </w:r>
          </w:p>
        </w:tc>
      </w:tr>
      <w:tr w:rsidR="004C0A3E" w:rsidRPr="004C0A3E" w14:paraId="0509F4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E45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18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6A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2213351.13</w:t>
            </w:r>
          </w:p>
        </w:tc>
      </w:tr>
      <w:tr w:rsidR="004C0A3E" w:rsidRPr="004C0A3E" w14:paraId="3C6E19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609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49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B9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2213509.55</w:t>
            </w:r>
          </w:p>
        </w:tc>
      </w:tr>
      <w:tr w:rsidR="004C0A3E" w:rsidRPr="004C0A3E" w14:paraId="2126F2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794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A2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600505.37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748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2213602.85</w:t>
            </w:r>
          </w:p>
        </w:tc>
      </w:tr>
      <w:tr w:rsidR="004C0A3E" w:rsidRPr="004C0A3E" w14:paraId="2A6F66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12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61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BF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2213640.40</w:t>
            </w:r>
          </w:p>
        </w:tc>
      </w:tr>
      <w:tr w:rsidR="004C0A3E" w:rsidRPr="004C0A3E" w14:paraId="2E77EE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BF5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E4F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600449.62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39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2213667.29</w:t>
            </w:r>
          </w:p>
        </w:tc>
      </w:tr>
      <w:tr w:rsidR="004C0A3E" w:rsidRPr="004C0A3E" w14:paraId="27CC2F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BE5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7B3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7E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2213720.49</w:t>
            </w:r>
          </w:p>
        </w:tc>
      </w:tr>
      <w:tr w:rsidR="004C0A3E" w:rsidRPr="004C0A3E" w14:paraId="51943C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BE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BF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88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2213715.54</w:t>
            </w:r>
          </w:p>
        </w:tc>
      </w:tr>
      <w:tr w:rsidR="004C0A3E" w:rsidRPr="004C0A3E" w14:paraId="04C9EF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343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10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B0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2213720.01</w:t>
            </w:r>
          </w:p>
        </w:tc>
      </w:tr>
      <w:tr w:rsidR="004C0A3E" w:rsidRPr="004C0A3E" w14:paraId="469183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B5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27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46E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2213720.16</w:t>
            </w:r>
          </w:p>
        </w:tc>
      </w:tr>
      <w:tr w:rsidR="004C0A3E" w:rsidRPr="004C0A3E" w14:paraId="4EE37D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EC3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2C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56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2213718.56</w:t>
            </w:r>
          </w:p>
        </w:tc>
      </w:tr>
      <w:tr w:rsidR="004C0A3E" w:rsidRPr="004C0A3E" w14:paraId="6C47D0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83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76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98D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2213716.02</w:t>
            </w:r>
          </w:p>
        </w:tc>
      </w:tr>
      <w:tr w:rsidR="004C0A3E" w:rsidRPr="004C0A3E" w14:paraId="202889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94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012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99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2213709.27</w:t>
            </w:r>
          </w:p>
        </w:tc>
      </w:tr>
      <w:tr w:rsidR="004C0A3E" w:rsidRPr="004C0A3E" w14:paraId="465810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C71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DB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90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2213705.67</w:t>
            </w:r>
          </w:p>
        </w:tc>
      </w:tr>
      <w:tr w:rsidR="004C0A3E" w:rsidRPr="004C0A3E" w14:paraId="0FE4C3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84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79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59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2213703.71</w:t>
            </w:r>
          </w:p>
        </w:tc>
      </w:tr>
      <w:tr w:rsidR="004C0A3E" w:rsidRPr="004C0A3E" w14:paraId="7A6578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F3E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F47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600352.51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541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2213703.19</w:t>
            </w:r>
          </w:p>
        </w:tc>
      </w:tr>
      <w:tr w:rsidR="004C0A3E" w:rsidRPr="004C0A3E" w14:paraId="5C737C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E5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D1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F6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2213701.13</w:t>
            </w:r>
          </w:p>
        </w:tc>
      </w:tr>
      <w:tr w:rsidR="004C0A3E" w:rsidRPr="004C0A3E" w14:paraId="64E993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E19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B2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600342.93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5A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2213698.30</w:t>
            </w:r>
          </w:p>
        </w:tc>
      </w:tr>
      <w:tr w:rsidR="004C0A3E" w:rsidRPr="004C0A3E" w14:paraId="25468E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BFF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B7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943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2213693.42</w:t>
            </w:r>
          </w:p>
        </w:tc>
      </w:tr>
      <w:tr w:rsidR="004C0A3E" w:rsidRPr="004C0A3E" w14:paraId="53FF1D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CF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4B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9C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2213686.44</w:t>
            </w:r>
          </w:p>
        </w:tc>
      </w:tr>
      <w:tr w:rsidR="004C0A3E" w:rsidRPr="004C0A3E" w14:paraId="509809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A5D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E9B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E5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2213681.55</w:t>
            </w:r>
          </w:p>
        </w:tc>
      </w:tr>
      <w:tr w:rsidR="004C0A3E" w:rsidRPr="004C0A3E" w14:paraId="7DB103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30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DD8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36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2213680.94</w:t>
            </w:r>
          </w:p>
        </w:tc>
      </w:tr>
      <w:tr w:rsidR="004C0A3E" w:rsidRPr="004C0A3E" w14:paraId="766867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3CE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75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600308.91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1C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2213681.28</w:t>
            </w:r>
          </w:p>
        </w:tc>
      </w:tr>
      <w:tr w:rsidR="004C0A3E" w:rsidRPr="004C0A3E" w14:paraId="0F3706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96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8E0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90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2213683.24</w:t>
            </w:r>
          </w:p>
        </w:tc>
      </w:tr>
      <w:tr w:rsidR="004C0A3E" w:rsidRPr="004C0A3E" w14:paraId="179008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DD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21D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CC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2213686.67</w:t>
            </w:r>
          </w:p>
        </w:tc>
      </w:tr>
      <w:tr w:rsidR="004C0A3E" w:rsidRPr="004C0A3E" w14:paraId="2D56DE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B6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3C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600317.54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6E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2213687.49</w:t>
            </w:r>
          </w:p>
        </w:tc>
      </w:tr>
      <w:tr w:rsidR="004C0A3E" w:rsidRPr="004C0A3E" w14:paraId="3B20E6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BB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BF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964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2213688.87</w:t>
            </w:r>
          </w:p>
        </w:tc>
      </w:tr>
      <w:tr w:rsidR="004C0A3E" w:rsidRPr="004C0A3E" w14:paraId="5C48FD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B3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58F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2F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2213692.77</w:t>
            </w:r>
          </w:p>
        </w:tc>
      </w:tr>
      <w:tr w:rsidR="004C0A3E" w:rsidRPr="004C0A3E" w14:paraId="598908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E2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0C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600333.64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83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2213699.76</w:t>
            </w:r>
          </w:p>
        </w:tc>
      </w:tr>
      <w:tr w:rsidR="004C0A3E" w:rsidRPr="004C0A3E" w14:paraId="520E8D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8F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69B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73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2213703.14</w:t>
            </w:r>
          </w:p>
        </w:tc>
      </w:tr>
      <w:tr w:rsidR="004C0A3E" w:rsidRPr="004C0A3E" w14:paraId="1BF6B8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9E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9C3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BD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2213705.07</w:t>
            </w:r>
          </w:p>
        </w:tc>
      </w:tr>
      <w:tr w:rsidR="004C0A3E" w:rsidRPr="004C0A3E" w14:paraId="68764C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0E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2E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91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2213709.20</w:t>
            </w:r>
          </w:p>
        </w:tc>
      </w:tr>
      <w:tr w:rsidR="004C0A3E" w:rsidRPr="004C0A3E" w14:paraId="37086E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E5E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75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03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2213712.90</w:t>
            </w:r>
          </w:p>
        </w:tc>
      </w:tr>
      <w:tr w:rsidR="004C0A3E" w:rsidRPr="004C0A3E" w14:paraId="04B4FB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E9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D95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78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2213715.55</w:t>
            </w:r>
          </w:p>
        </w:tc>
      </w:tr>
      <w:tr w:rsidR="004C0A3E" w:rsidRPr="004C0A3E" w14:paraId="6F7774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19F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E01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9E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2213718.13</w:t>
            </w:r>
          </w:p>
        </w:tc>
      </w:tr>
      <w:tr w:rsidR="004C0A3E" w:rsidRPr="004C0A3E" w14:paraId="2BD642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00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71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B8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2213720.42</w:t>
            </w:r>
          </w:p>
        </w:tc>
      </w:tr>
      <w:tr w:rsidR="004C0A3E" w:rsidRPr="004C0A3E" w14:paraId="6572F3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16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166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BAC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2213720.29</w:t>
            </w:r>
          </w:p>
        </w:tc>
      </w:tr>
      <w:tr w:rsidR="004C0A3E" w:rsidRPr="004C0A3E" w14:paraId="2E3E45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E1A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C2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86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2213720.23</w:t>
            </w:r>
          </w:p>
        </w:tc>
      </w:tr>
      <w:tr w:rsidR="004C0A3E" w:rsidRPr="004C0A3E" w14:paraId="1EE60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AA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0DE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46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2213720.58</w:t>
            </w:r>
          </w:p>
        </w:tc>
      </w:tr>
      <w:tr w:rsidR="004C0A3E" w:rsidRPr="004C0A3E" w14:paraId="720BB9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7EC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AE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8ED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2213719.36</w:t>
            </w:r>
          </w:p>
        </w:tc>
      </w:tr>
      <w:tr w:rsidR="004C0A3E" w:rsidRPr="004C0A3E" w14:paraId="6F2F68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A8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76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45C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2213719.60</w:t>
            </w:r>
          </w:p>
        </w:tc>
      </w:tr>
      <w:tr w:rsidR="004C0A3E" w:rsidRPr="004C0A3E" w14:paraId="7325CD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69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01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F8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2213722.13</w:t>
            </w:r>
          </w:p>
        </w:tc>
      </w:tr>
      <w:tr w:rsidR="004C0A3E" w:rsidRPr="004C0A3E" w14:paraId="1ECCC7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18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D1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E1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2213725.44</w:t>
            </w:r>
          </w:p>
        </w:tc>
      </w:tr>
      <w:tr w:rsidR="004C0A3E" w:rsidRPr="004C0A3E" w14:paraId="684D8F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A0D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BC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01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2213728.65</w:t>
            </w:r>
          </w:p>
        </w:tc>
      </w:tr>
      <w:tr w:rsidR="004C0A3E" w:rsidRPr="004C0A3E" w14:paraId="7B8B6A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79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BD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B07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2213731.11</w:t>
            </w:r>
          </w:p>
        </w:tc>
      </w:tr>
      <w:tr w:rsidR="004C0A3E" w:rsidRPr="004C0A3E" w14:paraId="4EB96C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B0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D3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68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2213732.32</w:t>
            </w:r>
          </w:p>
        </w:tc>
      </w:tr>
      <w:tr w:rsidR="004C0A3E" w:rsidRPr="004C0A3E" w14:paraId="5CE322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244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A88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19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2213731.57</w:t>
            </w:r>
          </w:p>
        </w:tc>
      </w:tr>
      <w:tr w:rsidR="004C0A3E" w:rsidRPr="004C0A3E" w14:paraId="6AB3D8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18B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FF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D7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2213729.72</w:t>
            </w:r>
          </w:p>
        </w:tc>
      </w:tr>
      <w:tr w:rsidR="004C0A3E" w:rsidRPr="004C0A3E" w14:paraId="68307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6F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13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A46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2213726.81</w:t>
            </w:r>
          </w:p>
        </w:tc>
      </w:tr>
      <w:tr w:rsidR="004C0A3E" w:rsidRPr="004C0A3E" w14:paraId="5E956B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A74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C3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BC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2213722.84</w:t>
            </w:r>
          </w:p>
        </w:tc>
      </w:tr>
      <w:tr w:rsidR="004C0A3E" w:rsidRPr="004C0A3E" w14:paraId="447470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6B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3A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83C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2213718.25</w:t>
            </w:r>
          </w:p>
        </w:tc>
      </w:tr>
      <w:tr w:rsidR="004C0A3E" w:rsidRPr="004C0A3E" w14:paraId="41AFAA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16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73D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31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2213713.17</w:t>
            </w:r>
          </w:p>
        </w:tc>
      </w:tr>
      <w:tr w:rsidR="004C0A3E" w:rsidRPr="004C0A3E" w14:paraId="03E68B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4E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75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16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2213707.21</w:t>
            </w:r>
          </w:p>
        </w:tc>
      </w:tr>
      <w:tr w:rsidR="004C0A3E" w:rsidRPr="004C0A3E" w14:paraId="227BF4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21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E0A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D3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2213700.28</w:t>
            </w:r>
          </w:p>
        </w:tc>
      </w:tr>
      <w:tr w:rsidR="004C0A3E" w:rsidRPr="004C0A3E" w14:paraId="248318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24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0C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00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2213692.50</w:t>
            </w:r>
          </w:p>
        </w:tc>
      </w:tr>
      <w:tr w:rsidR="004C0A3E" w:rsidRPr="004C0A3E" w14:paraId="5540FC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06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60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1D9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2213685.93</w:t>
            </w:r>
          </w:p>
        </w:tc>
      </w:tr>
      <w:tr w:rsidR="004C0A3E" w:rsidRPr="004C0A3E" w14:paraId="1D359F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1A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E7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0E9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2213678.26</w:t>
            </w:r>
          </w:p>
        </w:tc>
      </w:tr>
      <w:tr w:rsidR="004C0A3E" w:rsidRPr="004C0A3E" w14:paraId="1F3EB8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24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A4A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F39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2213670.00</w:t>
            </w:r>
          </w:p>
        </w:tc>
      </w:tr>
      <w:tr w:rsidR="004C0A3E" w:rsidRPr="004C0A3E" w14:paraId="3E0618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29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DF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06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2213661.13</w:t>
            </w:r>
          </w:p>
        </w:tc>
      </w:tr>
      <w:tr w:rsidR="004C0A3E" w:rsidRPr="004C0A3E" w14:paraId="348DAB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C1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6F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1A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2213650.55</w:t>
            </w:r>
          </w:p>
        </w:tc>
      </w:tr>
      <w:tr w:rsidR="004C0A3E" w:rsidRPr="004C0A3E" w14:paraId="354B20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AA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34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593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2213640.21</w:t>
            </w:r>
          </w:p>
        </w:tc>
      </w:tr>
      <w:tr w:rsidR="004C0A3E" w:rsidRPr="004C0A3E" w14:paraId="2DE522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20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DC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EAC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2213634.86</w:t>
            </w:r>
          </w:p>
        </w:tc>
      </w:tr>
      <w:tr w:rsidR="004C0A3E" w:rsidRPr="004C0A3E" w14:paraId="197B4F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AED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0F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A9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2213629.03</w:t>
            </w:r>
          </w:p>
        </w:tc>
      </w:tr>
      <w:tr w:rsidR="004C0A3E" w:rsidRPr="004C0A3E" w14:paraId="490787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016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D2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93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2213624.38</w:t>
            </w:r>
          </w:p>
        </w:tc>
      </w:tr>
      <w:tr w:rsidR="004C0A3E" w:rsidRPr="004C0A3E" w14:paraId="6D7825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8C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42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2A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2213620.00</w:t>
            </w:r>
          </w:p>
        </w:tc>
      </w:tr>
      <w:tr w:rsidR="004C0A3E" w:rsidRPr="004C0A3E" w14:paraId="0B743E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20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F4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93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2213611.60</w:t>
            </w:r>
          </w:p>
        </w:tc>
      </w:tr>
      <w:tr w:rsidR="004C0A3E" w:rsidRPr="004C0A3E" w14:paraId="2B3207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72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07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E5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2213607.44</w:t>
            </w:r>
          </w:p>
        </w:tc>
      </w:tr>
      <w:tr w:rsidR="004C0A3E" w:rsidRPr="004C0A3E" w14:paraId="3E6E48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44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8F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112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2213601.66</w:t>
            </w:r>
          </w:p>
        </w:tc>
      </w:tr>
      <w:tr w:rsidR="004C0A3E" w:rsidRPr="004C0A3E" w14:paraId="46606F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4F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5E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32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2213594.99</w:t>
            </w:r>
          </w:p>
        </w:tc>
      </w:tr>
      <w:tr w:rsidR="004C0A3E" w:rsidRPr="004C0A3E" w14:paraId="22560E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73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DB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67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2213593.70</w:t>
            </w:r>
          </w:p>
        </w:tc>
      </w:tr>
      <w:tr w:rsidR="004C0A3E" w:rsidRPr="004C0A3E" w14:paraId="363261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25F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71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A3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2213593.71</w:t>
            </w:r>
          </w:p>
        </w:tc>
      </w:tr>
      <w:tr w:rsidR="004C0A3E" w:rsidRPr="004C0A3E" w14:paraId="537228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B3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C0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96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2213598.57</w:t>
            </w:r>
          </w:p>
        </w:tc>
      </w:tr>
      <w:tr w:rsidR="004C0A3E" w:rsidRPr="004C0A3E" w14:paraId="1E7C5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EFE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A3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93B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2213602.81</w:t>
            </w:r>
          </w:p>
        </w:tc>
      </w:tr>
      <w:tr w:rsidR="004C0A3E" w:rsidRPr="004C0A3E" w14:paraId="65837B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20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7A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E66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2213605.05</w:t>
            </w:r>
          </w:p>
        </w:tc>
      </w:tr>
      <w:tr w:rsidR="004C0A3E" w:rsidRPr="004C0A3E" w14:paraId="2C3755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8E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48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1C3C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2213607.82</w:t>
            </w:r>
          </w:p>
        </w:tc>
      </w:tr>
      <w:tr w:rsidR="004C0A3E" w:rsidRPr="004C0A3E" w14:paraId="1A3BCF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B4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565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08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2213608.60</w:t>
            </w:r>
          </w:p>
        </w:tc>
      </w:tr>
      <w:tr w:rsidR="004C0A3E" w:rsidRPr="004C0A3E" w14:paraId="3A39F7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AF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75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1C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2213608.86</w:t>
            </w:r>
          </w:p>
        </w:tc>
      </w:tr>
      <w:tr w:rsidR="004C0A3E" w:rsidRPr="004C0A3E" w14:paraId="6384BF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AF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9F7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49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2213608.94</w:t>
            </w:r>
          </w:p>
        </w:tc>
      </w:tr>
      <w:tr w:rsidR="004C0A3E" w:rsidRPr="004C0A3E" w14:paraId="6EC684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7A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313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3A6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2213608.78</w:t>
            </w:r>
          </w:p>
        </w:tc>
      </w:tr>
      <w:tr w:rsidR="004C0A3E" w:rsidRPr="004C0A3E" w14:paraId="713CE2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D43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53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64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2213608.27</w:t>
            </w:r>
          </w:p>
        </w:tc>
      </w:tr>
      <w:tr w:rsidR="004C0A3E" w:rsidRPr="004C0A3E" w14:paraId="01BB94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18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AD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466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2213608.01</w:t>
            </w:r>
          </w:p>
        </w:tc>
      </w:tr>
      <w:tr w:rsidR="004C0A3E" w:rsidRPr="004C0A3E" w14:paraId="119B72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C7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294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C2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2213607.49</w:t>
            </w:r>
          </w:p>
        </w:tc>
      </w:tr>
      <w:tr w:rsidR="004C0A3E" w:rsidRPr="004C0A3E" w14:paraId="2606F5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41D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2F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F7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2213606.62</w:t>
            </w:r>
          </w:p>
        </w:tc>
      </w:tr>
      <w:tr w:rsidR="004C0A3E" w:rsidRPr="004C0A3E" w14:paraId="595AE5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0A7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5F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7A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2213603.74</w:t>
            </w:r>
          </w:p>
        </w:tc>
      </w:tr>
      <w:tr w:rsidR="004C0A3E" w:rsidRPr="004C0A3E" w14:paraId="5B9870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A2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CF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81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2213599.92</w:t>
            </w:r>
          </w:p>
        </w:tc>
      </w:tr>
      <w:tr w:rsidR="004C0A3E" w:rsidRPr="004C0A3E" w14:paraId="26FFEE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BF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18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87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2213598.70</w:t>
            </w:r>
          </w:p>
        </w:tc>
      </w:tr>
      <w:tr w:rsidR="004C0A3E" w:rsidRPr="004C0A3E" w14:paraId="7D411E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39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73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835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2213598.08</w:t>
            </w:r>
          </w:p>
        </w:tc>
      </w:tr>
      <w:tr w:rsidR="004C0A3E" w:rsidRPr="004C0A3E" w14:paraId="38D33B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BB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0A9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B8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2213595.52</w:t>
            </w:r>
          </w:p>
        </w:tc>
      </w:tr>
      <w:tr w:rsidR="004C0A3E" w:rsidRPr="004C0A3E" w14:paraId="5C9AAE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CE1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D7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77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2213591.92</w:t>
            </w:r>
          </w:p>
        </w:tc>
      </w:tr>
      <w:tr w:rsidR="004C0A3E" w:rsidRPr="004C0A3E" w14:paraId="67D06F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DD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19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35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2213587.32</w:t>
            </w:r>
          </w:p>
        </w:tc>
      </w:tr>
      <w:tr w:rsidR="004C0A3E" w:rsidRPr="004C0A3E" w14:paraId="3F546D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D42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CB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8D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2213582.58</w:t>
            </w:r>
          </w:p>
        </w:tc>
      </w:tr>
      <w:tr w:rsidR="004C0A3E" w:rsidRPr="004C0A3E" w14:paraId="1958DB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B98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A14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C5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2213579.13</w:t>
            </w:r>
          </w:p>
        </w:tc>
      </w:tr>
      <w:tr w:rsidR="004C0A3E" w:rsidRPr="004C0A3E" w14:paraId="3DA274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8E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82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6C6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2213574.57</w:t>
            </w:r>
          </w:p>
        </w:tc>
      </w:tr>
      <w:tr w:rsidR="004C0A3E" w:rsidRPr="004C0A3E" w14:paraId="4C64ED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EFD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1F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BA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2213572.90</w:t>
            </w:r>
          </w:p>
        </w:tc>
      </w:tr>
      <w:tr w:rsidR="004C0A3E" w:rsidRPr="004C0A3E" w14:paraId="5B5F00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29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78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A16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2213569.87</w:t>
            </w:r>
          </w:p>
        </w:tc>
      </w:tr>
      <w:tr w:rsidR="004C0A3E" w:rsidRPr="004C0A3E" w14:paraId="1B95C1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DB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8EB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9C5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2213566.90</w:t>
            </w:r>
          </w:p>
        </w:tc>
      </w:tr>
      <w:tr w:rsidR="004C0A3E" w:rsidRPr="004C0A3E" w14:paraId="66BBE9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A4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05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2D6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2213562.66</w:t>
            </w:r>
          </w:p>
        </w:tc>
      </w:tr>
      <w:tr w:rsidR="004C0A3E" w:rsidRPr="004C0A3E" w14:paraId="3E23E5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CF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E4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CD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2213559.08</w:t>
            </w:r>
          </w:p>
        </w:tc>
      </w:tr>
      <w:tr w:rsidR="004C0A3E" w:rsidRPr="004C0A3E" w14:paraId="0D9E3F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BB7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D4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44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2213555.55</w:t>
            </w:r>
          </w:p>
        </w:tc>
      </w:tr>
      <w:tr w:rsidR="004C0A3E" w:rsidRPr="004C0A3E" w14:paraId="310ED1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07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6E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847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2213551.17</w:t>
            </w:r>
          </w:p>
        </w:tc>
      </w:tr>
      <w:tr w:rsidR="004C0A3E" w:rsidRPr="004C0A3E" w14:paraId="076923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8F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FC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6A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2213543.83</w:t>
            </w:r>
          </w:p>
        </w:tc>
      </w:tr>
      <w:tr w:rsidR="004C0A3E" w:rsidRPr="004C0A3E" w14:paraId="0EA79E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5F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78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5FD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2213535.63</w:t>
            </w:r>
          </w:p>
        </w:tc>
      </w:tr>
      <w:tr w:rsidR="004C0A3E" w:rsidRPr="004C0A3E" w14:paraId="4EA315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D8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DA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63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2213524.53</w:t>
            </w:r>
          </w:p>
        </w:tc>
      </w:tr>
      <w:tr w:rsidR="004C0A3E" w:rsidRPr="004C0A3E" w14:paraId="2E7BDF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302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C6B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83F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2213506.02</w:t>
            </w:r>
          </w:p>
        </w:tc>
      </w:tr>
      <w:tr w:rsidR="004C0A3E" w:rsidRPr="004C0A3E" w14:paraId="38DE11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18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096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B97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2213484.58</w:t>
            </w:r>
          </w:p>
        </w:tc>
      </w:tr>
      <w:tr w:rsidR="004C0A3E" w:rsidRPr="004C0A3E" w14:paraId="0B0AD9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0F5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CC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7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2213465.00</w:t>
            </w:r>
          </w:p>
        </w:tc>
      </w:tr>
      <w:tr w:rsidR="004C0A3E" w:rsidRPr="004C0A3E" w14:paraId="7EB0F6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7C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32C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59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2213452.71</w:t>
            </w:r>
          </w:p>
        </w:tc>
      </w:tr>
      <w:tr w:rsidR="004C0A3E" w:rsidRPr="004C0A3E" w14:paraId="094B26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B4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F5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600477.14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A3C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2213444.05</w:t>
            </w:r>
          </w:p>
        </w:tc>
      </w:tr>
      <w:tr w:rsidR="004C0A3E" w:rsidRPr="004C0A3E" w14:paraId="459E42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914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BBE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41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2213434.22</w:t>
            </w:r>
          </w:p>
        </w:tc>
      </w:tr>
      <w:tr w:rsidR="004C0A3E" w:rsidRPr="004C0A3E" w14:paraId="3A9286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F18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B4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A6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2213422.67</w:t>
            </w:r>
          </w:p>
        </w:tc>
      </w:tr>
      <w:tr w:rsidR="004C0A3E" w:rsidRPr="004C0A3E" w14:paraId="7AAF8F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838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EEF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73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2213414.41</w:t>
            </w:r>
          </w:p>
        </w:tc>
      </w:tr>
      <w:tr w:rsidR="004C0A3E" w:rsidRPr="004C0A3E" w14:paraId="7F30C8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C0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EE5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B39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2213404.38</w:t>
            </w:r>
          </w:p>
        </w:tc>
      </w:tr>
      <w:tr w:rsidR="004C0A3E" w:rsidRPr="004C0A3E" w14:paraId="2E2E30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FA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A92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34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2213395.38</w:t>
            </w:r>
          </w:p>
        </w:tc>
      </w:tr>
      <w:tr w:rsidR="004C0A3E" w:rsidRPr="004C0A3E" w14:paraId="73A4B2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FDC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39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6F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2213390.79</w:t>
            </w:r>
          </w:p>
        </w:tc>
      </w:tr>
      <w:tr w:rsidR="004C0A3E" w:rsidRPr="004C0A3E" w14:paraId="0515BB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DAD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E7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6C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2213385.79</w:t>
            </w:r>
          </w:p>
        </w:tc>
      </w:tr>
      <w:tr w:rsidR="004C0A3E" w:rsidRPr="004C0A3E" w14:paraId="53DF6F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75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0AE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2B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2213381.26</w:t>
            </w:r>
          </w:p>
        </w:tc>
      </w:tr>
      <w:tr w:rsidR="004C0A3E" w:rsidRPr="004C0A3E" w14:paraId="2EEF68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03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9A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266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2213375.13</w:t>
            </w:r>
          </w:p>
        </w:tc>
      </w:tr>
      <w:tr w:rsidR="004C0A3E" w:rsidRPr="004C0A3E" w14:paraId="096746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3F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97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33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2213367.31</w:t>
            </w:r>
          </w:p>
        </w:tc>
      </w:tr>
      <w:tr w:rsidR="004C0A3E" w:rsidRPr="004C0A3E" w14:paraId="481C0E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A3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01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883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2213362.63</w:t>
            </w:r>
          </w:p>
        </w:tc>
      </w:tr>
      <w:tr w:rsidR="004C0A3E" w:rsidRPr="004C0A3E" w14:paraId="51A9C6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9CC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34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2B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2213356.66</w:t>
            </w:r>
          </w:p>
        </w:tc>
      </w:tr>
      <w:tr w:rsidR="004C0A3E" w:rsidRPr="004C0A3E" w14:paraId="18EDD7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DD9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598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F6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2213348.56</w:t>
            </w:r>
          </w:p>
        </w:tc>
      </w:tr>
      <w:tr w:rsidR="004C0A3E" w:rsidRPr="004C0A3E" w14:paraId="35E3C2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995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E3C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65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2213344.31</w:t>
            </w:r>
          </w:p>
        </w:tc>
      </w:tr>
      <w:tr w:rsidR="004C0A3E" w:rsidRPr="004C0A3E" w14:paraId="5F74BF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C7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39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6B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2213329.46</w:t>
            </w:r>
          </w:p>
        </w:tc>
      </w:tr>
      <w:tr w:rsidR="004C0A3E" w:rsidRPr="004C0A3E" w14:paraId="4034CB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7DE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629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201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2213321.46</w:t>
            </w:r>
          </w:p>
        </w:tc>
      </w:tr>
      <w:tr w:rsidR="004C0A3E" w:rsidRPr="004C0A3E" w14:paraId="04FD5A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1D5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B3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F6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2213311.37</w:t>
            </w:r>
          </w:p>
        </w:tc>
      </w:tr>
      <w:tr w:rsidR="004C0A3E" w:rsidRPr="004C0A3E" w14:paraId="5126E8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75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ED8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EC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2213301.92</w:t>
            </w:r>
          </w:p>
        </w:tc>
      </w:tr>
      <w:tr w:rsidR="004C0A3E" w:rsidRPr="004C0A3E" w14:paraId="05CE0F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06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2E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DA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2213291.07</w:t>
            </w:r>
          </w:p>
        </w:tc>
      </w:tr>
      <w:tr w:rsidR="004C0A3E" w:rsidRPr="004C0A3E" w14:paraId="1D415B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C2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A3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600399.72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8F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2213285.25</w:t>
            </w:r>
          </w:p>
        </w:tc>
      </w:tr>
      <w:tr w:rsidR="004C0A3E" w:rsidRPr="004C0A3E" w14:paraId="506759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8EE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EB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0D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2213284.05</w:t>
            </w:r>
          </w:p>
        </w:tc>
      </w:tr>
      <w:tr w:rsidR="004C0A3E" w:rsidRPr="004C0A3E" w14:paraId="0A5CF7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27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5D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655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2213288.67</w:t>
            </w:r>
          </w:p>
        </w:tc>
      </w:tr>
      <w:tr w:rsidR="004C0A3E" w:rsidRPr="004C0A3E" w14:paraId="557E1B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0D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077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72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2213293.27</w:t>
            </w:r>
          </w:p>
        </w:tc>
      </w:tr>
      <w:tr w:rsidR="004C0A3E" w:rsidRPr="004C0A3E" w14:paraId="18AEB7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3C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47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203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2213294.27</w:t>
            </w:r>
          </w:p>
        </w:tc>
      </w:tr>
      <w:tr w:rsidR="004C0A3E" w:rsidRPr="004C0A3E" w14:paraId="1CC329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2A0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54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CB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2213293.82</w:t>
            </w:r>
          </w:p>
        </w:tc>
      </w:tr>
      <w:tr w:rsidR="004C0A3E" w:rsidRPr="004C0A3E" w14:paraId="2D9EC5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F0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DA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65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2213290.79</w:t>
            </w:r>
          </w:p>
        </w:tc>
      </w:tr>
      <w:tr w:rsidR="004C0A3E" w:rsidRPr="004C0A3E" w14:paraId="53710E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B8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C8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56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2213289.37</w:t>
            </w:r>
          </w:p>
        </w:tc>
      </w:tr>
      <w:tr w:rsidR="004C0A3E" w:rsidRPr="004C0A3E" w14:paraId="19EEB8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A6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8CF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A96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2213287.52</w:t>
            </w:r>
          </w:p>
        </w:tc>
      </w:tr>
      <w:tr w:rsidR="004C0A3E" w:rsidRPr="004C0A3E" w14:paraId="2F23D9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89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448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D93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2213284.92</w:t>
            </w:r>
          </w:p>
        </w:tc>
      </w:tr>
      <w:tr w:rsidR="004C0A3E" w:rsidRPr="004C0A3E" w14:paraId="13B5D9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86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DB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CCE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2213282.60</w:t>
            </w:r>
          </w:p>
        </w:tc>
      </w:tr>
      <w:tr w:rsidR="004C0A3E" w:rsidRPr="004C0A3E" w14:paraId="67727B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00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24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602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2213280.05</w:t>
            </w:r>
          </w:p>
        </w:tc>
      </w:tr>
      <w:tr w:rsidR="004C0A3E" w:rsidRPr="004C0A3E" w14:paraId="1B3528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A9D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C1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29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2213276.06</w:t>
            </w:r>
          </w:p>
        </w:tc>
      </w:tr>
      <w:tr w:rsidR="004C0A3E" w:rsidRPr="004C0A3E" w14:paraId="1C1518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EC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4A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1C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2213264.76</w:t>
            </w:r>
          </w:p>
        </w:tc>
      </w:tr>
      <w:tr w:rsidR="004C0A3E" w:rsidRPr="004C0A3E" w14:paraId="08A595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A2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7F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D7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2213249.74</w:t>
            </w:r>
          </w:p>
        </w:tc>
      </w:tr>
      <w:tr w:rsidR="004C0A3E" w:rsidRPr="004C0A3E" w14:paraId="415231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F2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12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759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2213238.15</w:t>
            </w:r>
          </w:p>
        </w:tc>
      </w:tr>
      <w:tr w:rsidR="004C0A3E" w:rsidRPr="004C0A3E" w14:paraId="6E1B82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A9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93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75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2213226.92</w:t>
            </w:r>
          </w:p>
        </w:tc>
      </w:tr>
      <w:tr w:rsidR="004C0A3E" w:rsidRPr="004C0A3E" w14:paraId="4E14BC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EA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E4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77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2213219.40</w:t>
            </w:r>
          </w:p>
        </w:tc>
      </w:tr>
      <w:tr w:rsidR="004C0A3E" w:rsidRPr="004C0A3E" w14:paraId="34C8CB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07D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396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87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2213212.28</w:t>
            </w:r>
          </w:p>
        </w:tc>
      </w:tr>
      <w:tr w:rsidR="004C0A3E" w:rsidRPr="004C0A3E" w14:paraId="6AC4E8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EA8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49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17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2213205.13</w:t>
            </w:r>
          </w:p>
        </w:tc>
      </w:tr>
      <w:tr w:rsidR="004C0A3E" w:rsidRPr="004C0A3E" w14:paraId="0223F7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421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D4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E2C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2213198.10</w:t>
            </w:r>
          </w:p>
        </w:tc>
      </w:tr>
      <w:tr w:rsidR="004C0A3E" w:rsidRPr="004C0A3E" w14:paraId="55E2A3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467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56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FC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2213190.23</w:t>
            </w:r>
          </w:p>
        </w:tc>
      </w:tr>
      <w:tr w:rsidR="004C0A3E" w:rsidRPr="004C0A3E" w14:paraId="03600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78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C1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5B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2213185.42</w:t>
            </w:r>
          </w:p>
        </w:tc>
      </w:tr>
      <w:tr w:rsidR="004C0A3E" w:rsidRPr="004C0A3E" w14:paraId="5FA79F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CB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366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E3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2213179.18</w:t>
            </w:r>
          </w:p>
        </w:tc>
      </w:tr>
      <w:tr w:rsidR="004C0A3E" w:rsidRPr="004C0A3E" w14:paraId="238C8A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B4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D0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17B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2213170.83</w:t>
            </w:r>
          </w:p>
        </w:tc>
      </w:tr>
      <w:tr w:rsidR="004C0A3E" w:rsidRPr="004C0A3E" w14:paraId="008244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DA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B8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E6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2213161.21</w:t>
            </w:r>
          </w:p>
        </w:tc>
      </w:tr>
      <w:tr w:rsidR="004C0A3E" w:rsidRPr="004C0A3E" w14:paraId="1DBFFE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87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20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B2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2213147.82</w:t>
            </w:r>
          </w:p>
        </w:tc>
      </w:tr>
      <w:tr w:rsidR="004C0A3E" w:rsidRPr="004C0A3E" w14:paraId="700C0A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21D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C8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600168.23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196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2213143.09</w:t>
            </w:r>
          </w:p>
        </w:tc>
      </w:tr>
      <w:tr w:rsidR="004C0A3E" w:rsidRPr="004C0A3E" w14:paraId="2DC046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89C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06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D9E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2213138.03</w:t>
            </w:r>
          </w:p>
        </w:tc>
      </w:tr>
      <w:tr w:rsidR="004C0A3E" w:rsidRPr="004C0A3E" w14:paraId="733D2A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13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1A9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1D3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2213134.97</w:t>
            </w:r>
          </w:p>
        </w:tc>
      </w:tr>
      <w:tr w:rsidR="004C0A3E" w:rsidRPr="004C0A3E" w14:paraId="2AC908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DB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C4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CB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2213132.19</w:t>
            </w:r>
          </w:p>
        </w:tc>
      </w:tr>
      <w:tr w:rsidR="004C0A3E" w:rsidRPr="004C0A3E" w14:paraId="4B3232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38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96A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600136.51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234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2213129.80</w:t>
            </w:r>
          </w:p>
        </w:tc>
      </w:tr>
      <w:tr w:rsidR="004C0A3E" w:rsidRPr="004C0A3E" w14:paraId="5676DB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C2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4E1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DFC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2213128.87</w:t>
            </w:r>
          </w:p>
        </w:tc>
      </w:tr>
      <w:tr w:rsidR="004C0A3E" w:rsidRPr="004C0A3E" w14:paraId="32DE57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07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E29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A1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2213129.57</w:t>
            </w:r>
          </w:p>
        </w:tc>
      </w:tr>
      <w:tr w:rsidR="004C0A3E" w:rsidRPr="004C0A3E" w14:paraId="16A4D6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F4A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96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600113.86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598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2213130.06</w:t>
            </w:r>
          </w:p>
        </w:tc>
      </w:tr>
      <w:tr w:rsidR="004C0A3E" w:rsidRPr="004C0A3E" w14:paraId="2F9F16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0FF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FA7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600103.74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93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2213129.32</w:t>
            </w:r>
          </w:p>
        </w:tc>
      </w:tr>
      <w:tr w:rsidR="004C0A3E" w:rsidRPr="004C0A3E" w14:paraId="02BD79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8F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7F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600095.08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17E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2213128.65</w:t>
            </w:r>
          </w:p>
        </w:tc>
      </w:tr>
      <w:tr w:rsidR="004C0A3E" w:rsidRPr="004C0A3E" w14:paraId="68FCB5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1FD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8E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600088.78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E3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2213126.69</w:t>
            </w:r>
          </w:p>
        </w:tc>
      </w:tr>
      <w:tr w:rsidR="004C0A3E" w:rsidRPr="004C0A3E" w14:paraId="10C7B6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62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00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600083.31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84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2213124.00</w:t>
            </w:r>
          </w:p>
        </w:tc>
      </w:tr>
      <w:tr w:rsidR="004C0A3E" w:rsidRPr="004C0A3E" w14:paraId="12F2DE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4E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32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600078.49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52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2213120.74</w:t>
            </w:r>
          </w:p>
        </w:tc>
      </w:tr>
      <w:tr w:rsidR="004C0A3E" w:rsidRPr="004C0A3E" w14:paraId="32A806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FB7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C8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600073.02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DF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2213117.38</w:t>
            </w:r>
          </w:p>
        </w:tc>
      </w:tr>
      <w:tr w:rsidR="004C0A3E" w:rsidRPr="004C0A3E" w14:paraId="2A6E20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002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073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600064.68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E15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2213114.51</w:t>
            </w:r>
          </w:p>
        </w:tc>
      </w:tr>
      <w:tr w:rsidR="004C0A3E" w:rsidRPr="004C0A3E" w14:paraId="1DE115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70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D6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600058.74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26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2213110.72</w:t>
            </w:r>
          </w:p>
        </w:tc>
      </w:tr>
      <w:tr w:rsidR="004C0A3E" w:rsidRPr="004C0A3E" w14:paraId="7BE259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0BF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B0A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600050.86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DAA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2213106.63</w:t>
            </w:r>
          </w:p>
        </w:tc>
      </w:tr>
      <w:tr w:rsidR="004C0A3E" w:rsidRPr="004C0A3E" w14:paraId="098E29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4C0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C0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600044.83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31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2213102.63</w:t>
            </w:r>
          </w:p>
        </w:tc>
      </w:tr>
      <w:tr w:rsidR="004C0A3E" w:rsidRPr="004C0A3E" w14:paraId="5FB0FA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C86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D1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600038.69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5A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2213098.34</w:t>
            </w:r>
          </w:p>
        </w:tc>
      </w:tr>
      <w:tr w:rsidR="004C0A3E" w:rsidRPr="004C0A3E" w14:paraId="218226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3C1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9C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600034.87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75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2213093.59</w:t>
            </w:r>
          </w:p>
        </w:tc>
      </w:tr>
      <w:tr w:rsidR="004C0A3E" w:rsidRPr="004C0A3E" w14:paraId="231A06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19C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F20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600029.64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76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2213088.15</w:t>
            </w:r>
          </w:p>
        </w:tc>
      </w:tr>
      <w:tr w:rsidR="004C0A3E" w:rsidRPr="004C0A3E" w14:paraId="262AF6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C05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1A3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600022.58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CF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2213080.13</w:t>
            </w:r>
          </w:p>
        </w:tc>
      </w:tr>
      <w:tr w:rsidR="004C0A3E" w:rsidRPr="004C0A3E" w14:paraId="5DCD61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6F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50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600016.43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82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2213072.86</w:t>
            </w:r>
          </w:p>
        </w:tc>
      </w:tr>
      <w:tr w:rsidR="004C0A3E" w:rsidRPr="004C0A3E" w14:paraId="18D4D4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73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42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600007.14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AA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2213063.07</w:t>
            </w:r>
          </w:p>
        </w:tc>
      </w:tr>
      <w:tr w:rsidR="004C0A3E" w:rsidRPr="004C0A3E" w14:paraId="6942CA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66C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1D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599995.19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A5D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2213050.37</w:t>
            </w:r>
          </w:p>
        </w:tc>
      </w:tr>
      <w:tr w:rsidR="004C0A3E" w:rsidRPr="004C0A3E" w14:paraId="60C822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E5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EC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599980.04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98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2213032.33</w:t>
            </w:r>
          </w:p>
        </w:tc>
      </w:tr>
      <w:tr w:rsidR="004C0A3E" w:rsidRPr="004C0A3E" w14:paraId="38F3AE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13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1E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599970.02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EF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2213014.98</w:t>
            </w:r>
          </w:p>
        </w:tc>
      </w:tr>
      <w:tr w:rsidR="004C0A3E" w:rsidRPr="004C0A3E" w14:paraId="2C51F9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C8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B9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599964.11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1B6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2213004.79</w:t>
            </w:r>
          </w:p>
        </w:tc>
      </w:tr>
      <w:tr w:rsidR="004C0A3E" w:rsidRPr="004C0A3E" w14:paraId="1CCF86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ECF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A5E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599956.73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EC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2212996.69</w:t>
            </w:r>
          </w:p>
        </w:tc>
      </w:tr>
      <w:tr w:rsidR="004C0A3E" w:rsidRPr="004C0A3E" w14:paraId="6342F7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44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2D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599949.90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5A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2212990.29</w:t>
            </w:r>
          </w:p>
        </w:tc>
      </w:tr>
      <w:tr w:rsidR="004C0A3E" w:rsidRPr="004C0A3E" w14:paraId="1B1F7F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D6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558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599947.70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E6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2212988.44</w:t>
            </w:r>
          </w:p>
        </w:tc>
      </w:tr>
      <w:tr w:rsidR="004C0A3E" w:rsidRPr="004C0A3E" w14:paraId="364B07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D36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F11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599945.98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E04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2212986.90</w:t>
            </w:r>
          </w:p>
        </w:tc>
      </w:tr>
      <w:tr w:rsidR="004C0A3E" w:rsidRPr="004C0A3E" w14:paraId="0C70AA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1B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90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599940.01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07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2212983.94</w:t>
            </w:r>
          </w:p>
        </w:tc>
      </w:tr>
      <w:tr w:rsidR="004C0A3E" w:rsidRPr="004C0A3E" w14:paraId="414BA8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AA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979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56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2212981.84</w:t>
            </w:r>
          </w:p>
        </w:tc>
      </w:tr>
      <w:tr w:rsidR="004C0A3E" w:rsidRPr="004C0A3E" w14:paraId="42C06A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90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2C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6C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2212979.01</w:t>
            </w:r>
          </w:p>
        </w:tc>
      </w:tr>
      <w:tr w:rsidR="004C0A3E" w:rsidRPr="004C0A3E" w14:paraId="1D3C29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A2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29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599923.30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19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2212976.15</w:t>
            </w:r>
          </w:p>
        </w:tc>
      </w:tr>
      <w:tr w:rsidR="004C0A3E" w:rsidRPr="004C0A3E" w14:paraId="5030A6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BBB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42C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599916.19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57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2212974.67</w:t>
            </w:r>
          </w:p>
        </w:tc>
      </w:tr>
      <w:tr w:rsidR="004C0A3E" w:rsidRPr="004C0A3E" w14:paraId="59F301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BE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98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DA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2212974.18</w:t>
            </w:r>
          </w:p>
        </w:tc>
      </w:tr>
      <w:tr w:rsidR="004C0A3E" w:rsidRPr="004C0A3E" w14:paraId="4F232B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79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82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B8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2212974.29</w:t>
            </w:r>
          </w:p>
        </w:tc>
      </w:tr>
      <w:tr w:rsidR="004C0A3E" w:rsidRPr="004C0A3E" w14:paraId="54FDF3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AE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BF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B26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2212975.15</w:t>
            </w:r>
          </w:p>
        </w:tc>
      </w:tr>
      <w:tr w:rsidR="004C0A3E" w:rsidRPr="004C0A3E" w14:paraId="439BC0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DB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0DD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E4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2212977.23</w:t>
            </w:r>
          </w:p>
        </w:tc>
      </w:tr>
      <w:tr w:rsidR="004C0A3E" w:rsidRPr="004C0A3E" w14:paraId="14BDDB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61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6F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56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2212981.37</w:t>
            </w:r>
          </w:p>
        </w:tc>
      </w:tr>
      <w:tr w:rsidR="004C0A3E" w:rsidRPr="004C0A3E" w14:paraId="356C68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B8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1B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28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2212984.77</w:t>
            </w:r>
          </w:p>
        </w:tc>
      </w:tr>
      <w:tr w:rsidR="004C0A3E" w:rsidRPr="004C0A3E" w14:paraId="7446F0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36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50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599889.76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EF1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2212989.02</w:t>
            </w:r>
          </w:p>
        </w:tc>
      </w:tr>
      <w:tr w:rsidR="004C0A3E" w:rsidRPr="004C0A3E" w14:paraId="30E8A7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250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798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D9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2212992.42</w:t>
            </w:r>
          </w:p>
        </w:tc>
      </w:tr>
      <w:tr w:rsidR="004C0A3E" w:rsidRPr="004C0A3E" w14:paraId="429D1D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91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1D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67A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2212995.84</w:t>
            </w:r>
          </w:p>
        </w:tc>
      </w:tr>
      <w:tr w:rsidR="004C0A3E" w:rsidRPr="004C0A3E" w14:paraId="294162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FA2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DB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8C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2213000.22</w:t>
            </w:r>
          </w:p>
        </w:tc>
      </w:tr>
      <w:tr w:rsidR="004C0A3E" w:rsidRPr="004C0A3E" w14:paraId="1B985F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BE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9A7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FC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2213005.74</w:t>
            </w:r>
          </w:p>
        </w:tc>
      </w:tr>
      <w:tr w:rsidR="004C0A3E" w:rsidRPr="004C0A3E" w14:paraId="0733D5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B5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43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F67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2213009.63</w:t>
            </w:r>
          </w:p>
        </w:tc>
      </w:tr>
      <w:tr w:rsidR="004C0A3E" w:rsidRPr="004C0A3E" w14:paraId="7FBEB2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F5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863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CA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2213014.34</w:t>
            </w:r>
          </w:p>
        </w:tc>
      </w:tr>
      <w:tr w:rsidR="004C0A3E" w:rsidRPr="004C0A3E" w14:paraId="64A602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2A4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CDA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FB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2213019.59</w:t>
            </w:r>
          </w:p>
        </w:tc>
      </w:tr>
      <w:tr w:rsidR="004C0A3E" w:rsidRPr="004C0A3E" w14:paraId="28A168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54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AB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9D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2213023.33</w:t>
            </w:r>
          </w:p>
        </w:tc>
      </w:tr>
      <w:tr w:rsidR="004C0A3E" w:rsidRPr="004C0A3E" w14:paraId="78E67A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EF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93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BB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2213030.55</w:t>
            </w:r>
          </w:p>
        </w:tc>
      </w:tr>
      <w:tr w:rsidR="004C0A3E" w:rsidRPr="004C0A3E" w14:paraId="4D294E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6A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03C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599888.68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814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2213038.09</w:t>
            </w:r>
          </w:p>
        </w:tc>
      </w:tr>
      <w:tr w:rsidR="004C0A3E" w:rsidRPr="004C0A3E" w14:paraId="4F087C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40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89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599881.69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E9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2213046.66</w:t>
            </w:r>
          </w:p>
        </w:tc>
      </w:tr>
      <w:tr w:rsidR="004C0A3E" w:rsidRPr="004C0A3E" w14:paraId="275475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F5C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D4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599872.23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76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2213056.81</w:t>
            </w:r>
          </w:p>
        </w:tc>
      </w:tr>
      <w:tr w:rsidR="004C0A3E" w:rsidRPr="004C0A3E" w14:paraId="6BAC3D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B5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7E1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599863.05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7A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2213065.03</w:t>
            </w:r>
          </w:p>
        </w:tc>
      </w:tr>
      <w:tr w:rsidR="004C0A3E" w:rsidRPr="004C0A3E" w14:paraId="6CAFFC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8F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22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599854.79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CB5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2213074.42</w:t>
            </w:r>
          </w:p>
        </w:tc>
      </w:tr>
      <w:tr w:rsidR="004C0A3E" w:rsidRPr="004C0A3E" w14:paraId="00DE20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8E0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78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599845.57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0E0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2213082.37</w:t>
            </w:r>
          </w:p>
        </w:tc>
      </w:tr>
      <w:tr w:rsidR="004C0A3E" w:rsidRPr="004C0A3E" w14:paraId="6945D7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DA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E8A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599841.44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8B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2213084.89</w:t>
            </w:r>
          </w:p>
        </w:tc>
      </w:tr>
      <w:tr w:rsidR="004C0A3E" w:rsidRPr="004C0A3E" w14:paraId="1B43B8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D6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19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599836.42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160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2213086.63</w:t>
            </w:r>
          </w:p>
        </w:tc>
      </w:tr>
      <w:tr w:rsidR="004C0A3E" w:rsidRPr="004C0A3E" w14:paraId="7DFAC5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74B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852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599830.92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67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2213087.72</w:t>
            </w:r>
          </w:p>
        </w:tc>
      </w:tr>
      <w:tr w:rsidR="004C0A3E" w:rsidRPr="004C0A3E" w14:paraId="792D82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10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4A1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599825.09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A4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2213088.20</w:t>
            </w:r>
          </w:p>
        </w:tc>
      </w:tr>
      <w:tr w:rsidR="004C0A3E" w:rsidRPr="004C0A3E" w14:paraId="168FFB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70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07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599818.48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2DF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2213089.30</w:t>
            </w:r>
          </w:p>
        </w:tc>
      </w:tr>
      <w:tr w:rsidR="004C0A3E" w:rsidRPr="004C0A3E" w14:paraId="1AE0BF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CD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6E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599812.05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69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2213089.93</w:t>
            </w:r>
          </w:p>
        </w:tc>
      </w:tr>
      <w:tr w:rsidR="004C0A3E" w:rsidRPr="004C0A3E" w14:paraId="6B5EF9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A8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0E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599800.72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4E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2213093.23</w:t>
            </w:r>
          </w:p>
        </w:tc>
      </w:tr>
      <w:tr w:rsidR="004C0A3E" w:rsidRPr="004C0A3E" w14:paraId="0F414A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D72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722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599770.27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CE4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2213101.99</w:t>
            </w:r>
          </w:p>
        </w:tc>
      </w:tr>
      <w:tr w:rsidR="004C0A3E" w:rsidRPr="004C0A3E" w14:paraId="58977A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0E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2E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599755.08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F2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2213111.11</w:t>
            </w:r>
          </w:p>
        </w:tc>
      </w:tr>
      <w:tr w:rsidR="004C0A3E" w:rsidRPr="004C0A3E" w14:paraId="7B6F2F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4E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FC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599742.75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FB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2213116.80</w:t>
            </w:r>
          </w:p>
        </w:tc>
      </w:tr>
      <w:tr w:rsidR="004C0A3E" w:rsidRPr="004C0A3E" w14:paraId="78E7A4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DF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7E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599734.32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C93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2213122.77</w:t>
            </w:r>
          </w:p>
        </w:tc>
      </w:tr>
      <w:tr w:rsidR="004C0A3E" w:rsidRPr="004C0A3E" w14:paraId="532E16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78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69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BE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2213127.63</w:t>
            </w:r>
          </w:p>
        </w:tc>
      </w:tr>
      <w:tr w:rsidR="004C0A3E" w:rsidRPr="004C0A3E" w14:paraId="145793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DEB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4E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9A9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2213131.79</w:t>
            </w:r>
          </w:p>
        </w:tc>
      </w:tr>
      <w:tr w:rsidR="004C0A3E" w:rsidRPr="004C0A3E" w14:paraId="007EEF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3C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05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599711.94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99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2213135.80</w:t>
            </w:r>
          </w:p>
        </w:tc>
      </w:tr>
      <w:tr w:rsidR="004C0A3E" w:rsidRPr="004C0A3E" w14:paraId="285AAB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94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17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599702.84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D0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2213141.50</w:t>
            </w:r>
          </w:p>
        </w:tc>
      </w:tr>
      <w:tr w:rsidR="004C0A3E" w:rsidRPr="004C0A3E" w14:paraId="3ABC3D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289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45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599696.61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B4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2213146.66</w:t>
            </w:r>
          </w:p>
        </w:tc>
      </w:tr>
      <w:tr w:rsidR="004C0A3E" w:rsidRPr="004C0A3E" w14:paraId="0C79E7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9F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958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599691.66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0F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2213150.69</w:t>
            </w:r>
          </w:p>
        </w:tc>
      </w:tr>
      <w:tr w:rsidR="004C0A3E" w:rsidRPr="004C0A3E" w14:paraId="41D0E5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CF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D4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6C5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2213154.19</w:t>
            </w:r>
          </w:p>
        </w:tc>
      </w:tr>
      <w:tr w:rsidR="004C0A3E" w:rsidRPr="004C0A3E" w14:paraId="7D7098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7FA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1E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03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2213158.75</w:t>
            </w:r>
          </w:p>
        </w:tc>
      </w:tr>
      <w:tr w:rsidR="004C0A3E" w:rsidRPr="004C0A3E" w14:paraId="302FFD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B2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32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6D7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2213164.24</w:t>
            </w:r>
          </w:p>
        </w:tc>
      </w:tr>
      <w:tr w:rsidR="004C0A3E" w:rsidRPr="004C0A3E" w14:paraId="4C687D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A2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B0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02C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2213171.18</w:t>
            </w:r>
          </w:p>
        </w:tc>
      </w:tr>
      <w:tr w:rsidR="004C0A3E" w:rsidRPr="004C0A3E" w14:paraId="06B478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0F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9C3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C9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2213180.32</w:t>
            </w:r>
          </w:p>
        </w:tc>
      </w:tr>
      <w:tr w:rsidR="004C0A3E" w:rsidRPr="004C0A3E" w14:paraId="37C133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5C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9E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0B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2213191.85</w:t>
            </w:r>
          </w:p>
        </w:tc>
      </w:tr>
      <w:tr w:rsidR="004C0A3E" w:rsidRPr="004C0A3E" w14:paraId="460AC4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B6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87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709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2213199.42</w:t>
            </w:r>
          </w:p>
        </w:tc>
      </w:tr>
      <w:tr w:rsidR="004C0A3E" w:rsidRPr="004C0A3E" w14:paraId="797539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7A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1AD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0F8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2213210.65</w:t>
            </w:r>
          </w:p>
        </w:tc>
      </w:tr>
      <w:tr w:rsidR="004C0A3E" w:rsidRPr="004C0A3E" w14:paraId="1EA030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3B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CC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599673.67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13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2213218.05</w:t>
            </w:r>
          </w:p>
        </w:tc>
      </w:tr>
      <w:tr w:rsidR="004C0A3E" w:rsidRPr="004C0A3E" w14:paraId="255FAF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5D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219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599670.23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3FF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2213226.20</w:t>
            </w:r>
          </w:p>
        </w:tc>
      </w:tr>
      <w:tr w:rsidR="004C0A3E" w:rsidRPr="004C0A3E" w14:paraId="3CB322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30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5F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599663.74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9F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2213236.42</w:t>
            </w:r>
          </w:p>
        </w:tc>
      </w:tr>
      <w:tr w:rsidR="004C0A3E" w:rsidRPr="004C0A3E" w14:paraId="2E6B0C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A0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6D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599655.65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89A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2213246.77</w:t>
            </w:r>
          </w:p>
        </w:tc>
      </w:tr>
      <w:tr w:rsidR="004C0A3E" w:rsidRPr="004C0A3E" w14:paraId="5483ED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368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F3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599633.14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2C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2213267.62</w:t>
            </w:r>
          </w:p>
        </w:tc>
      </w:tr>
      <w:tr w:rsidR="004C0A3E" w:rsidRPr="004C0A3E" w14:paraId="7A2CA0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B29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9E9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FD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2213283.22</w:t>
            </w:r>
          </w:p>
        </w:tc>
      </w:tr>
      <w:tr w:rsidR="004C0A3E" w:rsidRPr="004C0A3E" w14:paraId="54EC90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1E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EB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80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2213288.26</w:t>
            </w:r>
          </w:p>
        </w:tc>
      </w:tr>
      <w:tr w:rsidR="004C0A3E" w:rsidRPr="004C0A3E" w14:paraId="40242C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B6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59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1AA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2213293.23</w:t>
            </w:r>
          </w:p>
        </w:tc>
      </w:tr>
      <w:tr w:rsidR="004C0A3E" w:rsidRPr="004C0A3E" w14:paraId="5811B8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A1F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AF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8E6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2213294.01</w:t>
            </w:r>
          </w:p>
        </w:tc>
      </w:tr>
      <w:tr w:rsidR="004C0A3E" w:rsidRPr="004C0A3E" w14:paraId="3308A4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B8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F9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599565.90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0F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2213292.60</w:t>
            </w:r>
          </w:p>
        </w:tc>
      </w:tr>
      <w:tr w:rsidR="004C0A3E" w:rsidRPr="004C0A3E" w14:paraId="756AD7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9A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05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599558.80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B6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2213288.67</w:t>
            </w:r>
          </w:p>
        </w:tc>
      </w:tr>
      <w:tr w:rsidR="004C0A3E" w:rsidRPr="004C0A3E" w14:paraId="0F7FA6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97B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27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860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2213283.42</w:t>
            </w:r>
          </w:p>
        </w:tc>
      </w:tr>
      <w:tr w:rsidR="004C0A3E" w:rsidRPr="004C0A3E" w14:paraId="3CCA8B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DF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668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29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2213277.23</w:t>
            </w:r>
          </w:p>
        </w:tc>
      </w:tr>
      <w:tr w:rsidR="004C0A3E" w:rsidRPr="004C0A3E" w14:paraId="27345E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2F5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33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C47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2213270.62</w:t>
            </w:r>
          </w:p>
        </w:tc>
      </w:tr>
      <w:tr w:rsidR="004C0A3E" w:rsidRPr="004C0A3E" w14:paraId="1980E5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44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53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C3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2213260.64</w:t>
            </w:r>
          </w:p>
        </w:tc>
      </w:tr>
      <w:tr w:rsidR="004C0A3E" w:rsidRPr="004C0A3E" w14:paraId="082D48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2E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90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81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2213249.67</w:t>
            </w:r>
          </w:p>
        </w:tc>
      </w:tr>
      <w:tr w:rsidR="004C0A3E" w:rsidRPr="004C0A3E" w14:paraId="575C56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C4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40B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7C0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2213239.85</w:t>
            </w:r>
          </w:p>
        </w:tc>
      </w:tr>
      <w:tr w:rsidR="004C0A3E" w:rsidRPr="004C0A3E" w14:paraId="588812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E5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9CC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76B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2213232.10</w:t>
            </w:r>
          </w:p>
        </w:tc>
      </w:tr>
      <w:tr w:rsidR="004C0A3E" w:rsidRPr="004C0A3E" w14:paraId="1F9297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0D1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BD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E2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2213223.67</w:t>
            </w:r>
          </w:p>
        </w:tc>
      </w:tr>
      <w:tr w:rsidR="004C0A3E" w:rsidRPr="004C0A3E" w14:paraId="2077D8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CDB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62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36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2213211.86</w:t>
            </w:r>
          </w:p>
        </w:tc>
      </w:tr>
      <w:tr w:rsidR="004C0A3E" w:rsidRPr="004C0A3E" w14:paraId="3815F5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A6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82D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D7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2213199.77</w:t>
            </w:r>
          </w:p>
        </w:tc>
      </w:tr>
      <w:tr w:rsidR="004C0A3E" w:rsidRPr="004C0A3E" w14:paraId="684DAF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1BA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64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29D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2213188.30</w:t>
            </w:r>
          </w:p>
        </w:tc>
      </w:tr>
      <w:tr w:rsidR="004C0A3E" w:rsidRPr="004C0A3E" w14:paraId="3C5D79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0E0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D49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B2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2213171.20</w:t>
            </w:r>
          </w:p>
        </w:tc>
      </w:tr>
      <w:tr w:rsidR="004C0A3E" w:rsidRPr="004C0A3E" w14:paraId="1B7929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D2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DA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8CE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2213157.97</w:t>
            </w:r>
          </w:p>
        </w:tc>
      </w:tr>
      <w:tr w:rsidR="004C0A3E" w:rsidRPr="004C0A3E" w14:paraId="7F404A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AC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038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D6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2213148.51</w:t>
            </w:r>
          </w:p>
        </w:tc>
      </w:tr>
      <w:tr w:rsidR="004C0A3E" w:rsidRPr="004C0A3E" w14:paraId="2882B9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7A5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CD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599606.86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C3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2213141.69</w:t>
            </w:r>
          </w:p>
        </w:tc>
      </w:tr>
      <w:tr w:rsidR="004C0A3E" w:rsidRPr="004C0A3E" w14:paraId="4A0078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DB4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17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FE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2213133.83</w:t>
            </w:r>
          </w:p>
        </w:tc>
      </w:tr>
      <w:tr w:rsidR="004C0A3E" w:rsidRPr="004C0A3E" w14:paraId="195E8D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861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29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44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2213118.88</w:t>
            </w:r>
          </w:p>
        </w:tc>
      </w:tr>
      <w:tr w:rsidR="004C0A3E" w:rsidRPr="004C0A3E" w14:paraId="213D72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50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F6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CB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2213107.57</w:t>
            </w:r>
          </w:p>
        </w:tc>
      </w:tr>
      <w:tr w:rsidR="004C0A3E" w:rsidRPr="004C0A3E" w14:paraId="6B31F7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1E4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3EF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38F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2213097.15</w:t>
            </w:r>
          </w:p>
        </w:tc>
      </w:tr>
      <w:tr w:rsidR="004C0A3E" w:rsidRPr="004C0A3E" w14:paraId="469FAB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F9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CC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8E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2213087.09</w:t>
            </w:r>
          </w:p>
        </w:tc>
      </w:tr>
      <w:tr w:rsidR="004C0A3E" w:rsidRPr="004C0A3E" w14:paraId="5E93EA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C5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85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CE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2213072.04</w:t>
            </w:r>
          </w:p>
        </w:tc>
      </w:tr>
      <w:tr w:rsidR="004C0A3E" w:rsidRPr="004C0A3E" w14:paraId="3BD789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D4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F0F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AA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2213064.85</w:t>
            </w:r>
          </w:p>
        </w:tc>
      </w:tr>
      <w:tr w:rsidR="004C0A3E" w:rsidRPr="004C0A3E" w14:paraId="70FFB8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CF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8B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F3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2213056.86</w:t>
            </w:r>
          </w:p>
        </w:tc>
      </w:tr>
      <w:tr w:rsidR="004C0A3E" w:rsidRPr="004C0A3E" w14:paraId="7D54B2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5A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1FE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00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2213045.65</w:t>
            </w:r>
          </w:p>
        </w:tc>
      </w:tr>
      <w:tr w:rsidR="004C0A3E" w:rsidRPr="004C0A3E" w14:paraId="26C3E3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32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E4B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BA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2213037.09</w:t>
            </w:r>
          </w:p>
        </w:tc>
      </w:tr>
      <w:tr w:rsidR="004C0A3E" w:rsidRPr="004C0A3E" w14:paraId="73D351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0367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D4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599612.21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CD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2213030.62</w:t>
            </w:r>
          </w:p>
        </w:tc>
      </w:tr>
      <w:tr w:rsidR="004C0A3E" w:rsidRPr="004C0A3E" w14:paraId="7ED0C7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86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61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2A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2213027.50</w:t>
            </w:r>
          </w:p>
        </w:tc>
      </w:tr>
      <w:tr w:rsidR="004C0A3E" w:rsidRPr="004C0A3E" w14:paraId="163156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CD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5F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87F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2213023.94</w:t>
            </w:r>
          </w:p>
        </w:tc>
      </w:tr>
      <w:tr w:rsidR="004C0A3E" w:rsidRPr="004C0A3E" w14:paraId="576B88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9F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E9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960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2213019.56</w:t>
            </w:r>
          </w:p>
        </w:tc>
      </w:tr>
      <w:tr w:rsidR="004C0A3E" w:rsidRPr="004C0A3E" w14:paraId="4715A1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40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740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93C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2213016.59</w:t>
            </w:r>
          </w:p>
        </w:tc>
      </w:tr>
      <w:tr w:rsidR="004C0A3E" w:rsidRPr="004C0A3E" w14:paraId="573BDD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E4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D2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69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2213013.56</w:t>
            </w:r>
          </w:p>
        </w:tc>
      </w:tr>
      <w:tr w:rsidR="004C0A3E" w:rsidRPr="004C0A3E" w14:paraId="49A287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322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83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599569.28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B68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2213010.19</w:t>
            </w:r>
          </w:p>
        </w:tc>
      </w:tr>
      <w:tr w:rsidR="004C0A3E" w:rsidRPr="004C0A3E" w14:paraId="65969A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BB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7C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DA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2213010.42</w:t>
            </w:r>
          </w:p>
        </w:tc>
      </w:tr>
      <w:tr w:rsidR="004C0A3E" w:rsidRPr="004C0A3E" w14:paraId="3EF660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63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0B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60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2213012.76</w:t>
            </w:r>
          </w:p>
        </w:tc>
      </w:tr>
      <w:tr w:rsidR="004C0A3E" w:rsidRPr="004C0A3E" w14:paraId="6F5091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0B5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CD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BE2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2213013.34</w:t>
            </w:r>
          </w:p>
        </w:tc>
      </w:tr>
      <w:tr w:rsidR="004C0A3E" w:rsidRPr="004C0A3E" w14:paraId="65334A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A2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B1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3B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2213012.05</w:t>
            </w:r>
          </w:p>
        </w:tc>
      </w:tr>
      <w:tr w:rsidR="004C0A3E" w:rsidRPr="004C0A3E" w14:paraId="352DA9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473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2B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3CE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2213005.09</w:t>
            </w:r>
          </w:p>
        </w:tc>
      </w:tr>
      <w:tr w:rsidR="004C0A3E" w:rsidRPr="004C0A3E" w14:paraId="6EE0B8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F4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44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7C6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2213002.76</w:t>
            </w:r>
          </w:p>
        </w:tc>
      </w:tr>
      <w:tr w:rsidR="004C0A3E" w:rsidRPr="004C0A3E" w14:paraId="65EF11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71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6C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599488.73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5A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2212998.07</w:t>
            </w:r>
          </w:p>
        </w:tc>
      </w:tr>
      <w:tr w:rsidR="004C0A3E" w:rsidRPr="004C0A3E" w14:paraId="6192EB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7D0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DF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729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2212995.10</w:t>
            </w:r>
          </w:p>
        </w:tc>
      </w:tr>
      <w:tr w:rsidR="004C0A3E" w:rsidRPr="004C0A3E" w14:paraId="654C60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DC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D2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0EF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2212993.44</w:t>
            </w:r>
          </w:p>
        </w:tc>
      </w:tr>
      <w:tr w:rsidR="004C0A3E" w:rsidRPr="004C0A3E" w14:paraId="4428FD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8A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510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69C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2212991.36</w:t>
            </w:r>
          </w:p>
        </w:tc>
      </w:tr>
      <w:tr w:rsidR="004C0A3E" w:rsidRPr="004C0A3E" w14:paraId="563ACC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41C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FE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9C1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2212990.83</w:t>
            </w:r>
          </w:p>
        </w:tc>
      </w:tr>
      <w:tr w:rsidR="004C0A3E" w:rsidRPr="004C0A3E" w14:paraId="4CDF96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18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6D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DD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2212991.41</w:t>
            </w:r>
          </w:p>
        </w:tc>
      </w:tr>
      <w:tr w:rsidR="004C0A3E" w:rsidRPr="004C0A3E" w14:paraId="385891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C2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40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DD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2212992.45</w:t>
            </w:r>
          </w:p>
        </w:tc>
      </w:tr>
      <w:tr w:rsidR="004C0A3E" w:rsidRPr="004C0A3E" w14:paraId="6E6D72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64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2D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858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2212992.22</w:t>
            </w:r>
          </w:p>
        </w:tc>
      </w:tr>
      <w:tr w:rsidR="004C0A3E" w:rsidRPr="004C0A3E" w14:paraId="5C1367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15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72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599446.15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586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2212996.43</w:t>
            </w:r>
          </w:p>
        </w:tc>
      </w:tr>
      <w:tr w:rsidR="004C0A3E" w:rsidRPr="004C0A3E" w14:paraId="0AAA43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0B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FC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96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2213000.52</w:t>
            </w:r>
          </w:p>
        </w:tc>
      </w:tr>
      <w:tr w:rsidR="004C0A3E" w:rsidRPr="004C0A3E" w14:paraId="1D8849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D38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F08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8A0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2213004.11</w:t>
            </w:r>
          </w:p>
        </w:tc>
      </w:tr>
      <w:tr w:rsidR="004C0A3E" w:rsidRPr="004C0A3E" w14:paraId="346547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AEE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838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64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2213004.97</w:t>
            </w:r>
          </w:p>
        </w:tc>
      </w:tr>
      <w:tr w:rsidR="004C0A3E" w:rsidRPr="004C0A3E" w14:paraId="7601FB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8B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68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599456.11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3EE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2213002.54</w:t>
            </w:r>
          </w:p>
        </w:tc>
      </w:tr>
      <w:tr w:rsidR="004C0A3E" w:rsidRPr="004C0A3E" w14:paraId="514AEA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98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6E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7C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2213003.42</w:t>
            </w:r>
          </w:p>
        </w:tc>
      </w:tr>
      <w:tr w:rsidR="004C0A3E" w:rsidRPr="004C0A3E" w14:paraId="68E426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22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82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27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2213004.00</w:t>
            </w:r>
          </w:p>
        </w:tc>
      </w:tr>
      <w:tr w:rsidR="004C0A3E" w:rsidRPr="004C0A3E" w14:paraId="1EF9B3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8C0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B47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E97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2213008.96</w:t>
            </w:r>
          </w:p>
        </w:tc>
      </w:tr>
      <w:tr w:rsidR="004C0A3E" w:rsidRPr="004C0A3E" w14:paraId="5194B8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73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D81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59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2213012.67</w:t>
            </w:r>
          </w:p>
        </w:tc>
      </w:tr>
      <w:tr w:rsidR="004C0A3E" w:rsidRPr="004C0A3E" w14:paraId="08DF56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934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353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3D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2213014.21</w:t>
            </w:r>
          </w:p>
        </w:tc>
      </w:tr>
      <w:tr w:rsidR="004C0A3E" w:rsidRPr="004C0A3E" w14:paraId="2A66D0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5B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43F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57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2213017.60</w:t>
            </w:r>
          </w:p>
        </w:tc>
      </w:tr>
      <w:tr w:rsidR="004C0A3E" w:rsidRPr="004C0A3E" w14:paraId="47DF33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BC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BFA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61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2213023.65</w:t>
            </w:r>
          </w:p>
        </w:tc>
      </w:tr>
      <w:tr w:rsidR="004C0A3E" w:rsidRPr="004C0A3E" w14:paraId="0482CF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1C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DE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68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2213029.13</w:t>
            </w:r>
          </w:p>
        </w:tc>
      </w:tr>
      <w:tr w:rsidR="004C0A3E" w:rsidRPr="004C0A3E" w14:paraId="10DFB9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AB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F5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F4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2213034.45</w:t>
            </w:r>
          </w:p>
        </w:tc>
      </w:tr>
      <w:tr w:rsidR="004C0A3E" w:rsidRPr="004C0A3E" w14:paraId="5532F9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CB9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3EB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68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2213040.39</w:t>
            </w:r>
          </w:p>
        </w:tc>
      </w:tr>
      <w:tr w:rsidR="004C0A3E" w:rsidRPr="004C0A3E" w14:paraId="61F7C0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31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6D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ED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2213056.72</w:t>
            </w:r>
          </w:p>
        </w:tc>
      </w:tr>
      <w:tr w:rsidR="004C0A3E" w:rsidRPr="004C0A3E" w14:paraId="124258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71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1A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599508.80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D8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2213068.78</w:t>
            </w:r>
          </w:p>
        </w:tc>
      </w:tr>
      <w:tr w:rsidR="004C0A3E" w:rsidRPr="004C0A3E" w14:paraId="06EE86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89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508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01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2213077.21</w:t>
            </w:r>
          </w:p>
        </w:tc>
      </w:tr>
      <w:tr w:rsidR="004C0A3E" w:rsidRPr="004C0A3E" w14:paraId="7CF588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93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A8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599503.37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3A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2213082.08</w:t>
            </w:r>
          </w:p>
        </w:tc>
      </w:tr>
      <w:tr w:rsidR="004C0A3E" w:rsidRPr="004C0A3E" w14:paraId="0A0263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18D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532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47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2213083.42</w:t>
            </w:r>
          </w:p>
        </w:tc>
      </w:tr>
      <w:tr w:rsidR="004C0A3E" w:rsidRPr="004C0A3E" w14:paraId="09FD01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60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7B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A0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2213079.74</w:t>
            </w:r>
          </w:p>
        </w:tc>
      </w:tr>
      <w:tr w:rsidR="004C0A3E" w:rsidRPr="004C0A3E" w14:paraId="1D38B8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0E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57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7B6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2213075.60</w:t>
            </w:r>
          </w:p>
        </w:tc>
      </w:tr>
      <w:tr w:rsidR="004C0A3E" w:rsidRPr="004C0A3E" w14:paraId="04409C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29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D2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2E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2213067.37</w:t>
            </w:r>
          </w:p>
        </w:tc>
      </w:tr>
      <w:tr w:rsidR="004C0A3E" w:rsidRPr="004C0A3E" w14:paraId="091D0C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DF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F1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3C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2213059.04</w:t>
            </w:r>
          </w:p>
        </w:tc>
      </w:tr>
      <w:tr w:rsidR="004C0A3E" w:rsidRPr="004C0A3E" w14:paraId="089EDF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91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10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7F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2213048.12</w:t>
            </w:r>
          </w:p>
        </w:tc>
      </w:tr>
      <w:tr w:rsidR="004C0A3E" w:rsidRPr="004C0A3E" w14:paraId="35B1D2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F2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D1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6D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2213041.55</w:t>
            </w:r>
          </w:p>
        </w:tc>
      </w:tr>
      <w:tr w:rsidR="004C0A3E" w:rsidRPr="004C0A3E" w14:paraId="4D5FF2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4B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63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599526.33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4F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2213034.58</w:t>
            </w:r>
          </w:p>
        </w:tc>
      </w:tr>
      <w:tr w:rsidR="004C0A3E" w:rsidRPr="004C0A3E" w14:paraId="07562E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0E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D8C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00F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2213029.62</w:t>
            </w:r>
          </w:p>
        </w:tc>
      </w:tr>
      <w:tr w:rsidR="004C0A3E" w:rsidRPr="004C0A3E" w14:paraId="46D9D8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3B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F9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B7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2213026.99</w:t>
            </w:r>
          </w:p>
        </w:tc>
      </w:tr>
      <w:tr w:rsidR="004C0A3E" w:rsidRPr="004C0A3E" w14:paraId="47C690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6A8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8C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09A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2213025.22</w:t>
            </w:r>
          </w:p>
        </w:tc>
      </w:tr>
      <w:tr w:rsidR="004C0A3E" w:rsidRPr="004C0A3E" w14:paraId="45489D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45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45B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599546.11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A782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2213023.83</w:t>
            </w:r>
          </w:p>
        </w:tc>
      </w:tr>
      <w:tr w:rsidR="004C0A3E" w:rsidRPr="004C0A3E" w14:paraId="5D8E62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41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DC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B8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2213024.26</w:t>
            </w:r>
          </w:p>
        </w:tc>
      </w:tr>
      <w:tr w:rsidR="004C0A3E" w:rsidRPr="004C0A3E" w14:paraId="748FB7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CD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68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599567.35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03A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2213024.69</w:t>
            </w:r>
          </w:p>
        </w:tc>
      </w:tr>
      <w:tr w:rsidR="004C0A3E" w:rsidRPr="004C0A3E" w14:paraId="2243AE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A31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023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6F7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2213027.88</w:t>
            </w:r>
          </w:p>
        </w:tc>
      </w:tr>
      <w:tr w:rsidR="004C0A3E" w:rsidRPr="004C0A3E" w14:paraId="0B0840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CE2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6F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CF5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2213032.31</w:t>
            </w:r>
          </w:p>
        </w:tc>
      </w:tr>
      <w:tr w:rsidR="004C0A3E" w:rsidRPr="004C0A3E" w14:paraId="56D050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D1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4A0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3E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2213036.28</w:t>
            </w:r>
          </w:p>
        </w:tc>
      </w:tr>
      <w:tr w:rsidR="004C0A3E" w:rsidRPr="004C0A3E" w14:paraId="422365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CB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1A5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E50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2213041.61</w:t>
            </w:r>
          </w:p>
        </w:tc>
      </w:tr>
      <w:tr w:rsidR="004C0A3E" w:rsidRPr="004C0A3E" w14:paraId="6513DA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C0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88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E41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2213052.50</w:t>
            </w:r>
          </w:p>
        </w:tc>
      </w:tr>
      <w:tr w:rsidR="004C0A3E" w:rsidRPr="004C0A3E" w14:paraId="6370FB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A9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1E6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DEB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2213064.10</w:t>
            </w:r>
          </w:p>
        </w:tc>
      </w:tr>
      <w:tr w:rsidR="004C0A3E" w:rsidRPr="004C0A3E" w14:paraId="400874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F2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1A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5C8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2213074.44</w:t>
            </w:r>
          </w:p>
        </w:tc>
      </w:tr>
      <w:tr w:rsidR="004C0A3E" w:rsidRPr="004C0A3E" w14:paraId="2D8E4D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6F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647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D1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2213086.07</w:t>
            </w:r>
          </w:p>
        </w:tc>
      </w:tr>
      <w:tr w:rsidR="004C0A3E" w:rsidRPr="004C0A3E" w14:paraId="529737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0D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03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7BD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2213095.41</w:t>
            </w:r>
          </w:p>
        </w:tc>
      </w:tr>
      <w:tr w:rsidR="004C0A3E" w:rsidRPr="004C0A3E" w14:paraId="065088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C2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F9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27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2213103.92</w:t>
            </w:r>
          </w:p>
        </w:tc>
      </w:tr>
      <w:tr w:rsidR="004C0A3E" w:rsidRPr="004C0A3E" w14:paraId="735A6E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FF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2A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BD4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2213112.01</w:t>
            </w:r>
          </w:p>
        </w:tc>
      </w:tr>
      <w:tr w:rsidR="004C0A3E" w:rsidRPr="004C0A3E" w14:paraId="140732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4B2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DA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1B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2213117.09</w:t>
            </w:r>
          </w:p>
        </w:tc>
      </w:tr>
      <w:tr w:rsidR="004C0A3E" w:rsidRPr="004C0A3E" w14:paraId="7BBE0C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8F3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42B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D7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2213122.94</w:t>
            </w:r>
          </w:p>
        </w:tc>
      </w:tr>
      <w:tr w:rsidR="004C0A3E" w:rsidRPr="004C0A3E" w14:paraId="6C7640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48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502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EB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2213131.42</w:t>
            </w:r>
          </w:p>
        </w:tc>
      </w:tr>
      <w:tr w:rsidR="004C0A3E" w:rsidRPr="004C0A3E" w14:paraId="3E57E0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D0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19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599565.56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BA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2213140.93</w:t>
            </w:r>
          </w:p>
        </w:tc>
      </w:tr>
      <w:tr w:rsidR="004C0A3E" w:rsidRPr="004C0A3E" w14:paraId="0802CB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8FC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16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78C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2213149.52</w:t>
            </w:r>
          </w:p>
        </w:tc>
      </w:tr>
      <w:tr w:rsidR="004C0A3E" w:rsidRPr="004C0A3E" w14:paraId="124B1D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86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201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29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2213160.67</w:t>
            </w:r>
          </w:p>
        </w:tc>
      </w:tr>
      <w:tr w:rsidR="004C0A3E" w:rsidRPr="004C0A3E" w14:paraId="638E1C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86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677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92C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2213174.93</w:t>
            </w:r>
          </w:p>
        </w:tc>
      </w:tr>
      <w:tr w:rsidR="004C0A3E" w:rsidRPr="004C0A3E" w14:paraId="0FACC6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828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D75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A2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2213190.26</w:t>
            </w:r>
          </w:p>
        </w:tc>
      </w:tr>
      <w:tr w:rsidR="004C0A3E" w:rsidRPr="004C0A3E" w14:paraId="1469C7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87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0A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53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2213213.48</w:t>
            </w:r>
          </w:p>
        </w:tc>
      </w:tr>
      <w:tr w:rsidR="004C0A3E" w:rsidRPr="004C0A3E" w14:paraId="321A9C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9B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3D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5B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2213219.78</w:t>
            </w:r>
          </w:p>
        </w:tc>
      </w:tr>
      <w:tr w:rsidR="004C0A3E" w:rsidRPr="004C0A3E" w14:paraId="347B8C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643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B3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413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2213222.85</w:t>
            </w:r>
          </w:p>
        </w:tc>
      </w:tr>
      <w:tr w:rsidR="004C0A3E" w:rsidRPr="004C0A3E" w14:paraId="39037B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47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4B0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8E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2213224.14</w:t>
            </w:r>
          </w:p>
        </w:tc>
      </w:tr>
      <w:tr w:rsidR="004C0A3E" w:rsidRPr="004C0A3E" w14:paraId="0791BA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6B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533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599503.39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53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2213224.71</w:t>
            </w:r>
          </w:p>
        </w:tc>
      </w:tr>
      <w:tr w:rsidR="004C0A3E" w:rsidRPr="004C0A3E" w14:paraId="5A4015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92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27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F3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2213224.30</w:t>
            </w:r>
          </w:p>
        </w:tc>
      </w:tr>
      <w:tr w:rsidR="004C0A3E" w:rsidRPr="004C0A3E" w14:paraId="760F50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01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7C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599499.22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62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2213223.13</w:t>
            </w:r>
          </w:p>
        </w:tc>
      </w:tr>
      <w:tr w:rsidR="004C0A3E" w:rsidRPr="004C0A3E" w14:paraId="48399E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59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FE7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D68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2213220.94</w:t>
            </w:r>
          </w:p>
        </w:tc>
      </w:tr>
      <w:tr w:rsidR="004C0A3E" w:rsidRPr="004C0A3E" w14:paraId="499703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544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06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04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2213216.44</w:t>
            </w:r>
          </w:p>
        </w:tc>
      </w:tr>
      <w:tr w:rsidR="004C0A3E" w:rsidRPr="004C0A3E" w14:paraId="418CF2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EE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25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39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2213212.47</w:t>
            </w:r>
          </w:p>
        </w:tc>
      </w:tr>
      <w:tr w:rsidR="004C0A3E" w:rsidRPr="004C0A3E" w14:paraId="48D15A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31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B1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9B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2213205.73</w:t>
            </w:r>
          </w:p>
        </w:tc>
      </w:tr>
      <w:tr w:rsidR="004C0A3E" w:rsidRPr="004C0A3E" w14:paraId="658D52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84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29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22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2213194.57</w:t>
            </w:r>
          </w:p>
        </w:tc>
      </w:tr>
      <w:tr w:rsidR="004C0A3E" w:rsidRPr="004C0A3E" w14:paraId="2145CE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28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F6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599473.39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52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2213186.40</w:t>
            </w:r>
          </w:p>
        </w:tc>
      </w:tr>
      <w:tr w:rsidR="004C0A3E" w:rsidRPr="004C0A3E" w14:paraId="6C9083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63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D0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1C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2213181.83</w:t>
            </w:r>
          </w:p>
        </w:tc>
      </w:tr>
      <w:tr w:rsidR="004C0A3E" w:rsidRPr="004C0A3E" w14:paraId="46D481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F5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08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599469.47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A6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2213177.38</w:t>
            </w:r>
          </w:p>
        </w:tc>
      </w:tr>
      <w:tr w:rsidR="004C0A3E" w:rsidRPr="004C0A3E" w14:paraId="0D4A9B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B9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42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BB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2213172.00</w:t>
            </w:r>
          </w:p>
        </w:tc>
      </w:tr>
      <w:tr w:rsidR="004C0A3E" w:rsidRPr="004C0A3E" w14:paraId="0C9182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88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B5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A2D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2213168.02</w:t>
            </w:r>
          </w:p>
        </w:tc>
      </w:tr>
      <w:tr w:rsidR="004C0A3E" w:rsidRPr="004C0A3E" w14:paraId="762ED2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06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8A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20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2213162.62</w:t>
            </w:r>
          </w:p>
        </w:tc>
      </w:tr>
      <w:tr w:rsidR="004C0A3E" w:rsidRPr="004C0A3E" w14:paraId="0240B5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94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3EE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60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2213159.36</w:t>
            </w:r>
          </w:p>
        </w:tc>
      </w:tr>
      <w:tr w:rsidR="004C0A3E" w:rsidRPr="004C0A3E" w14:paraId="4AFBCE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8C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CF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51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2213155.58</w:t>
            </w:r>
          </w:p>
        </w:tc>
      </w:tr>
      <w:tr w:rsidR="004C0A3E" w:rsidRPr="004C0A3E" w14:paraId="57F694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BFB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E0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C8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2213150.86</w:t>
            </w:r>
          </w:p>
        </w:tc>
      </w:tr>
      <w:tr w:rsidR="004C0A3E" w:rsidRPr="004C0A3E" w14:paraId="20933C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9C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37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C19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2213145.67</w:t>
            </w:r>
          </w:p>
        </w:tc>
      </w:tr>
      <w:tr w:rsidR="004C0A3E" w:rsidRPr="004C0A3E" w14:paraId="4FBF3A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D3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B1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43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2213140.00</w:t>
            </w:r>
          </w:p>
        </w:tc>
      </w:tr>
      <w:tr w:rsidR="004C0A3E" w:rsidRPr="004C0A3E" w14:paraId="011102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EC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71B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A4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2213130.56</w:t>
            </w:r>
          </w:p>
        </w:tc>
      </w:tr>
      <w:tr w:rsidR="004C0A3E" w:rsidRPr="004C0A3E" w14:paraId="42280C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22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C3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7D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2213120.29</w:t>
            </w:r>
          </w:p>
        </w:tc>
      </w:tr>
      <w:tr w:rsidR="004C0A3E" w:rsidRPr="004C0A3E" w14:paraId="70A839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CB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D4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5B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2213109.33</w:t>
            </w:r>
          </w:p>
        </w:tc>
      </w:tr>
      <w:tr w:rsidR="004C0A3E" w:rsidRPr="004C0A3E" w14:paraId="60B960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06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58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599432.88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D7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2213103.65</w:t>
            </w:r>
          </w:p>
        </w:tc>
      </w:tr>
      <w:tr w:rsidR="004C0A3E" w:rsidRPr="004C0A3E" w14:paraId="501388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E0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17E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DCE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2213093.45</w:t>
            </w:r>
          </w:p>
        </w:tc>
      </w:tr>
      <w:tr w:rsidR="004C0A3E" w:rsidRPr="004C0A3E" w14:paraId="74E885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580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D7B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54A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2213084.35</w:t>
            </w:r>
          </w:p>
        </w:tc>
      </w:tr>
      <w:tr w:rsidR="004C0A3E" w:rsidRPr="004C0A3E" w14:paraId="4DD8FD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6D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2B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20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2213070.04</w:t>
            </w:r>
          </w:p>
        </w:tc>
      </w:tr>
      <w:tr w:rsidR="004C0A3E" w:rsidRPr="004C0A3E" w14:paraId="0682C1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2F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5E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33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2213056.77</w:t>
            </w:r>
          </w:p>
        </w:tc>
      </w:tr>
      <w:tr w:rsidR="004C0A3E" w:rsidRPr="004C0A3E" w14:paraId="4A87B6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5F4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802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599370.24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90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2213042.20</w:t>
            </w:r>
          </w:p>
        </w:tc>
      </w:tr>
      <w:tr w:rsidR="004C0A3E" w:rsidRPr="004C0A3E" w14:paraId="003DDC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1A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FAC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599362.27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6F4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2213024.61</w:t>
            </w:r>
          </w:p>
        </w:tc>
      </w:tr>
      <w:tr w:rsidR="004C0A3E" w:rsidRPr="004C0A3E" w14:paraId="227A16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FF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F8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599353.53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E8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2213006.50</w:t>
            </w:r>
          </w:p>
        </w:tc>
      </w:tr>
      <w:tr w:rsidR="004C0A3E" w:rsidRPr="004C0A3E" w14:paraId="1BD5CE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723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C2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599347.03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76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2212989.96</w:t>
            </w:r>
          </w:p>
        </w:tc>
      </w:tr>
      <w:tr w:rsidR="004C0A3E" w:rsidRPr="004C0A3E" w14:paraId="615CB5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E50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67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74B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2212974.98</w:t>
            </w:r>
          </w:p>
        </w:tc>
      </w:tr>
      <w:tr w:rsidR="004C0A3E" w:rsidRPr="004C0A3E" w14:paraId="629C0B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73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DE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48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2212965.40</w:t>
            </w:r>
          </w:p>
        </w:tc>
      </w:tr>
      <w:tr w:rsidR="004C0A3E" w:rsidRPr="004C0A3E" w14:paraId="13935A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FD6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4C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A7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2212950.66</w:t>
            </w:r>
          </w:p>
        </w:tc>
      </w:tr>
      <w:tr w:rsidR="004C0A3E" w:rsidRPr="004C0A3E" w14:paraId="67BBA7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74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069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599301.38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92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2212937.35</w:t>
            </w:r>
          </w:p>
        </w:tc>
      </w:tr>
      <w:tr w:rsidR="004C0A3E" w:rsidRPr="004C0A3E" w14:paraId="43481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6E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B0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599326.22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67F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2212875.54</w:t>
            </w:r>
          </w:p>
        </w:tc>
      </w:tr>
      <w:tr w:rsidR="004C0A3E" w:rsidRPr="004C0A3E" w14:paraId="715E3D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AAE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75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8F7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2212877.41</w:t>
            </w:r>
          </w:p>
        </w:tc>
      </w:tr>
      <w:tr w:rsidR="004C0A3E" w:rsidRPr="004C0A3E" w14:paraId="47F982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90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7E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599347.37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22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2212877.44</w:t>
            </w:r>
          </w:p>
        </w:tc>
      </w:tr>
      <w:tr w:rsidR="004C0A3E" w:rsidRPr="004C0A3E" w14:paraId="180404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1B4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89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599357.32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EF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2212874.80</w:t>
            </w:r>
          </w:p>
        </w:tc>
      </w:tr>
      <w:tr w:rsidR="004C0A3E" w:rsidRPr="004C0A3E" w14:paraId="08C3AD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8E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22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7E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2212873.45</w:t>
            </w:r>
          </w:p>
        </w:tc>
      </w:tr>
      <w:tr w:rsidR="004C0A3E" w:rsidRPr="004C0A3E" w14:paraId="1414F0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C03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BE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599376.67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50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2212873.35</w:t>
            </w:r>
          </w:p>
        </w:tc>
      </w:tr>
      <w:tr w:rsidR="004C0A3E" w:rsidRPr="004C0A3E" w14:paraId="017EDD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817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33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599386.09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35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2212870.98</w:t>
            </w:r>
          </w:p>
        </w:tc>
      </w:tr>
      <w:tr w:rsidR="004C0A3E" w:rsidRPr="004C0A3E" w14:paraId="433B13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D49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2F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599393.67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083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2212868.17</w:t>
            </w:r>
          </w:p>
        </w:tc>
      </w:tr>
      <w:tr w:rsidR="004C0A3E" w:rsidRPr="004C0A3E" w14:paraId="2A05BC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04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2C2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429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2212860.99</w:t>
            </w:r>
          </w:p>
        </w:tc>
      </w:tr>
      <w:tr w:rsidR="004C0A3E" w:rsidRPr="004C0A3E" w14:paraId="4BE249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BB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78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75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2212852.21</w:t>
            </w:r>
          </w:p>
        </w:tc>
      </w:tr>
      <w:tr w:rsidR="004C0A3E" w:rsidRPr="004C0A3E" w14:paraId="4B0D95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2B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50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D9D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2212845.40</w:t>
            </w:r>
          </w:p>
        </w:tc>
      </w:tr>
      <w:tr w:rsidR="004C0A3E" w:rsidRPr="004C0A3E" w14:paraId="7B1C7D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59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AD6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D6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2212830.46</w:t>
            </w:r>
          </w:p>
        </w:tc>
      </w:tr>
      <w:tr w:rsidR="004C0A3E" w:rsidRPr="004C0A3E" w14:paraId="33032C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46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70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599429.03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500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2212818.39</w:t>
            </w:r>
          </w:p>
        </w:tc>
      </w:tr>
      <w:tr w:rsidR="004C0A3E" w:rsidRPr="004C0A3E" w14:paraId="6C3047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9D1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2A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6C8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2212810.75</w:t>
            </w:r>
          </w:p>
        </w:tc>
      </w:tr>
      <w:tr w:rsidR="004C0A3E" w:rsidRPr="004C0A3E" w14:paraId="5E16D0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61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072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32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2212796.46</w:t>
            </w:r>
          </w:p>
        </w:tc>
      </w:tr>
      <w:tr w:rsidR="004C0A3E" w:rsidRPr="004C0A3E" w14:paraId="0163B2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7F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A1A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03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2212779.58</w:t>
            </w:r>
          </w:p>
        </w:tc>
      </w:tr>
      <w:tr w:rsidR="004C0A3E" w:rsidRPr="004C0A3E" w14:paraId="462526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34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CB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2A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2212771.08</w:t>
            </w:r>
          </w:p>
        </w:tc>
      </w:tr>
      <w:tr w:rsidR="004C0A3E" w:rsidRPr="004C0A3E" w14:paraId="461F49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53A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16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A0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2212761.54</w:t>
            </w:r>
          </w:p>
        </w:tc>
      </w:tr>
      <w:tr w:rsidR="004C0A3E" w:rsidRPr="004C0A3E" w14:paraId="3B2B8E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4C8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DF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720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2212747.66</w:t>
            </w:r>
          </w:p>
        </w:tc>
      </w:tr>
      <w:tr w:rsidR="004C0A3E" w:rsidRPr="004C0A3E" w14:paraId="762F87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64B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E12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6D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2212736.17</w:t>
            </w:r>
          </w:p>
        </w:tc>
      </w:tr>
      <w:tr w:rsidR="004C0A3E" w:rsidRPr="004C0A3E" w14:paraId="59152B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4A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DA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A8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2212719.06</w:t>
            </w:r>
          </w:p>
        </w:tc>
      </w:tr>
      <w:tr w:rsidR="004C0A3E" w:rsidRPr="004C0A3E" w14:paraId="22E5D2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4D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14A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2EE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2212718.55</w:t>
            </w:r>
          </w:p>
        </w:tc>
      </w:tr>
      <w:tr w:rsidR="004C0A3E" w:rsidRPr="004C0A3E" w14:paraId="1BFC86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E56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F3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9C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2212701.97</w:t>
            </w:r>
          </w:p>
        </w:tc>
      </w:tr>
      <w:tr w:rsidR="004C0A3E" w:rsidRPr="004C0A3E" w14:paraId="4D9E5C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04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9C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B5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2212695.42</w:t>
            </w:r>
          </w:p>
        </w:tc>
      </w:tr>
      <w:tr w:rsidR="004C0A3E" w:rsidRPr="004C0A3E" w14:paraId="1232D8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FB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0C5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0F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2212688.33</w:t>
            </w:r>
          </w:p>
        </w:tc>
      </w:tr>
      <w:tr w:rsidR="004C0A3E" w:rsidRPr="004C0A3E" w14:paraId="312B8D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5C9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12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8E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2212684.74</w:t>
            </w:r>
          </w:p>
        </w:tc>
      </w:tr>
      <w:tr w:rsidR="004C0A3E" w:rsidRPr="004C0A3E" w14:paraId="1611B1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ED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F22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CE8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2212684.13</w:t>
            </w:r>
          </w:p>
        </w:tc>
      </w:tr>
      <w:tr w:rsidR="004C0A3E" w:rsidRPr="004C0A3E" w14:paraId="1975E0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26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05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85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2212694.56</w:t>
            </w:r>
          </w:p>
        </w:tc>
      </w:tr>
      <w:tr w:rsidR="004C0A3E" w:rsidRPr="004C0A3E" w14:paraId="0F9850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DFB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A2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828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2212692.17</w:t>
            </w:r>
          </w:p>
        </w:tc>
      </w:tr>
      <w:tr w:rsidR="004C0A3E" w:rsidRPr="004C0A3E" w14:paraId="32638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DA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07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DC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2212659.63</w:t>
            </w:r>
          </w:p>
        </w:tc>
      </w:tr>
      <w:tr w:rsidR="004C0A3E" w:rsidRPr="004C0A3E" w14:paraId="21D903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5D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A9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90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2212738.79</w:t>
            </w:r>
          </w:p>
        </w:tc>
      </w:tr>
      <w:tr w:rsidR="004C0A3E" w:rsidRPr="004C0A3E" w14:paraId="20F031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CDB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751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46C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2212743.65</w:t>
            </w:r>
          </w:p>
        </w:tc>
      </w:tr>
      <w:tr w:rsidR="004C0A3E" w:rsidRPr="004C0A3E" w14:paraId="72B53C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47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6A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5E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2212761.60</w:t>
            </w:r>
          </w:p>
        </w:tc>
      </w:tr>
      <w:tr w:rsidR="004C0A3E" w:rsidRPr="004C0A3E" w14:paraId="3A4C12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C3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B1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DA4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2212763.67</w:t>
            </w:r>
          </w:p>
        </w:tc>
      </w:tr>
      <w:tr w:rsidR="004C0A3E" w:rsidRPr="004C0A3E" w14:paraId="1E55EF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C36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0F6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AEA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2212935.45</w:t>
            </w:r>
          </w:p>
        </w:tc>
      </w:tr>
      <w:tr w:rsidR="004C0A3E" w:rsidRPr="004C0A3E" w14:paraId="74CCC0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42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93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553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2212926.99</w:t>
            </w:r>
          </w:p>
        </w:tc>
      </w:tr>
      <w:tr w:rsidR="004C0A3E" w:rsidRPr="004C0A3E" w14:paraId="346BFC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3B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071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23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2212937.94</w:t>
            </w:r>
          </w:p>
        </w:tc>
      </w:tr>
      <w:tr w:rsidR="004C0A3E" w:rsidRPr="004C0A3E" w14:paraId="576E15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134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B9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EDA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2212956.06</w:t>
            </w:r>
          </w:p>
        </w:tc>
      </w:tr>
      <w:tr w:rsidR="004C0A3E" w:rsidRPr="004C0A3E" w14:paraId="62F0D4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BD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9B7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260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2212945.16</w:t>
            </w:r>
          </w:p>
        </w:tc>
      </w:tr>
      <w:tr w:rsidR="004C0A3E" w:rsidRPr="004C0A3E" w14:paraId="09EE87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05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1C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34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2212936.38</w:t>
            </w:r>
          </w:p>
        </w:tc>
      </w:tr>
      <w:tr w:rsidR="004C0A3E" w:rsidRPr="004C0A3E" w14:paraId="61FD72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FEB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FC1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A4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2212764.42</w:t>
            </w:r>
          </w:p>
        </w:tc>
      </w:tr>
      <w:tr w:rsidR="004C0A3E" w:rsidRPr="004C0A3E" w14:paraId="3E911C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05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7E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139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2212771.18</w:t>
            </w:r>
          </w:p>
        </w:tc>
      </w:tr>
      <w:tr w:rsidR="004C0A3E" w:rsidRPr="004C0A3E" w14:paraId="5F933D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CE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0A3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F0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2212805.90</w:t>
            </w:r>
          </w:p>
        </w:tc>
      </w:tr>
      <w:tr w:rsidR="004C0A3E" w:rsidRPr="004C0A3E" w14:paraId="3E2EC0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C12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BC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599648.03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DC5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2212823.85</w:t>
            </w:r>
          </w:p>
        </w:tc>
      </w:tr>
      <w:tr w:rsidR="004C0A3E" w:rsidRPr="004C0A3E" w14:paraId="29B06E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02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A0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599712.67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F5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2212815.47</w:t>
            </w:r>
          </w:p>
        </w:tc>
      </w:tr>
      <w:tr w:rsidR="004C0A3E" w:rsidRPr="004C0A3E" w14:paraId="341E6C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44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AC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599766.54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857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2212799.91</w:t>
            </w:r>
          </w:p>
        </w:tc>
      </w:tr>
      <w:tr w:rsidR="004C0A3E" w:rsidRPr="004C0A3E" w14:paraId="402FE0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2B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B8D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599794.07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B6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2212764.00</w:t>
            </w:r>
          </w:p>
        </w:tc>
      </w:tr>
      <w:tr w:rsidR="004C0A3E" w:rsidRPr="004C0A3E" w14:paraId="4A820B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B3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80C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599780.91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17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2212671.82</w:t>
            </w:r>
          </w:p>
        </w:tc>
      </w:tr>
      <w:tr w:rsidR="004C0A3E" w:rsidRPr="004C0A3E" w14:paraId="7F7116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ABE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3E7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599965.24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4E8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2212987.92</w:t>
            </w:r>
          </w:p>
        </w:tc>
      </w:tr>
      <w:tr w:rsidR="004C0A3E" w:rsidRPr="004C0A3E" w14:paraId="395F91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8E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0E4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814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2213063.00</w:t>
            </w:r>
          </w:p>
        </w:tc>
      </w:tr>
      <w:tr w:rsidR="004C0A3E" w:rsidRPr="004C0A3E" w14:paraId="6D089F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2B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2BF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DD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2212980.71</w:t>
            </w:r>
          </w:p>
        </w:tc>
      </w:tr>
      <w:tr w:rsidR="004C0A3E" w:rsidRPr="004C0A3E" w14:paraId="424A3B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F4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93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DB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2213087.55</w:t>
            </w:r>
          </w:p>
        </w:tc>
      </w:tr>
      <w:tr w:rsidR="004C0A3E" w:rsidRPr="004C0A3E" w14:paraId="77E49C7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814C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0D7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A5D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23445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2F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3E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B1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2213601.48</w:t>
            </w:r>
          </w:p>
        </w:tc>
      </w:tr>
      <w:tr w:rsidR="004C0A3E" w:rsidRPr="004C0A3E" w14:paraId="69707A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FA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079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38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2213608.43</w:t>
            </w:r>
          </w:p>
        </w:tc>
      </w:tr>
      <w:tr w:rsidR="004C0A3E" w:rsidRPr="004C0A3E" w14:paraId="6EF423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8A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7C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94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2213613.67</w:t>
            </w:r>
          </w:p>
        </w:tc>
      </w:tr>
      <w:tr w:rsidR="004C0A3E" w:rsidRPr="004C0A3E" w14:paraId="43EC4A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4CD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44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6D3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2213606.72</w:t>
            </w:r>
          </w:p>
        </w:tc>
      </w:tr>
      <w:tr w:rsidR="004C0A3E" w:rsidRPr="004C0A3E" w14:paraId="233459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FF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76C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7A1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2213601.48</w:t>
            </w:r>
          </w:p>
        </w:tc>
      </w:tr>
      <w:tr w:rsidR="004C0A3E" w:rsidRPr="004C0A3E" w14:paraId="4D8D539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3AFA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56B3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FBC0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5748F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C1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AB3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09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2212735.11</w:t>
            </w:r>
          </w:p>
        </w:tc>
      </w:tr>
      <w:tr w:rsidR="004C0A3E" w:rsidRPr="004C0A3E" w14:paraId="67C66C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55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4D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599466.20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E9E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2212736.62</w:t>
            </w:r>
          </w:p>
        </w:tc>
      </w:tr>
      <w:tr w:rsidR="004C0A3E" w:rsidRPr="004C0A3E" w14:paraId="13CFE3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CA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78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23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2212737.49</w:t>
            </w:r>
          </w:p>
        </w:tc>
      </w:tr>
      <w:tr w:rsidR="004C0A3E" w:rsidRPr="004C0A3E" w14:paraId="3FB896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3C3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D6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599463.83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915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2212735.97</w:t>
            </w:r>
          </w:p>
        </w:tc>
      </w:tr>
      <w:tr w:rsidR="004C0A3E" w:rsidRPr="004C0A3E" w14:paraId="5C13BD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734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DF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47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2212735.11</w:t>
            </w:r>
          </w:p>
        </w:tc>
      </w:tr>
      <w:tr w:rsidR="004C0A3E" w:rsidRPr="004C0A3E" w14:paraId="574B61E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B743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6BBB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C7C5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56A8B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8F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AA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01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2212865.41</w:t>
            </w:r>
          </w:p>
        </w:tc>
      </w:tr>
      <w:tr w:rsidR="004C0A3E" w:rsidRPr="004C0A3E" w14:paraId="1FCFED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202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D35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8D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2212866.72</w:t>
            </w:r>
          </w:p>
        </w:tc>
      </w:tr>
      <w:tr w:rsidR="004C0A3E" w:rsidRPr="004C0A3E" w14:paraId="230FB2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0E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0B6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20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2212867.87</w:t>
            </w:r>
          </w:p>
        </w:tc>
      </w:tr>
      <w:tr w:rsidR="004C0A3E" w:rsidRPr="004C0A3E" w14:paraId="5990F9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E9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AE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7C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2212866.57</w:t>
            </w:r>
          </w:p>
        </w:tc>
      </w:tr>
      <w:tr w:rsidR="004C0A3E" w:rsidRPr="004C0A3E" w14:paraId="2B5132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E60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AE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A3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2212865.41</w:t>
            </w:r>
          </w:p>
        </w:tc>
      </w:tr>
      <w:tr w:rsidR="004C0A3E" w:rsidRPr="004C0A3E" w14:paraId="31AA862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B64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E8F4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B5F7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8E2C0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8E8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07C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447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2212782.99</w:t>
            </w:r>
          </w:p>
        </w:tc>
      </w:tr>
      <w:tr w:rsidR="004C0A3E" w:rsidRPr="004C0A3E" w14:paraId="480CAD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99D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5A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79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2212784.29</w:t>
            </w:r>
          </w:p>
        </w:tc>
      </w:tr>
      <w:tr w:rsidR="004C0A3E" w:rsidRPr="004C0A3E" w14:paraId="4B336D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5AC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02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192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2212785.45</w:t>
            </w:r>
          </w:p>
        </w:tc>
      </w:tr>
      <w:tr w:rsidR="004C0A3E" w:rsidRPr="004C0A3E" w14:paraId="00F6A4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08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41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E1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2212784.15</w:t>
            </w:r>
          </w:p>
        </w:tc>
      </w:tr>
      <w:tr w:rsidR="004C0A3E" w:rsidRPr="004C0A3E" w14:paraId="298DCB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9D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94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D8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2212782.99</w:t>
            </w:r>
          </w:p>
        </w:tc>
      </w:tr>
      <w:tr w:rsidR="004C0A3E" w:rsidRPr="004C0A3E" w14:paraId="2E195A2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F07D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BF21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3E87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98D9B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50E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7A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31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2212861.85</w:t>
            </w:r>
          </w:p>
        </w:tc>
      </w:tr>
      <w:tr w:rsidR="004C0A3E" w:rsidRPr="004C0A3E" w14:paraId="2038AA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BA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90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78A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2212863.15</w:t>
            </w:r>
          </w:p>
        </w:tc>
      </w:tr>
      <w:tr w:rsidR="004C0A3E" w:rsidRPr="004C0A3E" w14:paraId="229E4A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21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DA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A1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2212863.73</w:t>
            </w:r>
          </w:p>
        </w:tc>
      </w:tr>
      <w:tr w:rsidR="004C0A3E" w:rsidRPr="004C0A3E" w14:paraId="24ECD7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DB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D4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599578.78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0E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2212864.05</w:t>
            </w:r>
          </w:p>
        </w:tc>
      </w:tr>
      <w:tr w:rsidR="004C0A3E" w:rsidRPr="004C0A3E" w14:paraId="1F964A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EB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74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81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2212865.21</w:t>
            </w:r>
          </w:p>
        </w:tc>
      </w:tr>
      <w:tr w:rsidR="004C0A3E" w:rsidRPr="004C0A3E" w14:paraId="1F4765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4C4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D9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599576.33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EBF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2212863.91</w:t>
            </w:r>
          </w:p>
        </w:tc>
      </w:tr>
      <w:tr w:rsidR="004C0A3E" w:rsidRPr="004C0A3E" w14:paraId="0F96FE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573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6B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B11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2212863.34</w:t>
            </w:r>
          </w:p>
        </w:tc>
      </w:tr>
      <w:tr w:rsidR="004C0A3E" w:rsidRPr="004C0A3E" w14:paraId="7E33B9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60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3A2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CED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2212863.01</w:t>
            </w:r>
          </w:p>
        </w:tc>
      </w:tr>
      <w:tr w:rsidR="004C0A3E" w:rsidRPr="004C0A3E" w14:paraId="5C6A15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BC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5FC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CA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2212861.85</w:t>
            </w:r>
          </w:p>
        </w:tc>
      </w:tr>
      <w:tr w:rsidR="004C0A3E" w:rsidRPr="004C0A3E" w14:paraId="1199FBB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82EE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D79B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2404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0A68F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9F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9E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36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2212825.48</w:t>
            </w:r>
          </w:p>
        </w:tc>
      </w:tr>
      <w:tr w:rsidR="004C0A3E" w:rsidRPr="004C0A3E" w14:paraId="66DB3B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5E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17C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B24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2212826.77</w:t>
            </w:r>
          </w:p>
        </w:tc>
      </w:tr>
      <w:tr w:rsidR="004C0A3E" w:rsidRPr="004C0A3E" w14:paraId="3EC2B2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6BA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CB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5C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2212827.93</w:t>
            </w:r>
          </w:p>
        </w:tc>
      </w:tr>
      <w:tr w:rsidR="004C0A3E" w:rsidRPr="004C0A3E" w14:paraId="3BD41A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3C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95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73F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2212826.63</w:t>
            </w:r>
          </w:p>
        </w:tc>
      </w:tr>
      <w:tr w:rsidR="004C0A3E" w:rsidRPr="004C0A3E" w14:paraId="2AC1C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31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5C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171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2212825.48</w:t>
            </w:r>
          </w:p>
        </w:tc>
      </w:tr>
      <w:tr w:rsidR="004C0A3E" w:rsidRPr="004C0A3E" w14:paraId="5444696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628A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1925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8C68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759A3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D7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38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B3A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2212860.40</w:t>
            </w:r>
          </w:p>
        </w:tc>
      </w:tr>
      <w:tr w:rsidR="004C0A3E" w:rsidRPr="004C0A3E" w14:paraId="229032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257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393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C2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2212861.70</w:t>
            </w:r>
          </w:p>
        </w:tc>
      </w:tr>
      <w:tr w:rsidR="004C0A3E" w:rsidRPr="004C0A3E" w14:paraId="48A0C7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9F6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C3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B1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2212862.86</w:t>
            </w:r>
          </w:p>
        </w:tc>
      </w:tr>
      <w:tr w:rsidR="004C0A3E" w:rsidRPr="004C0A3E" w14:paraId="7B4C2F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B6F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DE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0E4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2212861.55</w:t>
            </w:r>
          </w:p>
        </w:tc>
      </w:tr>
      <w:tr w:rsidR="004C0A3E" w:rsidRPr="004C0A3E" w14:paraId="11C528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9DD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1C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78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2212860.40</w:t>
            </w:r>
          </w:p>
        </w:tc>
      </w:tr>
      <w:tr w:rsidR="004C0A3E" w:rsidRPr="004C0A3E" w14:paraId="254D88D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6DCA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B904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A50E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1E224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7E7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A2E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9A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2212661.50</w:t>
            </w:r>
          </w:p>
        </w:tc>
      </w:tr>
      <w:tr w:rsidR="004C0A3E" w:rsidRPr="004C0A3E" w14:paraId="14E8E9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8F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45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611552.20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632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2212682.35</w:t>
            </w:r>
          </w:p>
        </w:tc>
      </w:tr>
      <w:tr w:rsidR="004C0A3E" w:rsidRPr="004C0A3E" w14:paraId="432F9B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2E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5A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611701.73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36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2212827.91</w:t>
            </w:r>
          </w:p>
        </w:tc>
      </w:tr>
      <w:tr w:rsidR="004C0A3E" w:rsidRPr="004C0A3E" w14:paraId="1B9EC1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D19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BE0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D8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2213335.93</w:t>
            </w:r>
          </w:p>
        </w:tc>
      </w:tr>
      <w:tr w:rsidR="004C0A3E" w:rsidRPr="004C0A3E" w14:paraId="44E797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76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459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FC0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2213746.72</w:t>
            </w:r>
          </w:p>
        </w:tc>
      </w:tr>
      <w:tr w:rsidR="004C0A3E" w:rsidRPr="004C0A3E" w14:paraId="3D4191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E5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6E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18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2213762.28</w:t>
            </w:r>
          </w:p>
        </w:tc>
      </w:tr>
      <w:tr w:rsidR="004C0A3E" w:rsidRPr="004C0A3E" w14:paraId="4AB2EC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5B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75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1A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2213783.24</w:t>
            </w:r>
          </w:p>
        </w:tc>
      </w:tr>
      <w:tr w:rsidR="004C0A3E" w:rsidRPr="004C0A3E" w14:paraId="5D3AF6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81B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178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E10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2213746.50</w:t>
            </w:r>
          </w:p>
        </w:tc>
      </w:tr>
      <w:tr w:rsidR="004C0A3E" w:rsidRPr="004C0A3E" w14:paraId="05CF17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139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FE0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B9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2213708.36</w:t>
            </w:r>
          </w:p>
        </w:tc>
      </w:tr>
      <w:tr w:rsidR="004C0A3E" w:rsidRPr="004C0A3E" w14:paraId="7EF1FB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E1B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EC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F7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2213683.16</w:t>
            </w:r>
          </w:p>
        </w:tc>
      </w:tr>
      <w:tr w:rsidR="004C0A3E" w:rsidRPr="004C0A3E" w14:paraId="591AA1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01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F9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BF2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2213658.04</w:t>
            </w:r>
          </w:p>
        </w:tc>
      </w:tr>
      <w:tr w:rsidR="004C0A3E" w:rsidRPr="004C0A3E" w14:paraId="017C2E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401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E1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7FC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2213633.04</w:t>
            </w:r>
          </w:p>
        </w:tc>
      </w:tr>
      <w:tr w:rsidR="004C0A3E" w:rsidRPr="004C0A3E" w14:paraId="502B9A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DC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1A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01E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2213601.37</w:t>
            </w:r>
          </w:p>
        </w:tc>
      </w:tr>
      <w:tr w:rsidR="004C0A3E" w:rsidRPr="004C0A3E" w14:paraId="4DCFD8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ACF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B88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FF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2213441.31</w:t>
            </w:r>
          </w:p>
        </w:tc>
      </w:tr>
      <w:tr w:rsidR="004C0A3E" w:rsidRPr="004C0A3E" w14:paraId="3AA615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FB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37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7A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2213379.84</w:t>
            </w:r>
          </w:p>
        </w:tc>
      </w:tr>
      <w:tr w:rsidR="004C0A3E" w:rsidRPr="004C0A3E" w14:paraId="2691A0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D7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24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611710.40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03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2213364.55</w:t>
            </w:r>
          </w:p>
        </w:tc>
      </w:tr>
      <w:tr w:rsidR="004C0A3E" w:rsidRPr="004C0A3E" w14:paraId="03B47A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578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D2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28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2213344.24</w:t>
            </w:r>
          </w:p>
        </w:tc>
      </w:tr>
      <w:tr w:rsidR="004C0A3E" w:rsidRPr="004C0A3E" w14:paraId="07F9C0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0D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47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611678.81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62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2213356.74</w:t>
            </w:r>
          </w:p>
        </w:tc>
      </w:tr>
      <w:tr w:rsidR="004C0A3E" w:rsidRPr="004C0A3E" w14:paraId="590915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1B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A1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5C3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2213340.10</w:t>
            </w:r>
          </w:p>
        </w:tc>
      </w:tr>
      <w:tr w:rsidR="004C0A3E" w:rsidRPr="004C0A3E" w14:paraId="51FF20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97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2A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78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2213329.15</w:t>
            </w:r>
          </w:p>
        </w:tc>
      </w:tr>
      <w:tr w:rsidR="004C0A3E" w:rsidRPr="004C0A3E" w14:paraId="6B5DAB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BF8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DA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7D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2213285.95</w:t>
            </w:r>
          </w:p>
        </w:tc>
      </w:tr>
      <w:tr w:rsidR="004C0A3E" w:rsidRPr="004C0A3E" w14:paraId="620BD8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7B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9D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611616.90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C83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2213275.26</w:t>
            </w:r>
          </w:p>
        </w:tc>
      </w:tr>
      <w:tr w:rsidR="004C0A3E" w:rsidRPr="004C0A3E" w14:paraId="6504B8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FA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69A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611580.21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68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2213220.03</w:t>
            </w:r>
          </w:p>
        </w:tc>
      </w:tr>
      <w:tr w:rsidR="004C0A3E" w:rsidRPr="004C0A3E" w14:paraId="352F5A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3E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5E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611574.34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AD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2213220.22</w:t>
            </w:r>
          </w:p>
        </w:tc>
      </w:tr>
      <w:tr w:rsidR="004C0A3E" w:rsidRPr="004C0A3E" w14:paraId="7350C5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49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6AF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E2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2213222.66</w:t>
            </w:r>
          </w:p>
        </w:tc>
      </w:tr>
      <w:tr w:rsidR="004C0A3E" w:rsidRPr="004C0A3E" w14:paraId="5F3BD9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90F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C77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611510.76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5E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2213224.88</w:t>
            </w:r>
          </w:p>
        </w:tc>
      </w:tr>
      <w:tr w:rsidR="004C0A3E" w:rsidRPr="004C0A3E" w14:paraId="612580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69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83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611491.10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AE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2213237.65</w:t>
            </w:r>
          </w:p>
        </w:tc>
      </w:tr>
      <w:tr w:rsidR="004C0A3E" w:rsidRPr="004C0A3E" w14:paraId="38CCD2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DB2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A2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B37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2213165.38</w:t>
            </w:r>
          </w:p>
        </w:tc>
      </w:tr>
      <w:tr w:rsidR="004C0A3E" w:rsidRPr="004C0A3E" w14:paraId="4ED6AE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7C8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2AB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611422.08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A9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2213132.88</w:t>
            </w:r>
          </w:p>
        </w:tc>
      </w:tr>
      <w:tr w:rsidR="004C0A3E" w:rsidRPr="004C0A3E" w14:paraId="592411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E9E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A6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9E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2213140.33</w:t>
            </w:r>
          </w:p>
        </w:tc>
      </w:tr>
      <w:tr w:rsidR="004C0A3E" w:rsidRPr="004C0A3E" w14:paraId="759420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7E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DC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611488.53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36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2213112.83</w:t>
            </w:r>
          </w:p>
        </w:tc>
      </w:tr>
      <w:tr w:rsidR="004C0A3E" w:rsidRPr="004C0A3E" w14:paraId="3483E4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CD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697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611484.11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4B6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2213104.12</w:t>
            </w:r>
          </w:p>
        </w:tc>
      </w:tr>
      <w:tr w:rsidR="004C0A3E" w:rsidRPr="004C0A3E" w14:paraId="4FECFB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E3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6D7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611479.91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8A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2213104.00</w:t>
            </w:r>
          </w:p>
        </w:tc>
      </w:tr>
      <w:tr w:rsidR="004C0A3E" w:rsidRPr="004C0A3E" w14:paraId="4A4AF6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52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71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271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2213069.32</w:t>
            </w:r>
          </w:p>
        </w:tc>
      </w:tr>
      <w:tr w:rsidR="004C0A3E" w:rsidRPr="004C0A3E" w14:paraId="09F9C5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F5B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51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611426.64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128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2213062.48</w:t>
            </w:r>
          </w:p>
        </w:tc>
      </w:tr>
      <w:tr w:rsidR="004C0A3E" w:rsidRPr="004C0A3E" w14:paraId="0B7779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9E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BB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611394.95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CE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2213107.69</w:t>
            </w:r>
          </w:p>
        </w:tc>
      </w:tr>
      <w:tr w:rsidR="004C0A3E" w:rsidRPr="004C0A3E" w14:paraId="0EF65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46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52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611371.12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B6F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2213071.59</w:t>
            </w:r>
          </w:p>
        </w:tc>
      </w:tr>
      <w:tr w:rsidR="004C0A3E" w:rsidRPr="004C0A3E" w14:paraId="6270FC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62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3F7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611353.57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9D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2213045.35</w:t>
            </w:r>
          </w:p>
        </w:tc>
      </w:tr>
      <w:tr w:rsidR="004C0A3E" w:rsidRPr="004C0A3E" w14:paraId="25D89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83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1BA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611343.47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33B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2213031.39</w:t>
            </w:r>
          </w:p>
        </w:tc>
      </w:tr>
      <w:tr w:rsidR="004C0A3E" w:rsidRPr="004C0A3E" w14:paraId="6DC585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37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68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611340.28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9C9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2213026.65</w:t>
            </w:r>
          </w:p>
        </w:tc>
      </w:tr>
      <w:tr w:rsidR="004C0A3E" w:rsidRPr="004C0A3E" w14:paraId="34BDED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E6E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30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611336.31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17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2213021.88</w:t>
            </w:r>
          </w:p>
        </w:tc>
      </w:tr>
      <w:tr w:rsidR="004C0A3E" w:rsidRPr="004C0A3E" w14:paraId="1FF93D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62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C8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611332.64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0F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2213017.04</w:t>
            </w:r>
          </w:p>
        </w:tc>
      </w:tr>
      <w:tr w:rsidR="004C0A3E" w:rsidRPr="004C0A3E" w14:paraId="0B6DC1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81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B8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611331.38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3A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2213015.82</w:t>
            </w:r>
          </w:p>
        </w:tc>
      </w:tr>
      <w:tr w:rsidR="004C0A3E" w:rsidRPr="004C0A3E" w14:paraId="0402B4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E6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CD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E5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2213009.57</w:t>
            </w:r>
          </w:p>
        </w:tc>
      </w:tr>
      <w:tr w:rsidR="004C0A3E" w:rsidRPr="004C0A3E" w14:paraId="273A54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30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722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16E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2213026.84</w:t>
            </w:r>
          </w:p>
        </w:tc>
      </w:tr>
      <w:tr w:rsidR="004C0A3E" w:rsidRPr="004C0A3E" w14:paraId="1CFFEF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16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1F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611298.59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47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2213021.31</w:t>
            </w:r>
          </w:p>
        </w:tc>
      </w:tr>
      <w:tr w:rsidR="004C0A3E" w:rsidRPr="004C0A3E" w14:paraId="2F2EE1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48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E3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611304.37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169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2213016.76</w:t>
            </w:r>
          </w:p>
        </w:tc>
      </w:tr>
      <w:tr w:rsidR="004C0A3E" w:rsidRPr="004C0A3E" w14:paraId="30B8C4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6BC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51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09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2213012.91</w:t>
            </w:r>
          </w:p>
        </w:tc>
      </w:tr>
      <w:tr w:rsidR="004C0A3E" w:rsidRPr="004C0A3E" w14:paraId="782F5A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B4A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7A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B7D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2213010.05</w:t>
            </w:r>
          </w:p>
        </w:tc>
      </w:tr>
      <w:tr w:rsidR="004C0A3E" w:rsidRPr="004C0A3E" w14:paraId="5CECD9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C6B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60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4D8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2213013.57</w:t>
            </w:r>
          </w:p>
        </w:tc>
      </w:tr>
      <w:tr w:rsidR="004C0A3E" w:rsidRPr="004C0A3E" w14:paraId="0AB79D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23E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385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611295.79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15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2213018.34</w:t>
            </w:r>
          </w:p>
        </w:tc>
      </w:tr>
      <w:tr w:rsidR="004C0A3E" w:rsidRPr="004C0A3E" w14:paraId="6C3C81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4A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216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BE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2212911.79</w:t>
            </w:r>
          </w:p>
        </w:tc>
      </w:tr>
      <w:tr w:rsidR="004C0A3E" w:rsidRPr="004C0A3E" w14:paraId="60D0A8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26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12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611226.39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97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2212887.42</w:t>
            </w:r>
          </w:p>
        </w:tc>
      </w:tr>
      <w:tr w:rsidR="004C0A3E" w:rsidRPr="004C0A3E" w14:paraId="40F6CC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DB7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90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611184.33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AF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2212826.18</w:t>
            </w:r>
          </w:p>
        </w:tc>
      </w:tr>
      <w:tr w:rsidR="004C0A3E" w:rsidRPr="004C0A3E" w14:paraId="61A6D2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D7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2D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611147.35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66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2212843.77</w:t>
            </w:r>
          </w:p>
        </w:tc>
      </w:tr>
      <w:tr w:rsidR="004C0A3E" w:rsidRPr="004C0A3E" w14:paraId="4D87C0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6B2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920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2F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2212772.12</w:t>
            </w:r>
          </w:p>
        </w:tc>
      </w:tr>
      <w:tr w:rsidR="004C0A3E" w:rsidRPr="004C0A3E" w14:paraId="65EFA2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FC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BD6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611077.01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20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2212719.96</w:t>
            </w:r>
          </w:p>
        </w:tc>
      </w:tr>
      <w:tr w:rsidR="004C0A3E" w:rsidRPr="004C0A3E" w14:paraId="7555C9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7F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F7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611057.77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FBF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2212722.30</w:t>
            </w:r>
          </w:p>
        </w:tc>
      </w:tr>
      <w:tr w:rsidR="004C0A3E" w:rsidRPr="004C0A3E" w14:paraId="381086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AA8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024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611025.14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F2C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2212746.51</w:t>
            </w:r>
          </w:p>
        </w:tc>
      </w:tr>
      <w:tr w:rsidR="004C0A3E" w:rsidRPr="004C0A3E" w14:paraId="62EE10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BAD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59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611019.43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08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2212733.16</w:t>
            </w:r>
          </w:p>
        </w:tc>
      </w:tr>
      <w:tr w:rsidR="004C0A3E" w:rsidRPr="004C0A3E" w14:paraId="590476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993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8DF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59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2212724.86</w:t>
            </w:r>
          </w:p>
        </w:tc>
      </w:tr>
      <w:tr w:rsidR="004C0A3E" w:rsidRPr="004C0A3E" w14:paraId="70C1FB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A5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F4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DA7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2212720.01</w:t>
            </w:r>
          </w:p>
        </w:tc>
      </w:tr>
      <w:tr w:rsidR="004C0A3E" w:rsidRPr="004C0A3E" w14:paraId="68A552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21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C88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610954.75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EF1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2212610.22</w:t>
            </w:r>
          </w:p>
        </w:tc>
      </w:tr>
      <w:tr w:rsidR="004C0A3E" w:rsidRPr="004C0A3E" w14:paraId="295C77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77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00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610948.95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512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2212597.80</w:t>
            </w:r>
          </w:p>
        </w:tc>
      </w:tr>
      <w:tr w:rsidR="004C0A3E" w:rsidRPr="004C0A3E" w14:paraId="02B01F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38A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0E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610926.76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9A1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2212570.83</w:t>
            </w:r>
          </w:p>
        </w:tc>
      </w:tr>
      <w:tr w:rsidR="004C0A3E" w:rsidRPr="004C0A3E" w14:paraId="3075FD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B60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25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610888.86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D5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2212572.01</w:t>
            </w:r>
          </w:p>
        </w:tc>
      </w:tr>
      <w:tr w:rsidR="004C0A3E" w:rsidRPr="004C0A3E" w14:paraId="75B7E9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C5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43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610982.58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E7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2212466.24</w:t>
            </w:r>
          </w:p>
        </w:tc>
      </w:tr>
      <w:tr w:rsidR="004C0A3E" w:rsidRPr="004C0A3E" w14:paraId="09ACBA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7D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6AA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E3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2212435.67</w:t>
            </w:r>
          </w:p>
        </w:tc>
      </w:tr>
      <w:tr w:rsidR="004C0A3E" w:rsidRPr="004C0A3E" w14:paraId="38CF2E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D6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B0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611055.12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9F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2212391.01</w:t>
            </w:r>
          </w:p>
        </w:tc>
      </w:tr>
      <w:tr w:rsidR="004C0A3E" w:rsidRPr="004C0A3E" w14:paraId="372F1C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D07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33F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611126.32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84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2212309.53</w:t>
            </w:r>
          </w:p>
        </w:tc>
      </w:tr>
      <w:tr w:rsidR="004C0A3E" w:rsidRPr="004C0A3E" w14:paraId="703E69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81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A6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611163.59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A2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2212260.65</w:t>
            </w:r>
          </w:p>
        </w:tc>
      </w:tr>
      <w:tr w:rsidR="004C0A3E" w:rsidRPr="004C0A3E" w14:paraId="3DB913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CB3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F2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2BC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2212213.28</w:t>
            </w:r>
          </w:p>
        </w:tc>
      </w:tr>
      <w:tr w:rsidR="004C0A3E" w:rsidRPr="004C0A3E" w14:paraId="660283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6FE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D6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611215.65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49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2212159.12</w:t>
            </w:r>
          </w:p>
        </w:tc>
      </w:tr>
      <w:tr w:rsidR="004C0A3E" w:rsidRPr="004C0A3E" w14:paraId="74440B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44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08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611249.61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DA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2212088.04</w:t>
            </w:r>
          </w:p>
        </w:tc>
      </w:tr>
      <w:tr w:rsidR="004C0A3E" w:rsidRPr="004C0A3E" w14:paraId="3F5743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95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A5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611271.47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5DE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2212254.31</w:t>
            </w:r>
          </w:p>
        </w:tc>
      </w:tr>
      <w:tr w:rsidR="004C0A3E" w:rsidRPr="004C0A3E" w14:paraId="68A179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B58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28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611350.87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87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2212555.28</w:t>
            </w:r>
          </w:p>
        </w:tc>
      </w:tr>
      <w:tr w:rsidR="004C0A3E" w:rsidRPr="004C0A3E" w14:paraId="6F6F5B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0B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7C3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611469.83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65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2212619.06</w:t>
            </w:r>
          </w:p>
        </w:tc>
      </w:tr>
      <w:tr w:rsidR="004C0A3E" w:rsidRPr="004C0A3E" w14:paraId="6F8647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7BD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BD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3E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2212644.44</w:t>
            </w:r>
          </w:p>
        </w:tc>
      </w:tr>
      <w:tr w:rsidR="004C0A3E" w:rsidRPr="004C0A3E" w14:paraId="65264B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C6E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D3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611456.76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BA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2212663.99</w:t>
            </w:r>
          </w:p>
        </w:tc>
      </w:tr>
      <w:tr w:rsidR="004C0A3E" w:rsidRPr="004C0A3E" w14:paraId="3DAA46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B7D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08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611510.69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6FD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2212681.93</w:t>
            </w:r>
          </w:p>
        </w:tc>
      </w:tr>
      <w:tr w:rsidR="004C0A3E" w:rsidRPr="004C0A3E" w14:paraId="625B62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02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3F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611522.53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ED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2212669.02</w:t>
            </w:r>
          </w:p>
        </w:tc>
      </w:tr>
      <w:tr w:rsidR="004C0A3E" w:rsidRPr="004C0A3E" w14:paraId="580085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342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C7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CD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2212669.50</w:t>
            </w:r>
          </w:p>
        </w:tc>
      </w:tr>
      <w:tr w:rsidR="004C0A3E" w:rsidRPr="004C0A3E" w14:paraId="36E1B1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C90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222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D9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2212664.69</w:t>
            </w:r>
          </w:p>
        </w:tc>
      </w:tr>
      <w:tr w:rsidR="004C0A3E" w:rsidRPr="004C0A3E" w14:paraId="362E6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F1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3F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01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2212661.50</w:t>
            </w:r>
          </w:p>
        </w:tc>
      </w:tr>
      <w:tr w:rsidR="004C0A3E" w:rsidRPr="004C0A3E" w14:paraId="68C9D3F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C2B3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2931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145A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B1250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64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F2D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F1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2213742.24</w:t>
            </w:r>
          </w:p>
        </w:tc>
      </w:tr>
      <w:tr w:rsidR="004C0A3E" w:rsidRPr="004C0A3E" w14:paraId="6E09AA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509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F8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7F7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2213744.54</w:t>
            </w:r>
          </w:p>
        </w:tc>
      </w:tr>
      <w:tr w:rsidR="004C0A3E" w:rsidRPr="004C0A3E" w14:paraId="62E303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BB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EC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19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2213745.05</w:t>
            </w:r>
          </w:p>
        </w:tc>
      </w:tr>
      <w:tr w:rsidR="004C0A3E" w:rsidRPr="004C0A3E" w14:paraId="2E9FF9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A8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9C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FE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2213742.76</w:t>
            </w:r>
          </w:p>
        </w:tc>
      </w:tr>
      <w:tr w:rsidR="004C0A3E" w:rsidRPr="004C0A3E" w14:paraId="1AFDD6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47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9E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05E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2213742.24</w:t>
            </w:r>
          </w:p>
        </w:tc>
      </w:tr>
      <w:tr w:rsidR="004C0A3E" w:rsidRPr="004C0A3E" w14:paraId="574725D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3B76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F9A5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211F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D7D3C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27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3C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50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2212882.30</w:t>
            </w:r>
          </w:p>
        </w:tc>
      </w:tr>
      <w:tr w:rsidR="004C0A3E" w:rsidRPr="004C0A3E" w14:paraId="6A2615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10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51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ADB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2212885.03</w:t>
            </w:r>
          </w:p>
        </w:tc>
      </w:tr>
      <w:tr w:rsidR="004C0A3E" w:rsidRPr="004C0A3E" w14:paraId="73EE65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2A6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BBE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A0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2212886.19</w:t>
            </w:r>
          </w:p>
        </w:tc>
      </w:tr>
      <w:tr w:rsidR="004C0A3E" w:rsidRPr="004C0A3E" w14:paraId="78AED8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9C3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8A7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F5F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2212883.46</w:t>
            </w:r>
          </w:p>
        </w:tc>
      </w:tr>
      <w:tr w:rsidR="004C0A3E" w:rsidRPr="004C0A3E" w14:paraId="1B91C6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231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D3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611248.10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E34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2212882.30</w:t>
            </w:r>
          </w:p>
        </w:tc>
      </w:tr>
      <w:tr w:rsidR="004C0A3E" w:rsidRPr="004C0A3E" w14:paraId="0CE9090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8DF7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15E7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13E8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D605F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C2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10D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35C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2213668.80</w:t>
            </w:r>
          </w:p>
        </w:tc>
      </w:tr>
      <w:tr w:rsidR="004C0A3E" w:rsidRPr="004C0A3E" w14:paraId="1FD3D2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18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33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B7C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2213671.08</w:t>
            </w:r>
          </w:p>
        </w:tc>
      </w:tr>
      <w:tr w:rsidR="004C0A3E" w:rsidRPr="004C0A3E" w14:paraId="1D4DE4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A6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9F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87A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2213671.57</w:t>
            </w:r>
          </w:p>
        </w:tc>
      </w:tr>
      <w:tr w:rsidR="004C0A3E" w:rsidRPr="004C0A3E" w14:paraId="5C4738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38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DB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66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2213669.28</w:t>
            </w:r>
          </w:p>
        </w:tc>
      </w:tr>
      <w:tr w:rsidR="004C0A3E" w:rsidRPr="004C0A3E" w14:paraId="23F6AC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08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AD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6C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2213668.80</w:t>
            </w:r>
          </w:p>
        </w:tc>
      </w:tr>
      <w:tr w:rsidR="004C0A3E" w:rsidRPr="004C0A3E" w14:paraId="7EEFB05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FCC3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A96C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806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C30AD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C2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97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A45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2213394.18</w:t>
            </w:r>
          </w:p>
        </w:tc>
      </w:tr>
      <w:tr w:rsidR="004C0A3E" w:rsidRPr="004C0A3E" w14:paraId="21FEE7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3D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F4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F2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2213396.48</w:t>
            </w:r>
          </w:p>
        </w:tc>
      </w:tr>
      <w:tr w:rsidR="004C0A3E" w:rsidRPr="004C0A3E" w14:paraId="789408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A7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01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F9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2213397.00</w:t>
            </w:r>
          </w:p>
        </w:tc>
      </w:tr>
      <w:tr w:rsidR="004C0A3E" w:rsidRPr="004C0A3E" w14:paraId="7E998D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B9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8A9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51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2213394.70</w:t>
            </w:r>
          </w:p>
        </w:tc>
      </w:tr>
      <w:tr w:rsidR="004C0A3E" w:rsidRPr="004C0A3E" w14:paraId="349FA0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6C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60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6EF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2213394.18</w:t>
            </w:r>
          </w:p>
        </w:tc>
      </w:tr>
      <w:tr w:rsidR="004C0A3E" w:rsidRPr="004C0A3E" w14:paraId="506DA6A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0383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A5A4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5E84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93CD7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EC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43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74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2213605.20</w:t>
            </w:r>
          </w:p>
        </w:tc>
      </w:tr>
      <w:tr w:rsidR="004C0A3E" w:rsidRPr="004C0A3E" w14:paraId="064DE3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54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FD4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71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2213607.50</w:t>
            </w:r>
          </w:p>
        </w:tc>
      </w:tr>
      <w:tr w:rsidR="004C0A3E" w:rsidRPr="004C0A3E" w14:paraId="4E5362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462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73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75C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2213607.98</w:t>
            </w:r>
          </w:p>
        </w:tc>
      </w:tr>
      <w:tr w:rsidR="004C0A3E" w:rsidRPr="004C0A3E" w14:paraId="403085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C9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BE8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671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2213605.72</w:t>
            </w:r>
          </w:p>
        </w:tc>
      </w:tr>
      <w:tr w:rsidR="004C0A3E" w:rsidRPr="004C0A3E" w14:paraId="3CF891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CC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B3C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B8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2213605.20</w:t>
            </w:r>
          </w:p>
        </w:tc>
      </w:tr>
      <w:tr w:rsidR="004C0A3E" w:rsidRPr="004C0A3E" w14:paraId="489EB0C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603B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9E76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F961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FFD21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F8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3F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F3E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2213461.23</w:t>
            </w:r>
          </w:p>
        </w:tc>
      </w:tr>
      <w:tr w:rsidR="004C0A3E" w:rsidRPr="004C0A3E" w14:paraId="69D92D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B0C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80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611929.72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0A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2213463.52</w:t>
            </w:r>
          </w:p>
        </w:tc>
      </w:tr>
      <w:tr w:rsidR="004C0A3E" w:rsidRPr="004C0A3E" w14:paraId="4CC2CB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E71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57F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F4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2213464.00</w:t>
            </w:r>
          </w:p>
        </w:tc>
      </w:tr>
      <w:tr w:rsidR="004C0A3E" w:rsidRPr="004C0A3E" w14:paraId="7404E3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CB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B29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90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2213461.72</w:t>
            </w:r>
          </w:p>
        </w:tc>
      </w:tr>
      <w:tr w:rsidR="004C0A3E" w:rsidRPr="004C0A3E" w14:paraId="70A279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A11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4C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26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2213461.23</w:t>
            </w:r>
          </w:p>
        </w:tc>
      </w:tr>
      <w:tr w:rsidR="004C0A3E" w:rsidRPr="004C0A3E" w14:paraId="0F0BCD6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3A74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48A1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2322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44D59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4A9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F8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484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2213529.26</w:t>
            </w:r>
          </w:p>
        </w:tc>
      </w:tr>
      <w:tr w:rsidR="004C0A3E" w:rsidRPr="004C0A3E" w14:paraId="69670A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52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896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33D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2213531.58</w:t>
            </w:r>
          </w:p>
        </w:tc>
      </w:tr>
      <w:tr w:rsidR="004C0A3E" w:rsidRPr="004C0A3E" w14:paraId="6F5520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83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F5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6A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2213532.02</w:t>
            </w:r>
          </w:p>
        </w:tc>
      </w:tr>
      <w:tr w:rsidR="004C0A3E" w:rsidRPr="004C0A3E" w14:paraId="6D0C13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AF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B3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C29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2213529.74</w:t>
            </w:r>
          </w:p>
        </w:tc>
      </w:tr>
      <w:tr w:rsidR="004C0A3E" w:rsidRPr="004C0A3E" w14:paraId="02ABDC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9B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BA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54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2213529.26</w:t>
            </w:r>
          </w:p>
        </w:tc>
      </w:tr>
      <w:tr w:rsidR="004C0A3E" w:rsidRPr="004C0A3E" w14:paraId="7A0C4AB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317C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38BE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A00C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6F5AC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B8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91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BA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2213760.96</w:t>
            </w:r>
          </w:p>
        </w:tc>
      </w:tr>
      <w:tr w:rsidR="004C0A3E" w:rsidRPr="004C0A3E" w14:paraId="157C45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92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75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B2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2213775.17</w:t>
            </w:r>
          </w:p>
        </w:tc>
      </w:tr>
      <w:tr w:rsidR="004C0A3E" w:rsidRPr="004C0A3E" w14:paraId="48436C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350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0C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263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2213778.51</w:t>
            </w:r>
          </w:p>
        </w:tc>
      </w:tr>
      <w:tr w:rsidR="004C0A3E" w:rsidRPr="004C0A3E" w14:paraId="2E0ECC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7B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CD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9E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2213781.98</w:t>
            </w:r>
          </w:p>
        </w:tc>
      </w:tr>
      <w:tr w:rsidR="004C0A3E" w:rsidRPr="004C0A3E" w14:paraId="6F3438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C74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3BB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600598.78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29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2213787.14</w:t>
            </w:r>
          </w:p>
        </w:tc>
      </w:tr>
      <w:tr w:rsidR="004C0A3E" w:rsidRPr="004C0A3E" w14:paraId="206DDB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DF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4DE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42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2213794.26</w:t>
            </w:r>
          </w:p>
        </w:tc>
      </w:tr>
      <w:tr w:rsidR="004C0A3E" w:rsidRPr="004C0A3E" w14:paraId="1387CE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8E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3A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A6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2213802.81</w:t>
            </w:r>
          </w:p>
        </w:tc>
      </w:tr>
      <w:tr w:rsidR="004C0A3E" w:rsidRPr="004C0A3E" w14:paraId="5BCD3D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3A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4F4E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32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2213812.84</w:t>
            </w:r>
          </w:p>
        </w:tc>
      </w:tr>
      <w:tr w:rsidR="004C0A3E" w:rsidRPr="004C0A3E" w14:paraId="0799A9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874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A7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37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2213826.75</w:t>
            </w:r>
          </w:p>
        </w:tc>
      </w:tr>
      <w:tr w:rsidR="004C0A3E" w:rsidRPr="004C0A3E" w14:paraId="0FC860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D2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9E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1D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2213846.90</w:t>
            </w:r>
          </w:p>
        </w:tc>
      </w:tr>
      <w:tr w:rsidR="004C0A3E" w:rsidRPr="004C0A3E" w14:paraId="251EB3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31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47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E3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2213863.38</w:t>
            </w:r>
          </w:p>
        </w:tc>
      </w:tr>
      <w:tr w:rsidR="004C0A3E" w:rsidRPr="004C0A3E" w14:paraId="27DB45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FFE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05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75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2213880.28</w:t>
            </w:r>
          </w:p>
        </w:tc>
      </w:tr>
      <w:tr w:rsidR="004C0A3E" w:rsidRPr="004C0A3E" w14:paraId="65F07A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4E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613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983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2213886.38</w:t>
            </w:r>
          </w:p>
        </w:tc>
      </w:tr>
      <w:tr w:rsidR="004C0A3E" w:rsidRPr="004C0A3E" w14:paraId="3460FD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47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23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0C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2213889.58</w:t>
            </w:r>
          </w:p>
        </w:tc>
      </w:tr>
      <w:tr w:rsidR="004C0A3E" w:rsidRPr="004C0A3E" w14:paraId="1C13E0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9E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158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79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2213892.60</w:t>
            </w:r>
          </w:p>
        </w:tc>
      </w:tr>
      <w:tr w:rsidR="004C0A3E" w:rsidRPr="004C0A3E" w14:paraId="0CB25B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57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8A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B34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2213894.74</w:t>
            </w:r>
          </w:p>
        </w:tc>
      </w:tr>
      <w:tr w:rsidR="004C0A3E" w:rsidRPr="004C0A3E" w14:paraId="5CC132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806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D7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0E7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2213894.26</w:t>
            </w:r>
          </w:p>
        </w:tc>
      </w:tr>
      <w:tr w:rsidR="004C0A3E" w:rsidRPr="004C0A3E" w14:paraId="5B6B6E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A4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35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0D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2213891.70</w:t>
            </w:r>
          </w:p>
        </w:tc>
      </w:tr>
      <w:tr w:rsidR="004C0A3E" w:rsidRPr="004C0A3E" w14:paraId="1CB991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30A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7F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C5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2213890.80</w:t>
            </w:r>
          </w:p>
        </w:tc>
      </w:tr>
      <w:tr w:rsidR="004C0A3E" w:rsidRPr="004C0A3E" w14:paraId="3B4ADB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9E2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FE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1A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2213888.88</w:t>
            </w:r>
          </w:p>
        </w:tc>
      </w:tr>
      <w:tr w:rsidR="004C0A3E" w:rsidRPr="004C0A3E" w14:paraId="62E1CF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97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E11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600556.12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2C0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2213885.28</w:t>
            </w:r>
          </w:p>
        </w:tc>
      </w:tr>
      <w:tr w:rsidR="004C0A3E" w:rsidRPr="004C0A3E" w14:paraId="17CC64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081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BE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39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2213879.93</w:t>
            </w:r>
          </w:p>
        </w:tc>
      </w:tr>
      <w:tr w:rsidR="004C0A3E" w:rsidRPr="004C0A3E" w14:paraId="1213C5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28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F3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3F9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2213871.61</w:t>
            </w:r>
          </w:p>
        </w:tc>
      </w:tr>
      <w:tr w:rsidR="004C0A3E" w:rsidRPr="004C0A3E" w14:paraId="55B1F5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BD1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409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C6C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2213868.08</w:t>
            </w:r>
          </w:p>
        </w:tc>
      </w:tr>
      <w:tr w:rsidR="004C0A3E" w:rsidRPr="004C0A3E" w14:paraId="6FA466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CA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4C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B6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2213863.26</w:t>
            </w:r>
          </w:p>
        </w:tc>
      </w:tr>
      <w:tr w:rsidR="004C0A3E" w:rsidRPr="004C0A3E" w14:paraId="6A6BDB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B0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16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CA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2213860.76</w:t>
            </w:r>
          </w:p>
        </w:tc>
      </w:tr>
      <w:tr w:rsidR="004C0A3E" w:rsidRPr="004C0A3E" w14:paraId="3213FA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904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CA8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600526.23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87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2213857.90</w:t>
            </w:r>
          </w:p>
        </w:tc>
      </w:tr>
      <w:tr w:rsidR="004C0A3E" w:rsidRPr="004C0A3E" w14:paraId="0D1C13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EFA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A7C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4A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2213851.69</w:t>
            </w:r>
          </w:p>
        </w:tc>
      </w:tr>
      <w:tr w:rsidR="004C0A3E" w:rsidRPr="004C0A3E" w14:paraId="43D5D7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50E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0B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9BD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2213846.65</w:t>
            </w:r>
          </w:p>
        </w:tc>
      </w:tr>
      <w:tr w:rsidR="004C0A3E" w:rsidRPr="004C0A3E" w14:paraId="349BDB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D7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51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806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2213841.93</w:t>
            </w:r>
          </w:p>
        </w:tc>
      </w:tr>
      <w:tr w:rsidR="004C0A3E" w:rsidRPr="004C0A3E" w14:paraId="191428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B4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A21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1C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2213835.88</w:t>
            </w:r>
          </w:p>
        </w:tc>
      </w:tr>
      <w:tr w:rsidR="004C0A3E" w:rsidRPr="004C0A3E" w14:paraId="3D5129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1E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B7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F0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2213831.20</w:t>
            </w:r>
          </w:p>
        </w:tc>
      </w:tr>
      <w:tr w:rsidR="004C0A3E" w:rsidRPr="004C0A3E" w14:paraId="2661F0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48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381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24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2213828.17</w:t>
            </w:r>
          </w:p>
        </w:tc>
      </w:tr>
      <w:tr w:rsidR="004C0A3E" w:rsidRPr="004C0A3E" w14:paraId="3560B6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186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27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24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2213825.83</w:t>
            </w:r>
          </w:p>
        </w:tc>
      </w:tr>
      <w:tr w:rsidR="004C0A3E" w:rsidRPr="004C0A3E" w14:paraId="06542C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D9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743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BF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2213824.51</w:t>
            </w:r>
          </w:p>
        </w:tc>
      </w:tr>
      <w:tr w:rsidR="004C0A3E" w:rsidRPr="004C0A3E" w14:paraId="340A3A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A4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AA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1A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2213824.27</w:t>
            </w:r>
          </w:p>
        </w:tc>
      </w:tr>
      <w:tr w:rsidR="004C0A3E" w:rsidRPr="004C0A3E" w14:paraId="7E68F3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5F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6DE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15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2213824.51</w:t>
            </w:r>
          </w:p>
        </w:tc>
      </w:tr>
      <w:tr w:rsidR="004C0A3E" w:rsidRPr="004C0A3E" w14:paraId="6451C5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DE0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C5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85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2213824.99</w:t>
            </w:r>
          </w:p>
        </w:tc>
      </w:tr>
      <w:tr w:rsidR="004C0A3E" w:rsidRPr="004C0A3E" w14:paraId="6C78E0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672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AC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71A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2213826.90</w:t>
            </w:r>
          </w:p>
        </w:tc>
      </w:tr>
      <w:tr w:rsidR="004C0A3E" w:rsidRPr="004C0A3E" w14:paraId="7F067B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7A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03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600524.45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C41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2213829.40</w:t>
            </w:r>
          </w:p>
        </w:tc>
      </w:tr>
      <w:tr w:rsidR="004C0A3E" w:rsidRPr="004C0A3E" w14:paraId="4DBD41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FA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14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26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2213831.43</w:t>
            </w:r>
          </w:p>
        </w:tc>
      </w:tr>
      <w:tr w:rsidR="004C0A3E" w:rsidRPr="004C0A3E" w14:paraId="5466F4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88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C0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267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2213834.67</w:t>
            </w:r>
          </w:p>
        </w:tc>
      </w:tr>
      <w:tr w:rsidR="004C0A3E" w:rsidRPr="004C0A3E" w14:paraId="618C27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61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27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16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2213838.48</w:t>
            </w:r>
          </w:p>
        </w:tc>
      </w:tr>
      <w:tr w:rsidR="004C0A3E" w:rsidRPr="004C0A3E" w14:paraId="70E8AC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68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316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E4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2213841.36</w:t>
            </w:r>
          </w:p>
        </w:tc>
      </w:tr>
      <w:tr w:rsidR="004C0A3E" w:rsidRPr="004C0A3E" w14:paraId="406F40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CE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ED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CF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2213844.89</w:t>
            </w:r>
          </w:p>
        </w:tc>
      </w:tr>
      <w:tr w:rsidR="004C0A3E" w:rsidRPr="004C0A3E" w14:paraId="56F7DB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9EE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0B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51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2213845.33</w:t>
            </w:r>
          </w:p>
        </w:tc>
      </w:tr>
      <w:tr w:rsidR="004C0A3E" w:rsidRPr="004C0A3E" w14:paraId="6890FC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8B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50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A50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2213842.17</w:t>
            </w:r>
          </w:p>
        </w:tc>
      </w:tr>
      <w:tr w:rsidR="004C0A3E" w:rsidRPr="004C0A3E" w14:paraId="1D2A5C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63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4B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49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2213838.76</w:t>
            </w:r>
          </w:p>
        </w:tc>
      </w:tr>
      <w:tr w:rsidR="004C0A3E" w:rsidRPr="004C0A3E" w14:paraId="6AF757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4F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8B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09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2213834.23</w:t>
            </w:r>
          </w:p>
        </w:tc>
      </w:tr>
      <w:tr w:rsidR="004C0A3E" w:rsidRPr="004C0A3E" w14:paraId="588AED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31C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53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80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2213831.18</w:t>
            </w:r>
          </w:p>
        </w:tc>
      </w:tr>
      <w:tr w:rsidR="004C0A3E" w:rsidRPr="004C0A3E" w14:paraId="1BCB40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6F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08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76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2213825.11</w:t>
            </w:r>
          </w:p>
        </w:tc>
      </w:tr>
      <w:tr w:rsidR="004C0A3E" w:rsidRPr="004C0A3E" w14:paraId="34E106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B8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A2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600528.29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0E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2213819.15</w:t>
            </w:r>
          </w:p>
        </w:tc>
      </w:tr>
      <w:tr w:rsidR="004C0A3E" w:rsidRPr="004C0A3E" w14:paraId="2E9AF6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379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787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600518.21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3E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2213809.00</w:t>
            </w:r>
          </w:p>
        </w:tc>
      </w:tr>
      <w:tr w:rsidR="004C0A3E" w:rsidRPr="004C0A3E" w14:paraId="74B7ED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C5D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3C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5C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2213807.07</w:t>
            </w:r>
          </w:p>
        </w:tc>
      </w:tr>
      <w:tr w:rsidR="004C0A3E" w:rsidRPr="004C0A3E" w14:paraId="6888E3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3F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4AA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600513.48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B7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2213804.01</w:t>
            </w:r>
          </w:p>
        </w:tc>
      </w:tr>
      <w:tr w:rsidR="004C0A3E" w:rsidRPr="004C0A3E" w14:paraId="0F0A7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70B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FC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600513.39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2A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2213800.94</w:t>
            </w:r>
          </w:p>
        </w:tc>
      </w:tr>
      <w:tr w:rsidR="004C0A3E" w:rsidRPr="004C0A3E" w14:paraId="4B31E2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6E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B6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5A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2213799.03</w:t>
            </w:r>
          </w:p>
        </w:tc>
      </w:tr>
      <w:tr w:rsidR="004C0A3E" w:rsidRPr="004C0A3E" w14:paraId="4475DB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15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09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3B5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2213794.82</w:t>
            </w:r>
          </w:p>
        </w:tc>
      </w:tr>
      <w:tr w:rsidR="004C0A3E" w:rsidRPr="004C0A3E" w14:paraId="1343A3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D7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528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D1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2213791.78</w:t>
            </w:r>
          </w:p>
        </w:tc>
      </w:tr>
      <w:tr w:rsidR="004C0A3E" w:rsidRPr="004C0A3E" w14:paraId="46C321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A9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2C7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80E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2213785.56</w:t>
            </w:r>
          </w:p>
        </w:tc>
      </w:tr>
      <w:tr w:rsidR="004C0A3E" w:rsidRPr="004C0A3E" w14:paraId="33B1DB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B4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8E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A0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2213777.98</w:t>
            </w:r>
          </w:p>
        </w:tc>
      </w:tr>
      <w:tr w:rsidR="004C0A3E" w:rsidRPr="004C0A3E" w14:paraId="767C2D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18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99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AE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2213755.33</w:t>
            </w:r>
          </w:p>
        </w:tc>
      </w:tr>
      <w:tr w:rsidR="004C0A3E" w:rsidRPr="004C0A3E" w14:paraId="5BA347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FD46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43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136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2213743.41</w:t>
            </w:r>
          </w:p>
        </w:tc>
      </w:tr>
      <w:tr w:rsidR="004C0A3E" w:rsidRPr="004C0A3E" w14:paraId="155D78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F2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F2B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15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2213736.17</w:t>
            </w:r>
          </w:p>
        </w:tc>
      </w:tr>
      <w:tr w:rsidR="004C0A3E" w:rsidRPr="004C0A3E" w14:paraId="54331C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FB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7D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497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2213730.53</w:t>
            </w:r>
          </w:p>
        </w:tc>
      </w:tr>
      <w:tr w:rsidR="004C0A3E" w:rsidRPr="004C0A3E" w14:paraId="31BEB0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10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52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80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2213725.47</w:t>
            </w:r>
          </w:p>
        </w:tc>
      </w:tr>
      <w:tr w:rsidR="004C0A3E" w:rsidRPr="004C0A3E" w14:paraId="7EA0E8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98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CBE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3B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2213723.04</w:t>
            </w:r>
          </w:p>
        </w:tc>
      </w:tr>
      <w:tr w:rsidR="004C0A3E" w:rsidRPr="004C0A3E" w14:paraId="09333B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33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03B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5C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2213721.71</w:t>
            </w:r>
          </w:p>
        </w:tc>
      </w:tr>
      <w:tr w:rsidR="004C0A3E" w:rsidRPr="004C0A3E" w14:paraId="2035C6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75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85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C2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2213722.60</w:t>
            </w:r>
          </w:p>
        </w:tc>
      </w:tr>
      <w:tr w:rsidR="004C0A3E" w:rsidRPr="004C0A3E" w14:paraId="1DF586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26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44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ADB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2213726.94</w:t>
            </w:r>
          </w:p>
        </w:tc>
      </w:tr>
      <w:tr w:rsidR="004C0A3E" w:rsidRPr="004C0A3E" w14:paraId="40AB3E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49D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47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600552.24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505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2213738.08</w:t>
            </w:r>
          </w:p>
        </w:tc>
      </w:tr>
      <w:tr w:rsidR="004C0A3E" w:rsidRPr="004C0A3E" w14:paraId="2EF69D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F7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51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5F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2213746.42</w:t>
            </w:r>
          </w:p>
        </w:tc>
      </w:tr>
      <w:tr w:rsidR="004C0A3E" w:rsidRPr="004C0A3E" w14:paraId="2E9F36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F5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5A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B5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2213760.96</w:t>
            </w:r>
          </w:p>
        </w:tc>
      </w:tr>
      <w:tr w:rsidR="004C0A3E" w:rsidRPr="004C0A3E" w14:paraId="4D30A82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6DE7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(69)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24FC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B747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0647B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03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3F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36B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2213220.93</w:t>
            </w:r>
          </w:p>
        </w:tc>
      </w:tr>
      <w:tr w:rsidR="004C0A3E" w:rsidRPr="004C0A3E" w14:paraId="0A809B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EDE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DFC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41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2213226.48</w:t>
            </w:r>
          </w:p>
        </w:tc>
      </w:tr>
      <w:tr w:rsidR="004C0A3E" w:rsidRPr="004C0A3E" w14:paraId="5A2A25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4A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BC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BED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2213233.29</w:t>
            </w:r>
          </w:p>
        </w:tc>
      </w:tr>
      <w:tr w:rsidR="004C0A3E" w:rsidRPr="004C0A3E" w14:paraId="22DEF7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FF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A3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1FA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2213243.53</w:t>
            </w:r>
          </w:p>
        </w:tc>
      </w:tr>
      <w:tr w:rsidR="004C0A3E" w:rsidRPr="004C0A3E" w14:paraId="72A7A3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BF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8B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439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2213255.25</w:t>
            </w:r>
          </w:p>
        </w:tc>
      </w:tr>
      <w:tr w:rsidR="004C0A3E" w:rsidRPr="004C0A3E" w14:paraId="237226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6A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19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2FA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2213269.44</w:t>
            </w:r>
          </w:p>
        </w:tc>
      </w:tr>
      <w:tr w:rsidR="004C0A3E" w:rsidRPr="004C0A3E" w14:paraId="426225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9F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71C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BD0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2213283.12</w:t>
            </w:r>
          </w:p>
        </w:tc>
      </w:tr>
      <w:tr w:rsidR="004C0A3E" w:rsidRPr="004C0A3E" w14:paraId="580D5A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24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77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D41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2213292.44</w:t>
            </w:r>
          </w:p>
        </w:tc>
      </w:tr>
      <w:tr w:rsidR="004C0A3E" w:rsidRPr="004C0A3E" w14:paraId="01BDF8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7F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26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77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2213307.05</w:t>
            </w:r>
          </w:p>
        </w:tc>
      </w:tr>
      <w:tr w:rsidR="004C0A3E" w:rsidRPr="004C0A3E" w14:paraId="1CEB7D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02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4F5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222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2213322.80</w:t>
            </w:r>
          </w:p>
        </w:tc>
      </w:tr>
      <w:tr w:rsidR="004C0A3E" w:rsidRPr="004C0A3E" w14:paraId="333CCC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7F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20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13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2213335.48</w:t>
            </w:r>
          </w:p>
        </w:tc>
      </w:tr>
      <w:tr w:rsidR="004C0A3E" w:rsidRPr="004C0A3E" w14:paraId="5B53A9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3F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4E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EB1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2213344.73</w:t>
            </w:r>
          </w:p>
        </w:tc>
      </w:tr>
      <w:tr w:rsidR="004C0A3E" w:rsidRPr="004C0A3E" w14:paraId="53C9F8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A7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34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E4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2213358.15</w:t>
            </w:r>
          </w:p>
        </w:tc>
      </w:tr>
      <w:tr w:rsidR="004C0A3E" w:rsidRPr="004C0A3E" w14:paraId="6DAA6E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472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3E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97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2213369.94</w:t>
            </w:r>
          </w:p>
        </w:tc>
      </w:tr>
      <w:tr w:rsidR="004C0A3E" w:rsidRPr="004C0A3E" w14:paraId="3FF025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7E6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E8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DB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2213380.90</w:t>
            </w:r>
          </w:p>
        </w:tc>
      </w:tr>
      <w:tr w:rsidR="004C0A3E" w:rsidRPr="004C0A3E" w14:paraId="3B90E4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17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27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23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2213391.65</w:t>
            </w:r>
          </w:p>
        </w:tc>
      </w:tr>
      <w:tr w:rsidR="004C0A3E" w:rsidRPr="004C0A3E" w14:paraId="1897C7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96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5D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C5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2213398.62</w:t>
            </w:r>
          </w:p>
        </w:tc>
      </w:tr>
      <w:tr w:rsidR="004C0A3E" w:rsidRPr="004C0A3E" w14:paraId="23C02F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9F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3D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43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2213402.10</w:t>
            </w:r>
          </w:p>
        </w:tc>
      </w:tr>
      <w:tr w:rsidR="004C0A3E" w:rsidRPr="004C0A3E" w14:paraId="7C221C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D8E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EF0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0E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2213403.00</w:t>
            </w:r>
          </w:p>
        </w:tc>
      </w:tr>
      <w:tr w:rsidR="004C0A3E" w:rsidRPr="004C0A3E" w14:paraId="5D9567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224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C1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600287.53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B4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2213402.48</w:t>
            </w:r>
          </w:p>
        </w:tc>
      </w:tr>
      <w:tr w:rsidR="004C0A3E" w:rsidRPr="004C0A3E" w14:paraId="776255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79B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0C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35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2213400.37</w:t>
            </w:r>
          </w:p>
        </w:tc>
      </w:tr>
      <w:tr w:rsidR="004C0A3E" w:rsidRPr="004C0A3E" w14:paraId="025ED4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F0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9D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480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2213396.95</w:t>
            </w:r>
          </w:p>
        </w:tc>
      </w:tr>
      <w:tr w:rsidR="004C0A3E" w:rsidRPr="004C0A3E" w14:paraId="223B37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D4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C9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600280.95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81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2213389.16</w:t>
            </w:r>
          </w:p>
        </w:tc>
      </w:tr>
      <w:tr w:rsidR="004C0A3E" w:rsidRPr="004C0A3E" w14:paraId="24F5DA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AA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08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121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2213381.60</w:t>
            </w:r>
          </w:p>
        </w:tc>
      </w:tr>
      <w:tr w:rsidR="004C0A3E" w:rsidRPr="004C0A3E" w14:paraId="373BE5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9A2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E45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600276.72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75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2213375.40</w:t>
            </w:r>
          </w:p>
        </w:tc>
      </w:tr>
      <w:tr w:rsidR="004C0A3E" w:rsidRPr="004C0A3E" w14:paraId="091A82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218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015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096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2213369.51</w:t>
            </w:r>
          </w:p>
        </w:tc>
      </w:tr>
      <w:tr w:rsidR="004C0A3E" w:rsidRPr="004C0A3E" w14:paraId="3FAC98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B2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87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5F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2213362.59</w:t>
            </w:r>
          </w:p>
        </w:tc>
      </w:tr>
      <w:tr w:rsidR="004C0A3E" w:rsidRPr="004C0A3E" w14:paraId="76EDBC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925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B4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E1F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2213350.76</w:t>
            </w:r>
          </w:p>
        </w:tc>
      </w:tr>
      <w:tr w:rsidR="004C0A3E" w:rsidRPr="004C0A3E" w14:paraId="369A10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8A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CE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D8B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2213339.63</w:t>
            </w:r>
          </w:p>
        </w:tc>
      </w:tr>
      <w:tr w:rsidR="004C0A3E" w:rsidRPr="004C0A3E" w14:paraId="3DF25D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2C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338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600260.85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B84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2213330.94</w:t>
            </w:r>
          </w:p>
        </w:tc>
      </w:tr>
      <w:tr w:rsidR="004C0A3E" w:rsidRPr="004C0A3E" w14:paraId="0B95AE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96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99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AE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2213322.58</w:t>
            </w:r>
          </w:p>
        </w:tc>
      </w:tr>
      <w:tr w:rsidR="004C0A3E" w:rsidRPr="004C0A3E" w14:paraId="084691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6E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BD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D5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2213314.03</w:t>
            </w:r>
          </w:p>
        </w:tc>
      </w:tr>
      <w:tr w:rsidR="004C0A3E" w:rsidRPr="004C0A3E" w14:paraId="0B25AD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7F6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A03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C4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2213302.12</w:t>
            </w:r>
          </w:p>
        </w:tc>
      </w:tr>
      <w:tr w:rsidR="004C0A3E" w:rsidRPr="004C0A3E" w14:paraId="3BC421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5A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F99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600259.80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33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2213292.61</w:t>
            </w:r>
          </w:p>
        </w:tc>
      </w:tr>
      <w:tr w:rsidR="004C0A3E" w:rsidRPr="004C0A3E" w14:paraId="6E12B0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F4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73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772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2213279.46</w:t>
            </w:r>
          </w:p>
        </w:tc>
      </w:tr>
      <w:tr w:rsidR="004C0A3E" w:rsidRPr="004C0A3E" w14:paraId="04F5B9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82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CB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49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2213271.46</w:t>
            </w:r>
          </w:p>
        </w:tc>
      </w:tr>
      <w:tr w:rsidR="004C0A3E" w:rsidRPr="004C0A3E" w14:paraId="30ADA9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9B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C23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600259.93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97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2213266.63</w:t>
            </w:r>
          </w:p>
        </w:tc>
      </w:tr>
      <w:tr w:rsidR="004C0A3E" w:rsidRPr="004C0A3E" w14:paraId="6A3233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9B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C2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969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2213264.07</w:t>
            </w:r>
          </w:p>
        </w:tc>
      </w:tr>
      <w:tr w:rsidR="004C0A3E" w:rsidRPr="004C0A3E" w14:paraId="7A2978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1D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C6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127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2213260.66</w:t>
            </w:r>
          </w:p>
        </w:tc>
      </w:tr>
      <w:tr w:rsidR="004C0A3E" w:rsidRPr="004C0A3E" w14:paraId="4524B5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121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613D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27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2213255.85</w:t>
            </w:r>
          </w:p>
        </w:tc>
      </w:tr>
      <w:tr w:rsidR="004C0A3E" w:rsidRPr="004C0A3E" w14:paraId="1663D4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5902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F3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F3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2213251.69</w:t>
            </w:r>
          </w:p>
        </w:tc>
      </w:tr>
      <w:tr w:rsidR="004C0A3E" w:rsidRPr="004C0A3E" w14:paraId="4B642E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82B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DEB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A8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2213244.93</w:t>
            </w:r>
          </w:p>
        </w:tc>
      </w:tr>
      <w:tr w:rsidR="004C0A3E" w:rsidRPr="004C0A3E" w14:paraId="1CFD60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7D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E2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128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2213241.16</w:t>
            </w:r>
          </w:p>
        </w:tc>
      </w:tr>
      <w:tr w:rsidR="004C0A3E" w:rsidRPr="004C0A3E" w14:paraId="1061B6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F6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92E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02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2213237.23</w:t>
            </w:r>
          </w:p>
        </w:tc>
      </w:tr>
      <w:tr w:rsidR="004C0A3E" w:rsidRPr="004C0A3E" w14:paraId="65CBE0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43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2CB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DAE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2213229.19</w:t>
            </w:r>
          </w:p>
        </w:tc>
      </w:tr>
      <w:tr w:rsidR="004C0A3E" w:rsidRPr="004C0A3E" w14:paraId="47F7BF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90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64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1B1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2213222.82</w:t>
            </w:r>
          </w:p>
        </w:tc>
      </w:tr>
      <w:tr w:rsidR="004C0A3E" w:rsidRPr="004C0A3E" w14:paraId="3CE267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3FD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0D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FA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2213215.78</w:t>
            </w:r>
          </w:p>
        </w:tc>
      </w:tr>
      <w:tr w:rsidR="004C0A3E" w:rsidRPr="004C0A3E" w14:paraId="6AF145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B5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BE7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600235.00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DF3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2213211.68</w:t>
            </w:r>
          </w:p>
        </w:tc>
      </w:tr>
      <w:tr w:rsidR="004C0A3E" w:rsidRPr="004C0A3E" w14:paraId="7AD946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85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13E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CB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2213211.68</w:t>
            </w:r>
          </w:p>
        </w:tc>
      </w:tr>
      <w:tr w:rsidR="004C0A3E" w:rsidRPr="004C0A3E" w14:paraId="313587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661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0B6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A7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2213216.19</w:t>
            </w:r>
          </w:p>
        </w:tc>
      </w:tr>
      <w:tr w:rsidR="004C0A3E" w:rsidRPr="004C0A3E" w14:paraId="21817B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41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10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600235.86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8F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2213220.92</w:t>
            </w:r>
          </w:p>
        </w:tc>
      </w:tr>
      <w:tr w:rsidR="004C0A3E" w:rsidRPr="004C0A3E" w14:paraId="7B531F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8C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9C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8D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2213225.74</w:t>
            </w:r>
          </w:p>
        </w:tc>
      </w:tr>
      <w:tr w:rsidR="004C0A3E" w:rsidRPr="004C0A3E" w14:paraId="5D5517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FC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BF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2EE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2213230.24</w:t>
            </w:r>
          </w:p>
        </w:tc>
      </w:tr>
      <w:tr w:rsidR="004C0A3E" w:rsidRPr="004C0A3E" w14:paraId="5BBC0A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31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07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600235.86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D0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2213234.14</w:t>
            </w:r>
          </w:p>
        </w:tc>
      </w:tr>
      <w:tr w:rsidR="004C0A3E" w:rsidRPr="004C0A3E" w14:paraId="65C16B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D0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B4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41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2213237.44</w:t>
            </w:r>
          </w:p>
        </w:tc>
      </w:tr>
      <w:tr w:rsidR="004C0A3E" w:rsidRPr="004C0A3E" w14:paraId="0B74D1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548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A6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62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2213242.71</w:t>
            </w:r>
          </w:p>
        </w:tc>
      </w:tr>
      <w:tr w:rsidR="004C0A3E" w:rsidRPr="004C0A3E" w14:paraId="62C90A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87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A1C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600237.99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F4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2213246.37</w:t>
            </w:r>
          </w:p>
        </w:tc>
      </w:tr>
      <w:tr w:rsidR="004C0A3E" w:rsidRPr="004C0A3E" w14:paraId="644AD1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84D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17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FE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2213249.19</w:t>
            </w:r>
          </w:p>
        </w:tc>
      </w:tr>
      <w:tr w:rsidR="004C0A3E" w:rsidRPr="004C0A3E" w14:paraId="04CFFB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92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EE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4DD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2213254.76</w:t>
            </w:r>
          </w:p>
        </w:tc>
      </w:tr>
      <w:tr w:rsidR="004C0A3E" w:rsidRPr="004C0A3E" w14:paraId="26A4D8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21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C8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A56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2213259.00</w:t>
            </w:r>
          </w:p>
        </w:tc>
      </w:tr>
      <w:tr w:rsidR="004C0A3E" w:rsidRPr="004C0A3E" w14:paraId="5FC709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B64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8F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63D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2213261.91</w:t>
            </w:r>
          </w:p>
        </w:tc>
      </w:tr>
      <w:tr w:rsidR="004C0A3E" w:rsidRPr="004C0A3E" w14:paraId="14AAB9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52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23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C5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2213265.91</w:t>
            </w:r>
          </w:p>
        </w:tc>
      </w:tr>
      <w:tr w:rsidR="004C0A3E" w:rsidRPr="004C0A3E" w14:paraId="4CA584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2B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75A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9A2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2213273.55</w:t>
            </w:r>
          </w:p>
        </w:tc>
      </w:tr>
      <w:tr w:rsidR="004C0A3E" w:rsidRPr="004C0A3E" w14:paraId="3C13FF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CF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D4D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ADA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2213280.81</w:t>
            </w:r>
          </w:p>
        </w:tc>
      </w:tr>
      <w:tr w:rsidR="004C0A3E" w:rsidRPr="004C0A3E" w14:paraId="4C8A98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2D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3E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90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2213285.30</w:t>
            </w:r>
          </w:p>
        </w:tc>
      </w:tr>
      <w:tr w:rsidR="004C0A3E" w:rsidRPr="004C0A3E" w14:paraId="0E2EB9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FC5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09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A9C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2213288.06</w:t>
            </w:r>
          </w:p>
        </w:tc>
      </w:tr>
      <w:tr w:rsidR="004C0A3E" w:rsidRPr="004C0A3E" w14:paraId="65F0F6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79F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7CB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AF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2213291.76</w:t>
            </w:r>
          </w:p>
        </w:tc>
      </w:tr>
      <w:tr w:rsidR="004C0A3E" w:rsidRPr="004C0A3E" w14:paraId="752DE1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6D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85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600250.83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F7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2213295.92</w:t>
            </w:r>
          </w:p>
        </w:tc>
      </w:tr>
      <w:tr w:rsidR="004C0A3E" w:rsidRPr="004C0A3E" w14:paraId="16C0C6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AC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A6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18E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2213304.22</w:t>
            </w:r>
          </w:p>
        </w:tc>
      </w:tr>
      <w:tr w:rsidR="004C0A3E" w:rsidRPr="004C0A3E" w14:paraId="610804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1A3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76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28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2213316.26</w:t>
            </w:r>
          </w:p>
        </w:tc>
      </w:tr>
      <w:tr w:rsidR="004C0A3E" w:rsidRPr="004C0A3E" w14:paraId="14DB4F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63C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212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51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2213324.72</w:t>
            </w:r>
          </w:p>
        </w:tc>
      </w:tr>
      <w:tr w:rsidR="004C0A3E" w:rsidRPr="004C0A3E" w14:paraId="6A6817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08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C0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62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2213330.61</w:t>
            </w:r>
          </w:p>
        </w:tc>
      </w:tr>
      <w:tr w:rsidR="004C0A3E" w:rsidRPr="004C0A3E" w14:paraId="532CA4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296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92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A3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2213335.17</w:t>
            </w:r>
          </w:p>
        </w:tc>
      </w:tr>
      <w:tr w:rsidR="004C0A3E" w:rsidRPr="004C0A3E" w14:paraId="3E5137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3FA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7F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41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2213341.17</w:t>
            </w:r>
          </w:p>
        </w:tc>
      </w:tr>
      <w:tr w:rsidR="004C0A3E" w:rsidRPr="004C0A3E" w14:paraId="0C2D2D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888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9F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600260.10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39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2213344.88</w:t>
            </w:r>
          </w:p>
        </w:tc>
      </w:tr>
      <w:tr w:rsidR="004C0A3E" w:rsidRPr="004C0A3E" w14:paraId="15FE92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D9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82F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C6E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2213351.46</w:t>
            </w:r>
          </w:p>
        </w:tc>
      </w:tr>
      <w:tr w:rsidR="004C0A3E" w:rsidRPr="004C0A3E" w14:paraId="04A7D4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604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9F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D9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2213357.17</w:t>
            </w:r>
          </w:p>
        </w:tc>
      </w:tr>
      <w:tr w:rsidR="004C0A3E" w:rsidRPr="004C0A3E" w14:paraId="241FBE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19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F6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2D5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2213364.92</w:t>
            </w:r>
          </w:p>
        </w:tc>
      </w:tr>
      <w:tr w:rsidR="004C0A3E" w:rsidRPr="004C0A3E" w14:paraId="5A7890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8C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0B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600267.87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2A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2213374.62</w:t>
            </w:r>
          </w:p>
        </w:tc>
      </w:tr>
      <w:tr w:rsidR="004C0A3E" w:rsidRPr="004C0A3E" w14:paraId="6CE3AC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9F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58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A1D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2213385.31</w:t>
            </w:r>
          </w:p>
        </w:tc>
      </w:tr>
      <w:tr w:rsidR="004C0A3E" w:rsidRPr="004C0A3E" w14:paraId="029D31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D41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5A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8C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2213399.50</w:t>
            </w:r>
          </w:p>
        </w:tc>
      </w:tr>
      <w:tr w:rsidR="004C0A3E" w:rsidRPr="004C0A3E" w14:paraId="2BEDFF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AF6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24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600284.45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7D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2213410.06</w:t>
            </w:r>
          </w:p>
        </w:tc>
      </w:tr>
      <w:tr w:rsidR="004C0A3E" w:rsidRPr="004C0A3E" w14:paraId="5D5C19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14C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F6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600286.33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9B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2213417.35</w:t>
            </w:r>
          </w:p>
        </w:tc>
      </w:tr>
      <w:tr w:rsidR="004C0A3E" w:rsidRPr="004C0A3E" w14:paraId="3264B2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9FB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6D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F14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2213429.56</w:t>
            </w:r>
          </w:p>
        </w:tc>
      </w:tr>
      <w:tr w:rsidR="004C0A3E" w:rsidRPr="004C0A3E" w14:paraId="59322F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5B5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A7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07C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2213440.67</w:t>
            </w:r>
          </w:p>
        </w:tc>
      </w:tr>
      <w:tr w:rsidR="004C0A3E" w:rsidRPr="004C0A3E" w14:paraId="1BBDF2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C3C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82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600289.72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68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2213449.55</w:t>
            </w:r>
          </w:p>
        </w:tc>
      </w:tr>
      <w:tr w:rsidR="004C0A3E" w:rsidRPr="004C0A3E" w14:paraId="74EBC7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A8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D1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70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2213461.72</w:t>
            </w:r>
          </w:p>
        </w:tc>
      </w:tr>
      <w:tr w:rsidR="004C0A3E" w:rsidRPr="004C0A3E" w14:paraId="0C69F6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2D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31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AB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2213475.37</w:t>
            </w:r>
          </w:p>
        </w:tc>
      </w:tr>
      <w:tr w:rsidR="004C0A3E" w:rsidRPr="004C0A3E" w14:paraId="6902CE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CA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6F9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EAF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2213492.72</w:t>
            </w:r>
          </w:p>
        </w:tc>
      </w:tr>
      <w:tr w:rsidR="004C0A3E" w:rsidRPr="004C0A3E" w14:paraId="0537AF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042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2F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618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2213502.77</w:t>
            </w:r>
          </w:p>
        </w:tc>
      </w:tr>
      <w:tr w:rsidR="004C0A3E" w:rsidRPr="004C0A3E" w14:paraId="773058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E1C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680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8E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2213512.54</w:t>
            </w:r>
          </w:p>
        </w:tc>
      </w:tr>
      <w:tr w:rsidR="004C0A3E" w:rsidRPr="004C0A3E" w14:paraId="5DEFA5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87D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772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F7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2213520.98</w:t>
            </w:r>
          </w:p>
        </w:tc>
      </w:tr>
      <w:tr w:rsidR="004C0A3E" w:rsidRPr="004C0A3E" w14:paraId="5C2C0A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BF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F4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80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2213529.66</w:t>
            </w:r>
          </w:p>
        </w:tc>
      </w:tr>
      <w:tr w:rsidR="004C0A3E" w:rsidRPr="004C0A3E" w14:paraId="46913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C3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9A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4C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2213543.19</w:t>
            </w:r>
          </w:p>
        </w:tc>
      </w:tr>
      <w:tr w:rsidR="004C0A3E" w:rsidRPr="004C0A3E" w14:paraId="2E128F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B5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DD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438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2213553.78</w:t>
            </w:r>
          </w:p>
        </w:tc>
      </w:tr>
      <w:tr w:rsidR="004C0A3E" w:rsidRPr="004C0A3E" w14:paraId="07EC5E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AE6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8C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F4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2213556.77</w:t>
            </w:r>
          </w:p>
        </w:tc>
      </w:tr>
      <w:tr w:rsidR="004C0A3E" w:rsidRPr="004C0A3E" w14:paraId="7ED7B3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2A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0A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D03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2213558.03</w:t>
            </w:r>
          </w:p>
        </w:tc>
      </w:tr>
      <w:tr w:rsidR="004C0A3E" w:rsidRPr="004C0A3E" w14:paraId="479E14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180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75B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4F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2213557.26</w:t>
            </w:r>
          </w:p>
        </w:tc>
      </w:tr>
      <w:tr w:rsidR="004C0A3E" w:rsidRPr="004C0A3E" w14:paraId="64076C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9D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62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214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2213554.22</w:t>
            </w:r>
          </w:p>
        </w:tc>
      </w:tr>
      <w:tr w:rsidR="004C0A3E" w:rsidRPr="004C0A3E" w14:paraId="438868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B7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F27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EA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2213548.38</w:t>
            </w:r>
          </w:p>
        </w:tc>
      </w:tr>
      <w:tr w:rsidR="004C0A3E" w:rsidRPr="004C0A3E" w14:paraId="2CE4B5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E3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11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34F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2213549.01</w:t>
            </w:r>
          </w:p>
        </w:tc>
      </w:tr>
      <w:tr w:rsidR="004C0A3E" w:rsidRPr="004C0A3E" w14:paraId="71D1A7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5D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38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36E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2213551.31</w:t>
            </w:r>
          </w:p>
        </w:tc>
      </w:tr>
      <w:tr w:rsidR="004C0A3E" w:rsidRPr="004C0A3E" w14:paraId="06CF6E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8A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5A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B0E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2213555.99</w:t>
            </w:r>
          </w:p>
        </w:tc>
      </w:tr>
      <w:tr w:rsidR="004C0A3E" w:rsidRPr="004C0A3E" w14:paraId="51D0BC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DB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EE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C4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2213563.58</w:t>
            </w:r>
          </w:p>
        </w:tc>
      </w:tr>
      <w:tr w:rsidR="004C0A3E" w:rsidRPr="004C0A3E" w14:paraId="187C11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CF8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1C6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73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2213570.63</w:t>
            </w:r>
          </w:p>
        </w:tc>
      </w:tr>
      <w:tr w:rsidR="004C0A3E" w:rsidRPr="004C0A3E" w14:paraId="55E768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B6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D2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08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2213575.75</w:t>
            </w:r>
          </w:p>
        </w:tc>
      </w:tr>
      <w:tr w:rsidR="004C0A3E" w:rsidRPr="004C0A3E" w14:paraId="69BA86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3F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51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600217.21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4D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2213581.77</w:t>
            </w:r>
          </w:p>
        </w:tc>
      </w:tr>
      <w:tr w:rsidR="004C0A3E" w:rsidRPr="004C0A3E" w14:paraId="0A2670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BE6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342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2D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2213586.05</w:t>
            </w:r>
          </w:p>
        </w:tc>
      </w:tr>
      <w:tr w:rsidR="004C0A3E" w:rsidRPr="004C0A3E" w14:paraId="2108EB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642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80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07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2213590.09</w:t>
            </w:r>
          </w:p>
        </w:tc>
      </w:tr>
      <w:tr w:rsidR="004C0A3E" w:rsidRPr="004C0A3E" w14:paraId="007BC7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121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7C9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B29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2213597.28</w:t>
            </w:r>
          </w:p>
        </w:tc>
      </w:tr>
      <w:tr w:rsidR="004C0A3E" w:rsidRPr="004C0A3E" w14:paraId="0229AA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20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3D4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25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2213599.72</w:t>
            </w:r>
          </w:p>
        </w:tc>
      </w:tr>
      <w:tr w:rsidR="004C0A3E" w:rsidRPr="004C0A3E" w14:paraId="59E01D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C8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966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FE4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2213601.52</w:t>
            </w:r>
          </w:p>
        </w:tc>
      </w:tr>
      <w:tr w:rsidR="004C0A3E" w:rsidRPr="004C0A3E" w14:paraId="533D43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8E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153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15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2213604.35</w:t>
            </w:r>
          </w:p>
        </w:tc>
      </w:tr>
      <w:tr w:rsidR="004C0A3E" w:rsidRPr="004C0A3E" w14:paraId="2C0AC1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F9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D1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41D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2213610.25</w:t>
            </w:r>
          </w:p>
        </w:tc>
      </w:tr>
      <w:tr w:rsidR="004C0A3E" w:rsidRPr="004C0A3E" w14:paraId="545F8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FE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4A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5C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2213618.27</w:t>
            </w:r>
          </w:p>
        </w:tc>
      </w:tr>
      <w:tr w:rsidR="004C0A3E" w:rsidRPr="004C0A3E" w14:paraId="598ED6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C2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071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881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2213625.71</w:t>
            </w:r>
          </w:p>
        </w:tc>
      </w:tr>
      <w:tr w:rsidR="004C0A3E" w:rsidRPr="004C0A3E" w14:paraId="3F9CA0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A3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29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419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2213634.20</w:t>
            </w:r>
          </w:p>
        </w:tc>
      </w:tr>
      <w:tr w:rsidR="004C0A3E" w:rsidRPr="004C0A3E" w14:paraId="2D12ED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970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CD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11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2213645.06</w:t>
            </w:r>
          </w:p>
        </w:tc>
      </w:tr>
      <w:tr w:rsidR="004C0A3E" w:rsidRPr="004C0A3E" w14:paraId="1CC5B5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0F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87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F8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2213656.60</w:t>
            </w:r>
          </w:p>
        </w:tc>
      </w:tr>
      <w:tr w:rsidR="004C0A3E" w:rsidRPr="004C0A3E" w14:paraId="3E9614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73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4C0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6C5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2213668.11</w:t>
            </w:r>
          </w:p>
        </w:tc>
      </w:tr>
      <w:tr w:rsidR="004C0A3E" w:rsidRPr="004C0A3E" w14:paraId="41B851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B2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06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62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2213683.39</w:t>
            </w:r>
          </w:p>
        </w:tc>
      </w:tr>
      <w:tr w:rsidR="004C0A3E" w:rsidRPr="004C0A3E" w14:paraId="0B2234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7C5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AD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F0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2213693.94</w:t>
            </w:r>
          </w:p>
        </w:tc>
      </w:tr>
      <w:tr w:rsidR="004C0A3E" w:rsidRPr="004C0A3E" w14:paraId="34CD51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2C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44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600191.21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AD4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2213700.90</w:t>
            </w:r>
          </w:p>
        </w:tc>
      </w:tr>
      <w:tr w:rsidR="004C0A3E" w:rsidRPr="004C0A3E" w14:paraId="7A1771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BE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9D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2AA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2213707.96</w:t>
            </w:r>
          </w:p>
        </w:tc>
      </w:tr>
      <w:tr w:rsidR="004C0A3E" w:rsidRPr="004C0A3E" w14:paraId="01446E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C8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0D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EF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2213712.65</w:t>
            </w:r>
          </w:p>
        </w:tc>
      </w:tr>
      <w:tr w:rsidR="004C0A3E" w:rsidRPr="004C0A3E" w14:paraId="07029C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648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A0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600205.05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78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2213717.01</w:t>
            </w:r>
          </w:p>
        </w:tc>
      </w:tr>
      <w:tr w:rsidR="004C0A3E" w:rsidRPr="004C0A3E" w14:paraId="29C945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C7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F9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E2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2213723.91</w:t>
            </w:r>
          </w:p>
        </w:tc>
      </w:tr>
      <w:tr w:rsidR="004C0A3E" w:rsidRPr="004C0A3E" w14:paraId="138130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C43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589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6E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2213731.15</w:t>
            </w:r>
          </w:p>
        </w:tc>
      </w:tr>
      <w:tr w:rsidR="004C0A3E" w:rsidRPr="004C0A3E" w14:paraId="712D8F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57E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753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984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2213736.69</w:t>
            </w:r>
          </w:p>
        </w:tc>
      </w:tr>
      <w:tr w:rsidR="004C0A3E" w:rsidRPr="004C0A3E" w14:paraId="713FB9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E6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3BC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7D3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2213741.97</w:t>
            </w:r>
          </w:p>
        </w:tc>
      </w:tr>
      <w:tr w:rsidR="004C0A3E" w:rsidRPr="004C0A3E" w14:paraId="53D228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72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E7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78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2213746.26</w:t>
            </w:r>
          </w:p>
        </w:tc>
      </w:tr>
      <w:tr w:rsidR="004C0A3E" w:rsidRPr="004C0A3E" w14:paraId="7219BF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18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F62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3EB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2213749.01</w:t>
            </w:r>
          </w:p>
        </w:tc>
      </w:tr>
      <w:tr w:rsidR="004C0A3E" w:rsidRPr="004C0A3E" w14:paraId="5963B5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B4F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57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55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2213750.65</w:t>
            </w:r>
          </w:p>
        </w:tc>
      </w:tr>
      <w:tr w:rsidR="004C0A3E" w:rsidRPr="004C0A3E" w14:paraId="3B7F79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39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4E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600258.31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82D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2213751.45</w:t>
            </w:r>
          </w:p>
        </w:tc>
      </w:tr>
      <w:tr w:rsidR="004C0A3E" w:rsidRPr="004C0A3E" w14:paraId="7F4DDD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FC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B8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78B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2213753.89</w:t>
            </w:r>
          </w:p>
        </w:tc>
      </w:tr>
      <w:tr w:rsidR="004C0A3E" w:rsidRPr="004C0A3E" w14:paraId="095D63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E63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65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5C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2213753.93</w:t>
            </w:r>
          </w:p>
        </w:tc>
      </w:tr>
      <w:tr w:rsidR="004C0A3E" w:rsidRPr="004C0A3E" w14:paraId="2319F3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D93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E34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80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2213753.73</w:t>
            </w:r>
          </w:p>
        </w:tc>
      </w:tr>
      <w:tr w:rsidR="004C0A3E" w:rsidRPr="004C0A3E" w14:paraId="0FD2FF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E58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3F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27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2213754.67</w:t>
            </w:r>
          </w:p>
        </w:tc>
      </w:tr>
      <w:tr w:rsidR="004C0A3E" w:rsidRPr="004C0A3E" w14:paraId="31724A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271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98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2D5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2213755.94</w:t>
            </w:r>
          </w:p>
        </w:tc>
      </w:tr>
      <w:tr w:rsidR="004C0A3E" w:rsidRPr="004C0A3E" w14:paraId="1A4989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04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6F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9C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2213757.87</w:t>
            </w:r>
          </w:p>
        </w:tc>
      </w:tr>
      <w:tr w:rsidR="004C0A3E" w:rsidRPr="004C0A3E" w14:paraId="433E30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1C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FD1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04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2213761.89</w:t>
            </w:r>
          </w:p>
        </w:tc>
      </w:tr>
      <w:tr w:rsidR="004C0A3E" w:rsidRPr="004C0A3E" w14:paraId="2BE0E5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FB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C3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71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2213763.06</w:t>
            </w:r>
          </w:p>
        </w:tc>
      </w:tr>
      <w:tr w:rsidR="004C0A3E" w:rsidRPr="004C0A3E" w14:paraId="59219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E6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AE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8C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2213763.52</w:t>
            </w:r>
          </w:p>
        </w:tc>
      </w:tr>
      <w:tr w:rsidR="004C0A3E" w:rsidRPr="004C0A3E" w14:paraId="29458B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B6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87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61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2213764.97</w:t>
            </w:r>
          </w:p>
        </w:tc>
      </w:tr>
      <w:tr w:rsidR="004C0A3E" w:rsidRPr="004C0A3E" w14:paraId="34959E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78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9CA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46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2213762.11</w:t>
            </w:r>
          </w:p>
        </w:tc>
      </w:tr>
      <w:tr w:rsidR="004C0A3E" w:rsidRPr="004C0A3E" w14:paraId="1D5CE5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EC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21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F9A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2213758.29</w:t>
            </w:r>
          </w:p>
        </w:tc>
      </w:tr>
      <w:tr w:rsidR="004C0A3E" w:rsidRPr="004C0A3E" w14:paraId="5DCE77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D9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B1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C20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2213754.39</w:t>
            </w:r>
          </w:p>
        </w:tc>
      </w:tr>
      <w:tr w:rsidR="004C0A3E" w:rsidRPr="004C0A3E" w14:paraId="6D3008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98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D62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600302.26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D4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2213748.88</w:t>
            </w:r>
          </w:p>
        </w:tc>
      </w:tr>
      <w:tr w:rsidR="004C0A3E" w:rsidRPr="004C0A3E" w14:paraId="1FD31B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BB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D0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3CA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2213743.92</w:t>
            </w:r>
          </w:p>
        </w:tc>
      </w:tr>
      <w:tr w:rsidR="004C0A3E" w:rsidRPr="004C0A3E" w14:paraId="01114F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89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05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600309.03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E6D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2213740.38</w:t>
            </w:r>
          </w:p>
        </w:tc>
      </w:tr>
      <w:tr w:rsidR="004C0A3E" w:rsidRPr="004C0A3E" w14:paraId="06CB8E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27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3B7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600314.26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CF9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2213738.44</w:t>
            </w:r>
          </w:p>
        </w:tc>
      </w:tr>
      <w:tr w:rsidR="004C0A3E" w:rsidRPr="004C0A3E" w14:paraId="7E44ED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43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6BA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77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2213736.82</w:t>
            </w:r>
          </w:p>
        </w:tc>
      </w:tr>
      <w:tr w:rsidR="004C0A3E" w:rsidRPr="004C0A3E" w14:paraId="7C5FFF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B4D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861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96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2213736.00</w:t>
            </w:r>
          </w:p>
        </w:tc>
      </w:tr>
      <w:tr w:rsidR="004C0A3E" w:rsidRPr="004C0A3E" w14:paraId="3A9517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F3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F9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AA4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2213735.41</w:t>
            </w:r>
          </w:p>
        </w:tc>
      </w:tr>
      <w:tr w:rsidR="004C0A3E" w:rsidRPr="004C0A3E" w14:paraId="3DF08E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16B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63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85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2213736.73</w:t>
            </w:r>
          </w:p>
        </w:tc>
      </w:tr>
      <w:tr w:rsidR="004C0A3E" w:rsidRPr="004C0A3E" w14:paraId="23B774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182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9E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29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2213737.08</w:t>
            </w:r>
          </w:p>
        </w:tc>
      </w:tr>
      <w:tr w:rsidR="004C0A3E" w:rsidRPr="004C0A3E" w14:paraId="12201A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02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04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9D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2213738.39</w:t>
            </w:r>
          </w:p>
        </w:tc>
      </w:tr>
      <w:tr w:rsidR="004C0A3E" w:rsidRPr="004C0A3E" w14:paraId="481FAD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85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2C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E7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2213743.27</w:t>
            </w:r>
          </w:p>
        </w:tc>
      </w:tr>
      <w:tr w:rsidR="004C0A3E" w:rsidRPr="004C0A3E" w14:paraId="34EFEA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2B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39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6A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2213743.33</w:t>
            </w:r>
          </w:p>
        </w:tc>
      </w:tr>
      <w:tr w:rsidR="004C0A3E" w:rsidRPr="004C0A3E" w14:paraId="6F17E7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57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A1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FBC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2213744.52</w:t>
            </w:r>
          </w:p>
        </w:tc>
      </w:tr>
      <w:tr w:rsidR="004C0A3E" w:rsidRPr="004C0A3E" w14:paraId="0F4427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98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DF7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7B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2213746.51</w:t>
            </w:r>
          </w:p>
        </w:tc>
      </w:tr>
      <w:tr w:rsidR="004C0A3E" w:rsidRPr="004C0A3E" w14:paraId="53FC0A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9E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AA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67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2213749.81</w:t>
            </w:r>
          </w:p>
        </w:tc>
      </w:tr>
      <w:tr w:rsidR="004C0A3E" w:rsidRPr="004C0A3E" w14:paraId="3BB697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01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C56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0A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2213750.55</w:t>
            </w:r>
          </w:p>
        </w:tc>
      </w:tr>
      <w:tr w:rsidR="004C0A3E" w:rsidRPr="004C0A3E" w14:paraId="5331DB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C0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7C9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F3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2213749.82</w:t>
            </w:r>
          </w:p>
        </w:tc>
      </w:tr>
      <w:tr w:rsidR="004C0A3E" w:rsidRPr="004C0A3E" w14:paraId="09B7BA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3C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42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EB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2213748.34</w:t>
            </w:r>
          </w:p>
        </w:tc>
      </w:tr>
      <w:tr w:rsidR="004C0A3E" w:rsidRPr="004C0A3E" w14:paraId="6D2F7F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01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275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8E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2213940.87</w:t>
            </w:r>
          </w:p>
        </w:tc>
      </w:tr>
      <w:tr w:rsidR="004C0A3E" w:rsidRPr="004C0A3E" w14:paraId="65B551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987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DB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600181.67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7F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2213881.50</w:t>
            </w:r>
          </w:p>
        </w:tc>
      </w:tr>
      <w:tr w:rsidR="004C0A3E" w:rsidRPr="004C0A3E" w14:paraId="0C9298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51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EC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599863.20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FC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2213847.68</w:t>
            </w:r>
          </w:p>
        </w:tc>
      </w:tr>
      <w:tr w:rsidR="004C0A3E" w:rsidRPr="004C0A3E" w14:paraId="298823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A87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2F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599790.13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017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2213847.68</w:t>
            </w:r>
          </w:p>
        </w:tc>
      </w:tr>
      <w:tr w:rsidR="004C0A3E" w:rsidRPr="004C0A3E" w14:paraId="049381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084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72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AA4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2213871.35</w:t>
            </w:r>
          </w:p>
        </w:tc>
      </w:tr>
      <w:tr w:rsidR="004C0A3E" w:rsidRPr="004C0A3E" w14:paraId="421753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9A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28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599628.61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10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2213898.64</w:t>
            </w:r>
          </w:p>
        </w:tc>
      </w:tr>
      <w:tr w:rsidR="004C0A3E" w:rsidRPr="004C0A3E" w14:paraId="61128A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26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0A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1D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2213905.85</w:t>
            </w:r>
          </w:p>
        </w:tc>
      </w:tr>
      <w:tr w:rsidR="004C0A3E" w:rsidRPr="004C0A3E" w14:paraId="7A5D2D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0E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27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580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2214007.84</w:t>
            </w:r>
          </w:p>
        </w:tc>
      </w:tr>
      <w:tr w:rsidR="004C0A3E" w:rsidRPr="004C0A3E" w14:paraId="424BFE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63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A6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E9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2214011.49</w:t>
            </w:r>
          </w:p>
        </w:tc>
      </w:tr>
      <w:tr w:rsidR="004C0A3E" w:rsidRPr="004C0A3E" w14:paraId="68EC54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EA6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09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CE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2213825.65</w:t>
            </w:r>
          </w:p>
        </w:tc>
      </w:tr>
      <w:tr w:rsidR="004C0A3E" w:rsidRPr="004C0A3E" w14:paraId="560EA6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A1B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12B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D5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2213752.61</w:t>
            </w:r>
          </w:p>
        </w:tc>
      </w:tr>
      <w:tr w:rsidR="004C0A3E" w:rsidRPr="004C0A3E" w14:paraId="21A6DB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099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001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702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2213501.19</w:t>
            </w:r>
          </w:p>
        </w:tc>
      </w:tr>
      <w:tr w:rsidR="004C0A3E" w:rsidRPr="004C0A3E" w14:paraId="094547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DE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F2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D5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2213497.23</w:t>
            </w:r>
          </w:p>
        </w:tc>
      </w:tr>
      <w:tr w:rsidR="004C0A3E" w:rsidRPr="004C0A3E" w14:paraId="2B24C5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14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80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598941.20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C4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2213763.08</w:t>
            </w:r>
          </w:p>
        </w:tc>
      </w:tr>
      <w:tr w:rsidR="004C0A3E" w:rsidRPr="004C0A3E" w14:paraId="6F534B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1C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0D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598902.01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BC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2213785.33</w:t>
            </w:r>
          </w:p>
        </w:tc>
      </w:tr>
      <w:tr w:rsidR="004C0A3E" w:rsidRPr="004C0A3E" w14:paraId="38FF33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85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AF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598886.34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948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2213598.10</w:t>
            </w:r>
          </w:p>
        </w:tc>
      </w:tr>
      <w:tr w:rsidR="004C0A3E" w:rsidRPr="004C0A3E" w14:paraId="0AF1C1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6E8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16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598908.09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BD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2213559.17</w:t>
            </w:r>
          </w:p>
        </w:tc>
      </w:tr>
      <w:tr w:rsidR="004C0A3E" w:rsidRPr="004C0A3E" w14:paraId="4F6B72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FE5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3A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598933.56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12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2213551.73</w:t>
            </w:r>
          </w:p>
        </w:tc>
      </w:tr>
      <w:tr w:rsidR="004C0A3E" w:rsidRPr="004C0A3E" w14:paraId="2A2E87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A06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BA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598956.64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FC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2213542.72</w:t>
            </w:r>
          </w:p>
        </w:tc>
      </w:tr>
      <w:tr w:rsidR="004C0A3E" w:rsidRPr="004C0A3E" w14:paraId="2C3E5E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63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80C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598987.70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B62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2213522.40</w:t>
            </w:r>
          </w:p>
        </w:tc>
      </w:tr>
      <w:tr w:rsidR="004C0A3E" w:rsidRPr="004C0A3E" w14:paraId="1F3B2C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0A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F7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599074.00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82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2213436.79</w:t>
            </w:r>
          </w:p>
        </w:tc>
      </w:tr>
      <w:tr w:rsidR="004C0A3E" w:rsidRPr="004C0A3E" w14:paraId="3F6104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841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46B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12C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2213411.32</w:t>
            </w:r>
          </w:p>
        </w:tc>
      </w:tr>
      <w:tr w:rsidR="004C0A3E" w:rsidRPr="004C0A3E" w14:paraId="121BE9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E18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AE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D83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2213370.39</w:t>
            </w:r>
          </w:p>
        </w:tc>
      </w:tr>
      <w:tr w:rsidR="004C0A3E" w:rsidRPr="004C0A3E" w14:paraId="49020D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76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3E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599252.02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5CC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2213062.62</w:t>
            </w:r>
          </w:p>
        </w:tc>
      </w:tr>
      <w:tr w:rsidR="004C0A3E" w:rsidRPr="004C0A3E" w14:paraId="7229E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55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CE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736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2212993.42</w:t>
            </w:r>
          </w:p>
        </w:tc>
      </w:tr>
      <w:tr w:rsidR="004C0A3E" w:rsidRPr="004C0A3E" w14:paraId="7A3ADC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79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C5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599290.81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53B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2212963.63</w:t>
            </w:r>
          </w:p>
        </w:tc>
      </w:tr>
      <w:tr w:rsidR="004C0A3E" w:rsidRPr="004C0A3E" w14:paraId="76647D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65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18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599303.95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F58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2212975.58</w:t>
            </w:r>
          </w:p>
        </w:tc>
      </w:tr>
      <w:tr w:rsidR="004C0A3E" w:rsidRPr="004C0A3E" w14:paraId="402014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127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4B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A1A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2212986.73</w:t>
            </w:r>
          </w:p>
        </w:tc>
      </w:tr>
      <w:tr w:rsidR="004C0A3E" w:rsidRPr="004C0A3E" w14:paraId="2B1B3B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8F1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971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599323.80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E1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2212995.44</w:t>
            </w:r>
          </w:p>
        </w:tc>
      </w:tr>
      <w:tr w:rsidR="004C0A3E" w:rsidRPr="004C0A3E" w14:paraId="1499C2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52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E6B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74E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2213011.35</w:t>
            </w:r>
          </w:p>
        </w:tc>
      </w:tr>
      <w:tr w:rsidR="004C0A3E" w:rsidRPr="004C0A3E" w14:paraId="2651F3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42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55A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599343.59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16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2213026.40</w:t>
            </w:r>
          </w:p>
        </w:tc>
      </w:tr>
      <w:tr w:rsidR="004C0A3E" w:rsidRPr="004C0A3E" w14:paraId="43C0B9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F3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8D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599349.43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C8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2213040.65</w:t>
            </w:r>
          </w:p>
        </w:tc>
      </w:tr>
      <w:tr w:rsidR="004C0A3E" w:rsidRPr="004C0A3E" w14:paraId="3E572B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10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41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599355.28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1D3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2213052.77</w:t>
            </w:r>
          </w:p>
        </w:tc>
      </w:tr>
      <w:tr w:rsidR="004C0A3E" w:rsidRPr="004C0A3E" w14:paraId="570B51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51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7F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4B9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2213062.27</w:t>
            </w:r>
          </w:p>
        </w:tc>
      </w:tr>
      <w:tr w:rsidR="004C0A3E" w:rsidRPr="004C0A3E" w14:paraId="3B2C0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A5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C4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AE77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2213072.88</w:t>
            </w:r>
          </w:p>
        </w:tc>
      </w:tr>
      <w:tr w:rsidR="004C0A3E" w:rsidRPr="004C0A3E" w14:paraId="6D4A78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7C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68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599375.57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163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2213081.17</w:t>
            </w:r>
          </w:p>
        </w:tc>
      </w:tr>
      <w:tr w:rsidR="004C0A3E" w:rsidRPr="004C0A3E" w14:paraId="0D71B8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CF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A9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B5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2213086.47</w:t>
            </w:r>
          </w:p>
        </w:tc>
      </w:tr>
      <w:tr w:rsidR="004C0A3E" w:rsidRPr="004C0A3E" w14:paraId="6CA7D4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96E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67A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BE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2213091.29</w:t>
            </w:r>
          </w:p>
        </w:tc>
      </w:tr>
      <w:tr w:rsidR="004C0A3E" w:rsidRPr="004C0A3E" w14:paraId="3DD111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2E3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05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599389.95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D57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2213098.19</w:t>
            </w:r>
          </w:p>
        </w:tc>
      </w:tr>
      <w:tr w:rsidR="004C0A3E" w:rsidRPr="004C0A3E" w14:paraId="10D705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1A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740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0B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2213101.33</w:t>
            </w:r>
          </w:p>
        </w:tc>
      </w:tr>
      <w:tr w:rsidR="004C0A3E" w:rsidRPr="004C0A3E" w14:paraId="16DE3F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FC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E4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70B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2213104.58</w:t>
            </w:r>
          </w:p>
        </w:tc>
      </w:tr>
      <w:tr w:rsidR="004C0A3E" w:rsidRPr="004C0A3E" w14:paraId="09C492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F13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2C4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E2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2213108.67</w:t>
            </w:r>
          </w:p>
        </w:tc>
      </w:tr>
      <w:tr w:rsidR="004C0A3E" w:rsidRPr="004C0A3E" w14:paraId="658A71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80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D7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58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2213111.90</w:t>
            </w:r>
          </w:p>
        </w:tc>
      </w:tr>
      <w:tr w:rsidR="004C0A3E" w:rsidRPr="004C0A3E" w14:paraId="0A3B1C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F1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32A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599414.86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24C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2213114.93</w:t>
            </w:r>
          </w:p>
        </w:tc>
      </w:tr>
      <w:tr w:rsidR="004C0A3E" w:rsidRPr="004C0A3E" w14:paraId="77098F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90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EF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43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2213120.69</w:t>
            </w:r>
          </w:p>
        </w:tc>
      </w:tr>
      <w:tr w:rsidR="004C0A3E" w:rsidRPr="004C0A3E" w14:paraId="044C03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1D9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43C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88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2213126.23</w:t>
            </w:r>
          </w:p>
        </w:tc>
      </w:tr>
      <w:tr w:rsidR="004C0A3E" w:rsidRPr="004C0A3E" w14:paraId="545E18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13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66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0B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2213132.17</w:t>
            </w:r>
          </w:p>
        </w:tc>
      </w:tr>
      <w:tr w:rsidR="004C0A3E" w:rsidRPr="004C0A3E" w14:paraId="4493C1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6F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062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F7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2213138.82</w:t>
            </w:r>
          </w:p>
        </w:tc>
      </w:tr>
      <w:tr w:rsidR="004C0A3E" w:rsidRPr="004C0A3E" w14:paraId="3FE6B0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63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387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599439.27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87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2213152.85</w:t>
            </w:r>
          </w:p>
        </w:tc>
      </w:tr>
      <w:tr w:rsidR="004C0A3E" w:rsidRPr="004C0A3E" w14:paraId="18BC86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D8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96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057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2213159.31</w:t>
            </w:r>
          </w:p>
        </w:tc>
      </w:tr>
      <w:tr w:rsidR="004C0A3E" w:rsidRPr="004C0A3E" w14:paraId="48D116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2B4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329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599444.92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AE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2213169.40</w:t>
            </w:r>
          </w:p>
        </w:tc>
      </w:tr>
      <w:tr w:rsidR="004C0A3E" w:rsidRPr="004C0A3E" w14:paraId="77D447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170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2A4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CE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2213180.08</w:t>
            </w:r>
          </w:p>
        </w:tc>
      </w:tr>
      <w:tr w:rsidR="004C0A3E" w:rsidRPr="004C0A3E" w14:paraId="0B459E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48B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5A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599456.63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A38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2213188.59</w:t>
            </w:r>
          </w:p>
        </w:tc>
      </w:tr>
      <w:tr w:rsidR="004C0A3E" w:rsidRPr="004C0A3E" w14:paraId="12512D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A7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10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C47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2213194.60</w:t>
            </w:r>
          </w:p>
        </w:tc>
      </w:tr>
      <w:tr w:rsidR="004C0A3E" w:rsidRPr="004C0A3E" w14:paraId="0B3D87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F0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743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50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2213207.59</w:t>
            </w:r>
          </w:p>
        </w:tc>
      </w:tr>
      <w:tr w:rsidR="004C0A3E" w:rsidRPr="004C0A3E" w14:paraId="36A7D0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3C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0A9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68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2213220.85</w:t>
            </w:r>
          </w:p>
        </w:tc>
      </w:tr>
      <w:tr w:rsidR="004C0A3E" w:rsidRPr="004C0A3E" w14:paraId="2DAC65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2A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80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E24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2213237.37</w:t>
            </w:r>
          </w:p>
        </w:tc>
      </w:tr>
      <w:tr w:rsidR="004C0A3E" w:rsidRPr="004C0A3E" w14:paraId="05A242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FE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89D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3E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2213249.79</w:t>
            </w:r>
          </w:p>
        </w:tc>
      </w:tr>
      <w:tr w:rsidR="004C0A3E" w:rsidRPr="004C0A3E" w14:paraId="0E20BF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EC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46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4CA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2213257.13</w:t>
            </w:r>
          </w:p>
        </w:tc>
      </w:tr>
      <w:tr w:rsidR="004C0A3E" w:rsidRPr="004C0A3E" w14:paraId="575F84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A7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6F1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D0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2213265.25</w:t>
            </w:r>
          </w:p>
        </w:tc>
      </w:tr>
      <w:tr w:rsidR="004C0A3E" w:rsidRPr="004C0A3E" w14:paraId="788099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5CE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37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F6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2213272.67</w:t>
            </w:r>
          </w:p>
        </w:tc>
      </w:tr>
      <w:tr w:rsidR="004C0A3E" w:rsidRPr="004C0A3E" w14:paraId="6D9065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34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70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AAB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2213280.26</w:t>
            </w:r>
          </w:p>
        </w:tc>
      </w:tr>
      <w:tr w:rsidR="004C0A3E" w:rsidRPr="004C0A3E" w14:paraId="179DFB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B50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13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63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2213287.52</w:t>
            </w:r>
          </w:p>
        </w:tc>
      </w:tr>
      <w:tr w:rsidR="004C0A3E" w:rsidRPr="004C0A3E" w14:paraId="304C60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716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45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F6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2213293.13</w:t>
            </w:r>
          </w:p>
        </w:tc>
      </w:tr>
      <w:tr w:rsidR="004C0A3E" w:rsidRPr="004C0A3E" w14:paraId="5C672E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9B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E4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727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2213296.99</w:t>
            </w:r>
          </w:p>
        </w:tc>
      </w:tr>
      <w:tr w:rsidR="004C0A3E" w:rsidRPr="004C0A3E" w14:paraId="1BA0A5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D8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EA2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ABF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2213300.40</w:t>
            </w:r>
          </w:p>
        </w:tc>
      </w:tr>
      <w:tr w:rsidR="004C0A3E" w:rsidRPr="004C0A3E" w14:paraId="3D4E76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84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65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959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2213303.21</w:t>
            </w:r>
          </w:p>
        </w:tc>
      </w:tr>
      <w:tr w:rsidR="004C0A3E" w:rsidRPr="004C0A3E" w14:paraId="33F790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46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9E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11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2213307.98</w:t>
            </w:r>
          </w:p>
        </w:tc>
      </w:tr>
      <w:tr w:rsidR="004C0A3E" w:rsidRPr="004C0A3E" w14:paraId="78B7DC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94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27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599547.05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FB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2213312.26</w:t>
            </w:r>
          </w:p>
        </w:tc>
      </w:tr>
      <w:tr w:rsidR="004C0A3E" w:rsidRPr="004C0A3E" w14:paraId="35D2B6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3EF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D7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599561.63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72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2213319.21</w:t>
            </w:r>
          </w:p>
        </w:tc>
      </w:tr>
      <w:tr w:rsidR="004C0A3E" w:rsidRPr="004C0A3E" w14:paraId="3F520A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F6B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90B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E5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2213323.34</w:t>
            </w:r>
          </w:p>
        </w:tc>
      </w:tr>
      <w:tr w:rsidR="004C0A3E" w:rsidRPr="004C0A3E" w14:paraId="76B628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91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52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10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2213326.02</w:t>
            </w:r>
          </w:p>
        </w:tc>
      </w:tr>
      <w:tr w:rsidR="004C0A3E" w:rsidRPr="004C0A3E" w14:paraId="32C9BA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9C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A5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2F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2213327.46</w:t>
            </w:r>
          </w:p>
        </w:tc>
      </w:tr>
      <w:tr w:rsidR="004C0A3E" w:rsidRPr="004C0A3E" w14:paraId="753E00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8D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36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E57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2213327.30</w:t>
            </w:r>
          </w:p>
        </w:tc>
      </w:tr>
      <w:tr w:rsidR="004C0A3E" w:rsidRPr="004C0A3E" w14:paraId="51D5E3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107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2C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2E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2213326.20</w:t>
            </w:r>
          </w:p>
        </w:tc>
      </w:tr>
      <w:tr w:rsidR="004C0A3E" w:rsidRPr="004C0A3E" w14:paraId="651C10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1B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EC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599630.01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AF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2213320.17</w:t>
            </w:r>
          </w:p>
        </w:tc>
      </w:tr>
      <w:tr w:rsidR="004C0A3E" w:rsidRPr="004C0A3E" w14:paraId="61D476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CB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CED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599648.01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017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2213311.29</w:t>
            </w:r>
          </w:p>
        </w:tc>
      </w:tr>
      <w:tr w:rsidR="004C0A3E" w:rsidRPr="004C0A3E" w14:paraId="152054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45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58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599667.10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CF2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2213298.59</w:t>
            </w:r>
          </w:p>
        </w:tc>
      </w:tr>
      <w:tr w:rsidR="004C0A3E" w:rsidRPr="004C0A3E" w14:paraId="46A916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01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7B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88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2213291.17</w:t>
            </w:r>
          </w:p>
        </w:tc>
      </w:tr>
      <w:tr w:rsidR="004C0A3E" w:rsidRPr="004C0A3E" w14:paraId="62A75B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32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5E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B26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2213278.08</w:t>
            </w:r>
          </w:p>
        </w:tc>
      </w:tr>
      <w:tr w:rsidR="004C0A3E" w:rsidRPr="004C0A3E" w14:paraId="690199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35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DA9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599693.72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3CC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2213268.41</w:t>
            </w:r>
          </w:p>
        </w:tc>
      </w:tr>
      <w:tr w:rsidR="004C0A3E" w:rsidRPr="004C0A3E" w14:paraId="10BB9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9D4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FD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599701.18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4CF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2213255.01</w:t>
            </w:r>
          </w:p>
        </w:tc>
      </w:tr>
      <w:tr w:rsidR="004C0A3E" w:rsidRPr="004C0A3E" w14:paraId="0827D5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9C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461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599707.79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7E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2213237.00</w:t>
            </w:r>
          </w:p>
        </w:tc>
      </w:tr>
      <w:tr w:rsidR="004C0A3E" w:rsidRPr="004C0A3E" w14:paraId="3C3C6F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60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5AF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599709.18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C4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2213232.10</w:t>
            </w:r>
          </w:p>
        </w:tc>
      </w:tr>
      <w:tr w:rsidR="004C0A3E" w:rsidRPr="004C0A3E" w14:paraId="006BF0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DB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0A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599708.99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7DF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2213226.69</w:t>
            </w:r>
          </w:p>
        </w:tc>
      </w:tr>
      <w:tr w:rsidR="004C0A3E" w:rsidRPr="004C0A3E" w14:paraId="37F2A2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F4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DA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599710.14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2A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2213220.22</w:t>
            </w:r>
          </w:p>
        </w:tc>
      </w:tr>
      <w:tr w:rsidR="004C0A3E" w:rsidRPr="004C0A3E" w14:paraId="315A3F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2B5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4AF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599713.08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1A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2213209.29</w:t>
            </w:r>
          </w:p>
        </w:tc>
      </w:tr>
      <w:tr w:rsidR="004C0A3E" w:rsidRPr="004C0A3E" w14:paraId="23FB20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03D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6B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599715.51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E2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2213205.34</w:t>
            </w:r>
          </w:p>
        </w:tc>
      </w:tr>
      <w:tr w:rsidR="004C0A3E" w:rsidRPr="004C0A3E" w14:paraId="34D37D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D4F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2A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599718.18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FB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2213204.32</w:t>
            </w:r>
          </w:p>
        </w:tc>
      </w:tr>
      <w:tr w:rsidR="004C0A3E" w:rsidRPr="004C0A3E" w14:paraId="2A02DA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31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86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724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2213204.47</w:t>
            </w:r>
          </w:p>
        </w:tc>
      </w:tr>
      <w:tr w:rsidR="004C0A3E" w:rsidRPr="004C0A3E" w14:paraId="75DE21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4E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63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29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2213207.55</w:t>
            </w:r>
          </w:p>
        </w:tc>
      </w:tr>
      <w:tr w:rsidR="004C0A3E" w:rsidRPr="004C0A3E" w14:paraId="121B44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B3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56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32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2213208.21</w:t>
            </w:r>
          </w:p>
        </w:tc>
      </w:tr>
      <w:tr w:rsidR="004C0A3E" w:rsidRPr="004C0A3E" w14:paraId="31C1B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F0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97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E9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2213200.32</w:t>
            </w:r>
          </w:p>
        </w:tc>
      </w:tr>
      <w:tr w:rsidR="004C0A3E" w:rsidRPr="004C0A3E" w14:paraId="100D8E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373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A9B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599726.08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3F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2213187.88</w:t>
            </w:r>
          </w:p>
        </w:tc>
      </w:tr>
      <w:tr w:rsidR="004C0A3E" w:rsidRPr="004C0A3E" w14:paraId="7B91C0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F9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173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599727.96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63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2213175.88</w:t>
            </w:r>
          </w:p>
        </w:tc>
      </w:tr>
      <w:tr w:rsidR="004C0A3E" w:rsidRPr="004C0A3E" w14:paraId="3387C7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6C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CA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599730.60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77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2213166.79</w:t>
            </w:r>
          </w:p>
        </w:tc>
      </w:tr>
      <w:tr w:rsidR="004C0A3E" w:rsidRPr="004C0A3E" w14:paraId="13AF69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E7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E4A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599733.53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6BC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2213159.22</w:t>
            </w:r>
          </w:p>
        </w:tc>
      </w:tr>
      <w:tr w:rsidR="004C0A3E" w:rsidRPr="004C0A3E" w14:paraId="44C59B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69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E0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599737.77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B1A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2213147.60</w:t>
            </w:r>
          </w:p>
        </w:tc>
      </w:tr>
      <w:tr w:rsidR="004C0A3E" w:rsidRPr="004C0A3E" w14:paraId="3D1B6F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91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B6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599745.00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BB2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2213136.09</w:t>
            </w:r>
          </w:p>
        </w:tc>
      </w:tr>
      <w:tr w:rsidR="004C0A3E" w:rsidRPr="004C0A3E" w14:paraId="59B050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8F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14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599756.81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FB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2213125.09</w:t>
            </w:r>
          </w:p>
        </w:tc>
      </w:tr>
      <w:tr w:rsidR="004C0A3E" w:rsidRPr="004C0A3E" w14:paraId="04CE7F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07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17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599770.56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DC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2213119.42</w:t>
            </w:r>
          </w:p>
        </w:tc>
      </w:tr>
      <w:tr w:rsidR="004C0A3E" w:rsidRPr="004C0A3E" w14:paraId="5496F5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2AF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5EB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599789.25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C4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2213111.32</w:t>
            </w:r>
          </w:p>
        </w:tc>
      </w:tr>
      <w:tr w:rsidR="004C0A3E" w:rsidRPr="004C0A3E" w14:paraId="37A203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59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3E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599801.59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43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2213111.86</w:t>
            </w:r>
          </w:p>
        </w:tc>
      </w:tr>
      <w:tr w:rsidR="004C0A3E" w:rsidRPr="004C0A3E" w14:paraId="5824B1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29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5F4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599810.93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F97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2213113.26</w:t>
            </w:r>
          </w:p>
        </w:tc>
      </w:tr>
      <w:tr w:rsidR="004C0A3E" w:rsidRPr="004C0A3E" w14:paraId="44737B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C0B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B4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599818.16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B4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2213112.75</w:t>
            </w:r>
          </w:p>
        </w:tc>
      </w:tr>
      <w:tr w:rsidR="004C0A3E" w:rsidRPr="004C0A3E" w14:paraId="4C4A0C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4FD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B9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599829.69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6D0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2213111.40</w:t>
            </w:r>
          </w:p>
        </w:tc>
      </w:tr>
      <w:tr w:rsidR="004C0A3E" w:rsidRPr="004C0A3E" w14:paraId="1C16F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C6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3B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599837.13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55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2213108.75</w:t>
            </w:r>
          </w:p>
        </w:tc>
      </w:tr>
      <w:tr w:rsidR="004C0A3E" w:rsidRPr="004C0A3E" w14:paraId="1F5C85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DD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F8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599846.27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1A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2213104.33</w:t>
            </w:r>
          </w:p>
        </w:tc>
      </w:tr>
      <w:tr w:rsidR="004C0A3E" w:rsidRPr="004C0A3E" w14:paraId="75BA90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0F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5E0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599855.03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13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2213096.71</w:t>
            </w:r>
          </w:p>
        </w:tc>
      </w:tr>
      <w:tr w:rsidR="004C0A3E" w:rsidRPr="004C0A3E" w14:paraId="62D564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F1A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55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599861.87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21A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2213089.63</w:t>
            </w:r>
          </w:p>
        </w:tc>
      </w:tr>
      <w:tr w:rsidR="004C0A3E" w:rsidRPr="004C0A3E" w14:paraId="33E32F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BD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DC9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599868.32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02C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2213082.59</w:t>
            </w:r>
          </w:p>
        </w:tc>
      </w:tr>
      <w:tr w:rsidR="004C0A3E" w:rsidRPr="004C0A3E" w14:paraId="74E3F7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06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F6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599872.11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457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2213076.96</w:t>
            </w:r>
          </w:p>
        </w:tc>
      </w:tr>
      <w:tr w:rsidR="004C0A3E" w:rsidRPr="004C0A3E" w14:paraId="6D98EB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D03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AA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599875.51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A98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2213071.64</w:t>
            </w:r>
          </w:p>
        </w:tc>
      </w:tr>
      <w:tr w:rsidR="004C0A3E" w:rsidRPr="004C0A3E" w14:paraId="453AD2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A6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83C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599880.06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92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2213067.07</w:t>
            </w:r>
          </w:p>
        </w:tc>
      </w:tr>
      <w:tr w:rsidR="004C0A3E" w:rsidRPr="004C0A3E" w14:paraId="257594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20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8D1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599887.23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D4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2213059.97</w:t>
            </w:r>
          </w:p>
        </w:tc>
      </w:tr>
      <w:tr w:rsidR="004C0A3E" w:rsidRPr="004C0A3E" w14:paraId="62C9BF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8ED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7B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39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2213050.37</w:t>
            </w:r>
          </w:p>
        </w:tc>
      </w:tr>
      <w:tr w:rsidR="004C0A3E" w:rsidRPr="004C0A3E" w14:paraId="15943E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9D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A1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ED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2213042.82</w:t>
            </w:r>
          </w:p>
        </w:tc>
      </w:tr>
      <w:tr w:rsidR="004C0A3E" w:rsidRPr="004C0A3E" w14:paraId="4AD564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B91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D19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599904.50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97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2213039.98</w:t>
            </w:r>
          </w:p>
        </w:tc>
      </w:tr>
      <w:tr w:rsidR="004C0A3E" w:rsidRPr="004C0A3E" w14:paraId="18AD36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92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34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599910.99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92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2213034.02</w:t>
            </w:r>
          </w:p>
        </w:tc>
      </w:tr>
      <w:tr w:rsidR="004C0A3E" w:rsidRPr="004C0A3E" w14:paraId="2B3E0F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84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79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599917.76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BD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2213027.96</w:t>
            </w:r>
          </w:p>
        </w:tc>
      </w:tr>
      <w:tr w:rsidR="004C0A3E" w:rsidRPr="004C0A3E" w14:paraId="73895B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DD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9C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599924.12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55F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2213022.63</w:t>
            </w:r>
          </w:p>
        </w:tc>
      </w:tr>
      <w:tr w:rsidR="004C0A3E" w:rsidRPr="004C0A3E" w14:paraId="3852D4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456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59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6D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2213019.75</w:t>
            </w:r>
          </w:p>
        </w:tc>
      </w:tr>
      <w:tr w:rsidR="004C0A3E" w:rsidRPr="004C0A3E" w14:paraId="2B005E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21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A9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599936.99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85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2213017.17</w:t>
            </w:r>
          </w:p>
        </w:tc>
      </w:tr>
      <w:tr w:rsidR="004C0A3E" w:rsidRPr="004C0A3E" w14:paraId="4EF962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84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2B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599944.60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2B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2213017.19</w:t>
            </w:r>
          </w:p>
        </w:tc>
      </w:tr>
      <w:tr w:rsidR="004C0A3E" w:rsidRPr="004C0A3E" w14:paraId="044268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A3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44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599949.25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8D0D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2213019.14</w:t>
            </w:r>
          </w:p>
        </w:tc>
      </w:tr>
      <w:tr w:rsidR="004C0A3E" w:rsidRPr="004C0A3E" w14:paraId="54DF1C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5B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4B6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599953.45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573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2213023.65</w:t>
            </w:r>
          </w:p>
        </w:tc>
      </w:tr>
      <w:tr w:rsidR="004C0A3E" w:rsidRPr="004C0A3E" w14:paraId="5D791E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83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DF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599957.16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FD9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2213031.25</w:t>
            </w:r>
          </w:p>
        </w:tc>
      </w:tr>
      <w:tr w:rsidR="004C0A3E" w:rsidRPr="004C0A3E" w14:paraId="19D2EB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05A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DFE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599966.87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FF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2213046.13</w:t>
            </w:r>
          </w:p>
        </w:tc>
      </w:tr>
      <w:tr w:rsidR="004C0A3E" w:rsidRPr="004C0A3E" w14:paraId="205FCB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FA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5AB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599978.81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49E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2213062.06</w:t>
            </w:r>
          </w:p>
        </w:tc>
      </w:tr>
      <w:tr w:rsidR="004C0A3E" w:rsidRPr="004C0A3E" w14:paraId="1C451B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BA1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78E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599994.57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FA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2213079.73</w:t>
            </w:r>
          </w:p>
        </w:tc>
      </w:tr>
      <w:tr w:rsidR="004C0A3E" w:rsidRPr="004C0A3E" w14:paraId="19A3D3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861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E2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600005.28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DE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2213090.46</w:t>
            </w:r>
          </w:p>
        </w:tc>
      </w:tr>
      <w:tr w:rsidR="004C0A3E" w:rsidRPr="004C0A3E" w14:paraId="055593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8D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0A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600015.46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6CA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2213100.52</w:t>
            </w:r>
          </w:p>
        </w:tc>
      </w:tr>
      <w:tr w:rsidR="004C0A3E" w:rsidRPr="004C0A3E" w14:paraId="6263F7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5C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FFD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600027.07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57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2213111.94</w:t>
            </w:r>
          </w:p>
        </w:tc>
      </w:tr>
      <w:tr w:rsidR="004C0A3E" w:rsidRPr="004C0A3E" w14:paraId="1B78E8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3F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CD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600034.26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E3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2213118.26</w:t>
            </w:r>
          </w:p>
        </w:tc>
      </w:tr>
      <w:tr w:rsidR="004C0A3E" w:rsidRPr="004C0A3E" w14:paraId="73B533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D3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3D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600040.16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911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2213121.92</w:t>
            </w:r>
          </w:p>
        </w:tc>
      </w:tr>
      <w:tr w:rsidR="004C0A3E" w:rsidRPr="004C0A3E" w14:paraId="15EBAB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5F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87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600048.72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E2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2213125.20</w:t>
            </w:r>
          </w:p>
        </w:tc>
      </w:tr>
      <w:tr w:rsidR="004C0A3E" w:rsidRPr="004C0A3E" w14:paraId="1D6D1C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75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F7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600058.56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CEF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2213130.24</w:t>
            </w:r>
          </w:p>
        </w:tc>
      </w:tr>
      <w:tr w:rsidR="004C0A3E" w:rsidRPr="004C0A3E" w14:paraId="3ACB3B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8DB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A4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600069.10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6B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2213135.02</w:t>
            </w:r>
          </w:p>
        </w:tc>
      </w:tr>
      <w:tr w:rsidR="004C0A3E" w:rsidRPr="004C0A3E" w14:paraId="6B96BC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AE2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2F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600092.39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711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2213143.96</w:t>
            </w:r>
          </w:p>
        </w:tc>
      </w:tr>
      <w:tr w:rsidR="004C0A3E" w:rsidRPr="004C0A3E" w14:paraId="0DA096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86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EA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600100.81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15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2213146.06</w:t>
            </w:r>
          </w:p>
        </w:tc>
      </w:tr>
      <w:tr w:rsidR="004C0A3E" w:rsidRPr="004C0A3E" w14:paraId="652F6F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996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F6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600106.07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3E6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2213147.98</w:t>
            </w:r>
          </w:p>
        </w:tc>
      </w:tr>
      <w:tr w:rsidR="004C0A3E" w:rsidRPr="004C0A3E" w14:paraId="793B0B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363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40D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600113.32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92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2213150.46</w:t>
            </w:r>
          </w:p>
        </w:tc>
      </w:tr>
      <w:tr w:rsidR="004C0A3E" w:rsidRPr="004C0A3E" w14:paraId="577672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2D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705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62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2213151.75</w:t>
            </w:r>
          </w:p>
        </w:tc>
      </w:tr>
      <w:tr w:rsidR="004C0A3E" w:rsidRPr="004C0A3E" w14:paraId="4879E1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57B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42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600126.35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83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2213155.26</w:t>
            </w:r>
          </w:p>
        </w:tc>
      </w:tr>
      <w:tr w:rsidR="004C0A3E" w:rsidRPr="004C0A3E" w14:paraId="45B5FC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8E4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B3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600130.64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DAC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2213160.48</w:t>
            </w:r>
          </w:p>
        </w:tc>
      </w:tr>
      <w:tr w:rsidR="004C0A3E" w:rsidRPr="004C0A3E" w14:paraId="4A4147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3C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145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600135.28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47B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2213169.82</w:t>
            </w:r>
          </w:p>
        </w:tc>
      </w:tr>
      <w:tr w:rsidR="004C0A3E" w:rsidRPr="004C0A3E" w14:paraId="611A1C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60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B3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600139.24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80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2213179.53</w:t>
            </w:r>
          </w:p>
        </w:tc>
      </w:tr>
      <w:tr w:rsidR="004C0A3E" w:rsidRPr="004C0A3E" w14:paraId="59B1BF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8D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75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DF4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2213184.98</w:t>
            </w:r>
          </w:p>
        </w:tc>
      </w:tr>
      <w:tr w:rsidR="004C0A3E" w:rsidRPr="004C0A3E" w14:paraId="43BA62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AE7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D77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600146.51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9A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2213189.56</w:t>
            </w:r>
          </w:p>
        </w:tc>
      </w:tr>
      <w:tr w:rsidR="004C0A3E" w:rsidRPr="004C0A3E" w14:paraId="6994DD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49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231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15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2213191.47</w:t>
            </w:r>
          </w:p>
        </w:tc>
      </w:tr>
      <w:tr w:rsidR="004C0A3E" w:rsidRPr="004C0A3E" w14:paraId="3556A8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78E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D5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3F5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2213190.95</w:t>
            </w:r>
          </w:p>
        </w:tc>
      </w:tr>
      <w:tr w:rsidR="004C0A3E" w:rsidRPr="004C0A3E" w14:paraId="33F8D4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83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02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0B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2213184.61</w:t>
            </w:r>
          </w:p>
        </w:tc>
      </w:tr>
      <w:tr w:rsidR="004C0A3E" w:rsidRPr="004C0A3E" w14:paraId="554B08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AEA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96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1C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2213176.86</w:t>
            </w:r>
          </w:p>
        </w:tc>
      </w:tr>
      <w:tr w:rsidR="004C0A3E" w:rsidRPr="004C0A3E" w14:paraId="486773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249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EB3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9E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2213173.67</w:t>
            </w:r>
          </w:p>
        </w:tc>
      </w:tr>
      <w:tr w:rsidR="004C0A3E" w:rsidRPr="004C0A3E" w14:paraId="1016C2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1F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296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600147.03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04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2213170.90</w:t>
            </w:r>
          </w:p>
        </w:tc>
      </w:tr>
      <w:tr w:rsidR="004C0A3E" w:rsidRPr="004C0A3E" w14:paraId="0C4789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FD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F16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92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2213170.42</w:t>
            </w:r>
          </w:p>
        </w:tc>
      </w:tr>
      <w:tr w:rsidR="004C0A3E" w:rsidRPr="004C0A3E" w14:paraId="592BFE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01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5C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600166.07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B9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2213171.83</w:t>
            </w:r>
          </w:p>
        </w:tc>
      </w:tr>
      <w:tr w:rsidR="004C0A3E" w:rsidRPr="004C0A3E" w14:paraId="433A00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81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D9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600173.58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8F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2213174.19</w:t>
            </w:r>
          </w:p>
        </w:tc>
      </w:tr>
      <w:tr w:rsidR="004C0A3E" w:rsidRPr="004C0A3E" w14:paraId="7D2958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B61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BC1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600186.61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1C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2213179.27</w:t>
            </w:r>
          </w:p>
        </w:tc>
      </w:tr>
      <w:tr w:rsidR="004C0A3E" w:rsidRPr="004C0A3E" w14:paraId="3D1F04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A8F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3E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3C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2213186.83</w:t>
            </w:r>
          </w:p>
        </w:tc>
      </w:tr>
      <w:tr w:rsidR="004C0A3E" w:rsidRPr="004C0A3E" w14:paraId="416AFE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72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41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600213.35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C9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2213197.90</w:t>
            </w:r>
          </w:p>
        </w:tc>
      </w:tr>
      <w:tr w:rsidR="004C0A3E" w:rsidRPr="004C0A3E" w14:paraId="65E8D0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31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85D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72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2213207.44</w:t>
            </w:r>
          </w:p>
        </w:tc>
      </w:tr>
      <w:tr w:rsidR="004C0A3E" w:rsidRPr="004C0A3E" w14:paraId="5386EF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229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4C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600250.95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C3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2213210.94</w:t>
            </w:r>
          </w:p>
        </w:tc>
      </w:tr>
      <w:tr w:rsidR="004C0A3E" w:rsidRPr="004C0A3E" w14:paraId="794360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F8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45F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CE8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2213216.51</w:t>
            </w:r>
          </w:p>
        </w:tc>
      </w:tr>
      <w:tr w:rsidR="004C0A3E" w:rsidRPr="004C0A3E" w14:paraId="5A56BA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40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1535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67F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2213220.93</w:t>
            </w:r>
          </w:p>
        </w:tc>
      </w:tr>
      <w:tr w:rsidR="004C0A3E" w:rsidRPr="004C0A3E" w14:paraId="349BECC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2A54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B79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27C6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6178B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6D1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29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8E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2213819.51</w:t>
            </w:r>
          </w:p>
        </w:tc>
      </w:tr>
      <w:tr w:rsidR="004C0A3E" w:rsidRPr="004C0A3E" w14:paraId="235C1E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6CF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3B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D5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2213824.24</w:t>
            </w:r>
          </w:p>
        </w:tc>
      </w:tr>
      <w:tr w:rsidR="004C0A3E" w:rsidRPr="004C0A3E" w14:paraId="707E77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D2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7E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BB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2213821.84</w:t>
            </w:r>
          </w:p>
        </w:tc>
      </w:tr>
      <w:tr w:rsidR="004C0A3E" w:rsidRPr="004C0A3E" w14:paraId="4D8EFE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D4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A64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5B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2213817.12</w:t>
            </w:r>
          </w:p>
        </w:tc>
      </w:tr>
      <w:tr w:rsidR="004C0A3E" w:rsidRPr="004C0A3E" w14:paraId="5C9D32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C6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56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02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2213819.51</w:t>
            </w:r>
          </w:p>
        </w:tc>
      </w:tr>
      <w:tr w:rsidR="004C0A3E" w:rsidRPr="004C0A3E" w14:paraId="79B5001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5140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E8F9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8348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61746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1E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2E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599152.70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32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2213418.21</w:t>
            </w:r>
          </w:p>
        </w:tc>
      </w:tr>
      <w:tr w:rsidR="004C0A3E" w:rsidRPr="004C0A3E" w14:paraId="04AD2A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3C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9A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599151.59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38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2213419.86</w:t>
            </w:r>
          </w:p>
        </w:tc>
      </w:tr>
      <w:tr w:rsidR="004C0A3E" w:rsidRPr="004C0A3E" w14:paraId="06A99C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3A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03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599149.91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76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2213418.74</w:t>
            </w:r>
          </w:p>
        </w:tc>
      </w:tr>
      <w:tr w:rsidR="004C0A3E" w:rsidRPr="004C0A3E" w14:paraId="048462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BD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50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599151.02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6EE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2213417.10</w:t>
            </w:r>
          </w:p>
        </w:tc>
      </w:tr>
      <w:tr w:rsidR="004C0A3E" w:rsidRPr="004C0A3E" w14:paraId="686F8D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01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5C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599152.70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A5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2213418.21</w:t>
            </w:r>
          </w:p>
        </w:tc>
      </w:tr>
      <w:tr w:rsidR="004C0A3E" w:rsidRPr="004C0A3E" w14:paraId="3643DA8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E1E0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392A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D871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6FCB6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2C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AA3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EA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2213523.22</w:t>
            </w:r>
          </w:p>
        </w:tc>
      </w:tr>
      <w:tr w:rsidR="004C0A3E" w:rsidRPr="004C0A3E" w14:paraId="3B241B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28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12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FC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2213524.87</w:t>
            </w:r>
          </w:p>
        </w:tc>
      </w:tr>
      <w:tr w:rsidR="004C0A3E" w:rsidRPr="004C0A3E" w14:paraId="0D0828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781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CF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473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2213523.75</w:t>
            </w:r>
          </w:p>
        </w:tc>
      </w:tr>
      <w:tr w:rsidR="004C0A3E" w:rsidRPr="004C0A3E" w14:paraId="5D52E0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185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5D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0A7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2213522.11</w:t>
            </w:r>
          </w:p>
        </w:tc>
      </w:tr>
      <w:tr w:rsidR="004C0A3E" w:rsidRPr="004C0A3E" w14:paraId="55DA62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8D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BE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599318.58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06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2213523.22</w:t>
            </w:r>
          </w:p>
        </w:tc>
      </w:tr>
      <w:tr w:rsidR="004C0A3E" w:rsidRPr="004C0A3E" w14:paraId="6043944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EDD5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E1AB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2A1B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CF61A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CE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113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EE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2213442.97</w:t>
            </w:r>
          </w:p>
        </w:tc>
      </w:tr>
      <w:tr w:rsidR="004C0A3E" w:rsidRPr="004C0A3E" w14:paraId="150B2C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0C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C93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3B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2213444.63</w:t>
            </w:r>
          </w:p>
        </w:tc>
      </w:tr>
      <w:tr w:rsidR="004C0A3E" w:rsidRPr="004C0A3E" w14:paraId="2C4596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D10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67F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599190.18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77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2213443.51</w:t>
            </w:r>
          </w:p>
        </w:tc>
      </w:tr>
      <w:tr w:rsidR="004C0A3E" w:rsidRPr="004C0A3E" w14:paraId="67CA23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1F6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62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AD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2213441.86</w:t>
            </w:r>
          </w:p>
        </w:tc>
      </w:tr>
      <w:tr w:rsidR="004C0A3E" w:rsidRPr="004C0A3E" w14:paraId="21CF76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16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21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26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2213442.97</w:t>
            </w:r>
          </w:p>
        </w:tc>
      </w:tr>
      <w:tr w:rsidR="004C0A3E" w:rsidRPr="004C0A3E" w14:paraId="55D31E5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CFF1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1FFE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1FFE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8D996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04F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7A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95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2213495.57</w:t>
            </w:r>
          </w:p>
        </w:tc>
      </w:tr>
      <w:tr w:rsidR="004C0A3E" w:rsidRPr="004C0A3E" w14:paraId="665E40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AC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588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AB7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2213497.22</w:t>
            </w:r>
          </w:p>
        </w:tc>
      </w:tr>
      <w:tr w:rsidR="004C0A3E" w:rsidRPr="004C0A3E" w14:paraId="6A4102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CE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0CD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B4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2213496.10</w:t>
            </w:r>
          </w:p>
        </w:tc>
      </w:tr>
      <w:tr w:rsidR="004C0A3E" w:rsidRPr="004C0A3E" w14:paraId="39E25F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AC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23E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C7C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2213494.46</w:t>
            </w:r>
          </w:p>
        </w:tc>
      </w:tr>
      <w:tr w:rsidR="004C0A3E" w:rsidRPr="004C0A3E" w14:paraId="458BD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921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DA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A0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2213495.57</w:t>
            </w:r>
          </w:p>
        </w:tc>
      </w:tr>
      <w:tr w:rsidR="004C0A3E" w:rsidRPr="004C0A3E" w14:paraId="417D7ED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FEA7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25B8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D24E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35CA4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904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D99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7B1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2213470.62</w:t>
            </w:r>
          </w:p>
        </w:tc>
      </w:tr>
      <w:tr w:rsidR="004C0A3E" w:rsidRPr="004C0A3E" w14:paraId="4CEF9B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DB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34F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FBA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2213472.27</w:t>
            </w:r>
          </w:p>
        </w:tc>
      </w:tr>
      <w:tr w:rsidR="004C0A3E" w:rsidRPr="004C0A3E" w14:paraId="2FA28B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19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C5E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54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2213471.15</w:t>
            </w:r>
          </w:p>
        </w:tc>
      </w:tr>
      <w:tr w:rsidR="004C0A3E" w:rsidRPr="004C0A3E" w14:paraId="02FD9F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BD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381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4B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2213469.51</w:t>
            </w:r>
          </w:p>
        </w:tc>
      </w:tr>
      <w:tr w:rsidR="004C0A3E" w:rsidRPr="004C0A3E" w14:paraId="79C80D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F28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C0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6D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2213470.62</w:t>
            </w:r>
          </w:p>
        </w:tc>
      </w:tr>
      <w:tr w:rsidR="004C0A3E" w:rsidRPr="004C0A3E" w14:paraId="1E55066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AFD4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390E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2A5D9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37D05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37F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0C3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605138.04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858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2213657.53</w:t>
            </w:r>
          </w:p>
        </w:tc>
      </w:tr>
      <w:tr w:rsidR="004C0A3E" w:rsidRPr="004C0A3E" w14:paraId="30D720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C8F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346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605131.19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C1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2213684.53</w:t>
            </w:r>
          </w:p>
        </w:tc>
      </w:tr>
      <w:tr w:rsidR="004C0A3E" w:rsidRPr="004C0A3E" w14:paraId="57EBB3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B1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7E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605121.17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333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2213718.07</w:t>
            </w:r>
          </w:p>
        </w:tc>
      </w:tr>
      <w:tr w:rsidR="004C0A3E" w:rsidRPr="004C0A3E" w14:paraId="35D829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5F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DD5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605107.66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42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2213759.57</w:t>
            </w:r>
          </w:p>
        </w:tc>
      </w:tr>
      <w:tr w:rsidR="004C0A3E" w:rsidRPr="004C0A3E" w14:paraId="390C35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19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CF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605013.20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780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2213810.31</w:t>
            </w:r>
          </w:p>
        </w:tc>
      </w:tr>
      <w:tr w:rsidR="004C0A3E" w:rsidRPr="004C0A3E" w14:paraId="4AD052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142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52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604873.86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0C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2213689.19</w:t>
            </w:r>
          </w:p>
        </w:tc>
      </w:tr>
      <w:tr w:rsidR="004C0A3E" w:rsidRPr="004C0A3E" w14:paraId="4B04FD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84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39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604865.24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F51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2213681.69</w:t>
            </w:r>
          </w:p>
        </w:tc>
      </w:tr>
      <w:tr w:rsidR="004C0A3E" w:rsidRPr="004C0A3E" w14:paraId="294EF6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046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C6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604779.08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35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2213711.29</w:t>
            </w:r>
          </w:p>
        </w:tc>
      </w:tr>
      <w:tr w:rsidR="004C0A3E" w:rsidRPr="004C0A3E" w14:paraId="7D8891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63C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623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604743.95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B5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2213780.00</w:t>
            </w:r>
          </w:p>
        </w:tc>
      </w:tr>
      <w:tr w:rsidR="004C0A3E" w:rsidRPr="004C0A3E" w14:paraId="3411E8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41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B6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09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2213597.81</w:t>
            </w:r>
          </w:p>
        </w:tc>
      </w:tr>
      <w:tr w:rsidR="004C0A3E" w:rsidRPr="004C0A3E" w14:paraId="516459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84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06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604375.10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6CD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2213687.24</w:t>
            </w:r>
          </w:p>
        </w:tc>
      </w:tr>
      <w:tr w:rsidR="004C0A3E" w:rsidRPr="004C0A3E" w14:paraId="72B467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BC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895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51F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2213821.13</w:t>
            </w:r>
          </w:p>
        </w:tc>
      </w:tr>
      <w:tr w:rsidR="004C0A3E" w:rsidRPr="004C0A3E" w14:paraId="38F98A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3F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8F3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6BC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2213921.79</w:t>
            </w:r>
          </w:p>
        </w:tc>
      </w:tr>
      <w:tr w:rsidR="004C0A3E" w:rsidRPr="004C0A3E" w14:paraId="7A67BE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27B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FA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5D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2214127.87</w:t>
            </w:r>
          </w:p>
        </w:tc>
      </w:tr>
      <w:tr w:rsidR="004C0A3E" w:rsidRPr="004C0A3E" w14:paraId="744AD3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9D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0D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604318.95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A32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2214139.25</w:t>
            </w:r>
          </w:p>
        </w:tc>
      </w:tr>
      <w:tr w:rsidR="004C0A3E" w:rsidRPr="004C0A3E" w14:paraId="4CFAF5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6C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DE0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604265.16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D5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2213961.82</w:t>
            </w:r>
          </w:p>
        </w:tc>
      </w:tr>
      <w:tr w:rsidR="004C0A3E" w:rsidRPr="004C0A3E" w14:paraId="7B3ADD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6F3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47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604264.57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38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2213959.84</w:t>
            </w:r>
          </w:p>
        </w:tc>
      </w:tr>
      <w:tr w:rsidR="004C0A3E" w:rsidRPr="004C0A3E" w14:paraId="6E1EBA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BF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D1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4B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2213872.80</w:t>
            </w:r>
          </w:p>
        </w:tc>
      </w:tr>
      <w:tr w:rsidR="004C0A3E" w:rsidRPr="004C0A3E" w14:paraId="6D99BB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1B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39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604268.48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A2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2213864.19</w:t>
            </w:r>
          </w:p>
        </w:tc>
      </w:tr>
      <w:tr w:rsidR="004C0A3E" w:rsidRPr="004C0A3E" w14:paraId="504E56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80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8A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29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2213642.00</w:t>
            </w:r>
          </w:p>
        </w:tc>
      </w:tr>
      <w:tr w:rsidR="004C0A3E" w:rsidRPr="004C0A3E" w14:paraId="50B540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638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22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604228.84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C34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2213648.54</w:t>
            </w:r>
          </w:p>
        </w:tc>
      </w:tr>
      <w:tr w:rsidR="004C0A3E" w:rsidRPr="004C0A3E" w14:paraId="362C84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DF9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B30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604298.69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2F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2213671.87</w:t>
            </w:r>
          </w:p>
        </w:tc>
      </w:tr>
      <w:tr w:rsidR="004C0A3E" w:rsidRPr="004C0A3E" w14:paraId="561A8D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E8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A07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DD4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2213681.17</w:t>
            </w:r>
          </w:p>
        </w:tc>
      </w:tr>
      <w:tr w:rsidR="004C0A3E" w:rsidRPr="004C0A3E" w14:paraId="0CC8C4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06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4C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CE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2213675.01</w:t>
            </w:r>
          </w:p>
        </w:tc>
      </w:tr>
      <w:tr w:rsidR="004C0A3E" w:rsidRPr="004C0A3E" w14:paraId="798E3D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8C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733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DE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2213658.01</w:t>
            </w:r>
          </w:p>
        </w:tc>
      </w:tr>
      <w:tr w:rsidR="004C0A3E" w:rsidRPr="004C0A3E" w14:paraId="4B3D1E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C7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08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A9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2213616.28</w:t>
            </w:r>
          </w:p>
        </w:tc>
      </w:tr>
      <w:tr w:rsidR="004C0A3E" w:rsidRPr="004C0A3E" w14:paraId="50206F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C9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39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B5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2213614.04</w:t>
            </w:r>
          </w:p>
        </w:tc>
      </w:tr>
      <w:tr w:rsidR="004C0A3E" w:rsidRPr="004C0A3E" w14:paraId="21ED9A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A23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DD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75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2213590.25</w:t>
            </w:r>
          </w:p>
        </w:tc>
      </w:tr>
      <w:tr w:rsidR="004C0A3E" w:rsidRPr="004C0A3E" w14:paraId="2C4F79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B1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17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B6D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2213588.79</w:t>
            </w:r>
          </w:p>
        </w:tc>
      </w:tr>
      <w:tr w:rsidR="004C0A3E" w:rsidRPr="004C0A3E" w14:paraId="5B5830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CBD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08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7A7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2213592.24</w:t>
            </w:r>
          </w:p>
        </w:tc>
      </w:tr>
      <w:tr w:rsidR="004C0A3E" w:rsidRPr="004C0A3E" w14:paraId="08F987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6AC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92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F88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2213581.46</w:t>
            </w:r>
          </w:p>
        </w:tc>
      </w:tr>
      <w:tr w:rsidR="004C0A3E" w:rsidRPr="004C0A3E" w14:paraId="21AB7C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73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76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604330.28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BA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2213580.80</w:t>
            </w:r>
          </w:p>
        </w:tc>
      </w:tr>
      <w:tr w:rsidR="004C0A3E" w:rsidRPr="004C0A3E" w14:paraId="72E998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2F3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7F3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76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2213532.46</w:t>
            </w:r>
          </w:p>
        </w:tc>
      </w:tr>
      <w:tr w:rsidR="004C0A3E" w:rsidRPr="004C0A3E" w14:paraId="0C1411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62C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2F9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AA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2213532.20</w:t>
            </w:r>
          </w:p>
        </w:tc>
      </w:tr>
      <w:tr w:rsidR="004C0A3E" w:rsidRPr="004C0A3E" w14:paraId="0CF3C3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58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ED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C3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2213515.90</w:t>
            </w:r>
          </w:p>
        </w:tc>
      </w:tr>
      <w:tr w:rsidR="004C0A3E" w:rsidRPr="004C0A3E" w14:paraId="7EC38E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7E2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DA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2C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2213499.14</w:t>
            </w:r>
          </w:p>
        </w:tc>
      </w:tr>
      <w:tr w:rsidR="004C0A3E" w:rsidRPr="004C0A3E" w14:paraId="1F7F4E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EE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37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4AE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2213496.94</w:t>
            </w:r>
          </w:p>
        </w:tc>
      </w:tr>
      <w:tr w:rsidR="004C0A3E" w:rsidRPr="004C0A3E" w14:paraId="47B12B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D7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835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23E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2213496.90</w:t>
            </w:r>
          </w:p>
        </w:tc>
      </w:tr>
      <w:tr w:rsidR="004C0A3E" w:rsidRPr="004C0A3E" w14:paraId="606961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1C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6B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8D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2213496.74</w:t>
            </w:r>
          </w:p>
        </w:tc>
      </w:tr>
      <w:tr w:rsidR="004C0A3E" w:rsidRPr="004C0A3E" w14:paraId="3886C3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38B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A7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604348.25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28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2213496.28</w:t>
            </w:r>
          </w:p>
        </w:tc>
      </w:tr>
      <w:tr w:rsidR="004C0A3E" w:rsidRPr="004C0A3E" w14:paraId="261A33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809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75D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29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2213484.70</w:t>
            </w:r>
          </w:p>
        </w:tc>
      </w:tr>
      <w:tr w:rsidR="004C0A3E" w:rsidRPr="004C0A3E" w14:paraId="610445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77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83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604376.68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92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2213491.23</w:t>
            </w:r>
          </w:p>
        </w:tc>
      </w:tr>
      <w:tr w:rsidR="004C0A3E" w:rsidRPr="004C0A3E" w14:paraId="6D7DB5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5F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A4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7E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2213499.49</w:t>
            </w:r>
          </w:p>
        </w:tc>
      </w:tr>
      <w:tr w:rsidR="004C0A3E" w:rsidRPr="004C0A3E" w14:paraId="3C052F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DE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C85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604389.99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798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2213502.82</w:t>
            </w:r>
          </w:p>
        </w:tc>
      </w:tr>
      <w:tr w:rsidR="004C0A3E" w:rsidRPr="004C0A3E" w14:paraId="6B05D2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C69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B2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63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2213502.17</w:t>
            </w:r>
          </w:p>
        </w:tc>
      </w:tr>
      <w:tr w:rsidR="004C0A3E" w:rsidRPr="004C0A3E" w14:paraId="29D941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B08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59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2C8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2213495.50</w:t>
            </w:r>
          </w:p>
        </w:tc>
      </w:tr>
      <w:tr w:rsidR="004C0A3E" w:rsidRPr="004C0A3E" w14:paraId="5430A9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FF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56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604635.38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F14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2213547.74</w:t>
            </w:r>
          </w:p>
        </w:tc>
      </w:tr>
      <w:tr w:rsidR="004C0A3E" w:rsidRPr="004C0A3E" w14:paraId="503F60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BA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EB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604647.35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75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2213561.98</w:t>
            </w:r>
          </w:p>
        </w:tc>
      </w:tr>
      <w:tr w:rsidR="004C0A3E" w:rsidRPr="004C0A3E" w14:paraId="31EA06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857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88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604651.41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460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2213578.59</w:t>
            </w:r>
          </w:p>
        </w:tc>
      </w:tr>
      <w:tr w:rsidR="004C0A3E" w:rsidRPr="004C0A3E" w14:paraId="1B46F1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EB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3B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87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2213586.71</w:t>
            </w:r>
          </w:p>
        </w:tc>
      </w:tr>
      <w:tr w:rsidR="004C0A3E" w:rsidRPr="004C0A3E" w14:paraId="23A170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F5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B3B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02D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2213561.52</w:t>
            </w:r>
          </w:p>
        </w:tc>
      </w:tr>
      <w:tr w:rsidR="004C0A3E" w:rsidRPr="004C0A3E" w14:paraId="25800A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DF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A983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604881.56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26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2213601.51</w:t>
            </w:r>
          </w:p>
        </w:tc>
      </w:tr>
      <w:tr w:rsidR="004C0A3E" w:rsidRPr="004C0A3E" w14:paraId="6712A6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218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44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604866.63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0A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2213622.15</w:t>
            </w:r>
          </w:p>
        </w:tc>
      </w:tr>
      <w:tr w:rsidR="004C0A3E" w:rsidRPr="004C0A3E" w14:paraId="3408F9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20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664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604871.80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157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2213637.29</w:t>
            </w:r>
          </w:p>
        </w:tc>
      </w:tr>
      <w:tr w:rsidR="004C0A3E" w:rsidRPr="004C0A3E" w14:paraId="38CCB3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4CB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48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604899.49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81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2213633.22</w:t>
            </w:r>
          </w:p>
        </w:tc>
      </w:tr>
      <w:tr w:rsidR="004C0A3E" w:rsidRPr="004C0A3E" w14:paraId="0FD439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BA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A3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604903.77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75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2213606.37</w:t>
            </w:r>
          </w:p>
        </w:tc>
      </w:tr>
      <w:tr w:rsidR="004C0A3E" w:rsidRPr="004C0A3E" w14:paraId="34E1E4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19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47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605138.04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A76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2213657.53</w:t>
            </w:r>
          </w:p>
        </w:tc>
      </w:tr>
      <w:tr w:rsidR="004C0A3E" w:rsidRPr="004C0A3E" w14:paraId="22F8B1E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8D4E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B7A4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FCF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47BFB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CB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89E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56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2213938.09</w:t>
            </w:r>
          </w:p>
        </w:tc>
      </w:tr>
      <w:tr w:rsidR="004C0A3E" w:rsidRPr="004C0A3E" w14:paraId="683D16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5F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2A4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C91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2213954.07</w:t>
            </w:r>
          </w:p>
        </w:tc>
      </w:tr>
      <w:tr w:rsidR="004C0A3E" w:rsidRPr="004C0A3E" w14:paraId="30E0FF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8B6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FC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67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2213966.07</w:t>
            </w:r>
          </w:p>
        </w:tc>
      </w:tr>
      <w:tr w:rsidR="004C0A3E" w:rsidRPr="004C0A3E" w14:paraId="489355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991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599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D31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2213971.60</w:t>
            </w:r>
          </w:p>
        </w:tc>
      </w:tr>
      <w:tr w:rsidR="004C0A3E" w:rsidRPr="004C0A3E" w14:paraId="1BED11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4C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DB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BAD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2213975.79</w:t>
            </w:r>
          </w:p>
        </w:tc>
      </w:tr>
      <w:tr w:rsidR="004C0A3E" w:rsidRPr="004C0A3E" w14:paraId="66E325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DE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2B0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89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2213984.04</w:t>
            </w:r>
          </w:p>
        </w:tc>
      </w:tr>
      <w:tr w:rsidR="004C0A3E" w:rsidRPr="004C0A3E" w14:paraId="216735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4A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37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1FD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2213993.54</w:t>
            </w:r>
          </w:p>
        </w:tc>
      </w:tr>
      <w:tr w:rsidR="004C0A3E" w:rsidRPr="004C0A3E" w14:paraId="6890CF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CB4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A8A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20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2214003.86</w:t>
            </w:r>
          </w:p>
        </w:tc>
      </w:tr>
      <w:tr w:rsidR="004C0A3E" w:rsidRPr="004C0A3E" w14:paraId="32E91D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38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592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6B9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2214018.44</w:t>
            </w:r>
          </w:p>
        </w:tc>
      </w:tr>
      <w:tr w:rsidR="004C0A3E" w:rsidRPr="004C0A3E" w14:paraId="0D57D2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427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D4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50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2214035.33</w:t>
            </w:r>
          </w:p>
        </w:tc>
      </w:tr>
      <w:tr w:rsidR="004C0A3E" w:rsidRPr="004C0A3E" w14:paraId="75BFEE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59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D5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78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2214045.67</w:t>
            </w:r>
          </w:p>
        </w:tc>
      </w:tr>
      <w:tr w:rsidR="004C0A3E" w:rsidRPr="004C0A3E" w14:paraId="57A533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FA5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D4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2DD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2214059.84</w:t>
            </w:r>
          </w:p>
        </w:tc>
      </w:tr>
      <w:tr w:rsidR="004C0A3E" w:rsidRPr="004C0A3E" w14:paraId="5DA2A2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6E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4B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9B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2214072.65</w:t>
            </w:r>
          </w:p>
        </w:tc>
      </w:tr>
      <w:tr w:rsidR="004C0A3E" w:rsidRPr="004C0A3E" w14:paraId="6663D2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A3E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D0E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71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2214088.59</w:t>
            </w:r>
          </w:p>
        </w:tc>
      </w:tr>
      <w:tr w:rsidR="004C0A3E" w:rsidRPr="004C0A3E" w14:paraId="06736A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15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FE6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A9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2214100.09</w:t>
            </w:r>
          </w:p>
        </w:tc>
      </w:tr>
      <w:tr w:rsidR="004C0A3E" w:rsidRPr="004C0A3E" w14:paraId="771D00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6E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240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18C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2214108.42</w:t>
            </w:r>
          </w:p>
        </w:tc>
      </w:tr>
      <w:tr w:rsidR="004C0A3E" w:rsidRPr="004C0A3E" w14:paraId="338874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6E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74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7A3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2214118.52</w:t>
            </w:r>
          </w:p>
        </w:tc>
      </w:tr>
      <w:tr w:rsidR="004C0A3E" w:rsidRPr="004C0A3E" w14:paraId="1A98B5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F284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0D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4E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2214126.38</w:t>
            </w:r>
          </w:p>
        </w:tc>
      </w:tr>
      <w:tr w:rsidR="004C0A3E" w:rsidRPr="004C0A3E" w14:paraId="0003D2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9B5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1D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600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2214132.50</w:t>
            </w:r>
          </w:p>
        </w:tc>
      </w:tr>
      <w:tr w:rsidR="004C0A3E" w:rsidRPr="004C0A3E" w14:paraId="5B4EDD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283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500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DF8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2214141.16</w:t>
            </w:r>
          </w:p>
        </w:tc>
      </w:tr>
      <w:tr w:rsidR="004C0A3E" w:rsidRPr="004C0A3E" w14:paraId="1AFCEE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51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854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8E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2214146.69</w:t>
            </w:r>
          </w:p>
        </w:tc>
      </w:tr>
      <w:tr w:rsidR="004C0A3E" w:rsidRPr="004C0A3E" w14:paraId="42DA61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947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474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4EC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2214151.78</w:t>
            </w:r>
          </w:p>
        </w:tc>
      </w:tr>
      <w:tr w:rsidR="004C0A3E" w:rsidRPr="004C0A3E" w14:paraId="5C891A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1D1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2FC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648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2214155.17</w:t>
            </w:r>
          </w:p>
        </w:tc>
      </w:tr>
      <w:tr w:rsidR="004C0A3E" w:rsidRPr="004C0A3E" w14:paraId="3B62BB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D7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CE5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E81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2214156.91</w:t>
            </w:r>
          </w:p>
        </w:tc>
      </w:tr>
      <w:tr w:rsidR="004C0A3E" w:rsidRPr="004C0A3E" w14:paraId="011052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D2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397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E5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2214155.73</w:t>
            </w:r>
          </w:p>
        </w:tc>
      </w:tr>
      <w:tr w:rsidR="004C0A3E" w:rsidRPr="004C0A3E" w14:paraId="374750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8F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D8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89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2214152.05</w:t>
            </w:r>
          </w:p>
        </w:tc>
      </w:tr>
      <w:tr w:rsidR="004C0A3E" w:rsidRPr="004C0A3E" w14:paraId="7FAC63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480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067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CB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2214150.63</w:t>
            </w:r>
          </w:p>
        </w:tc>
      </w:tr>
      <w:tr w:rsidR="004C0A3E" w:rsidRPr="004C0A3E" w14:paraId="0ACFDE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2B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89F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D3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2214146.13</w:t>
            </w:r>
          </w:p>
        </w:tc>
      </w:tr>
      <w:tr w:rsidR="004C0A3E" w:rsidRPr="004C0A3E" w14:paraId="2137CE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F3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4F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76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2214140.74</w:t>
            </w:r>
          </w:p>
        </w:tc>
      </w:tr>
      <w:tr w:rsidR="004C0A3E" w:rsidRPr="004C0A3E" w14:paraId="46E2BC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88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B8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FA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2214132.42</w:t>
            </w:r>
          </w:p>
        </w:tc>
      </w:tr>
      <w:tr w:rsidR="004C0A3E" w:rsidRPr="004C0A3E" w14:paraId="466697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583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4E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DD1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2214130.60</w:t>
            </w:r>
          </w:p>
        </w:tc>
      </w:tr>
      <w:tr w:rsidR="004C0A3E" w:rsidRPr="004C0A3E" w14:paraId="68B073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0B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CC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E66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2214131.19</w:t>
            </w:r>
          </w:p>
        </w:tc>
      </w:tr>
      <w:tr w:rsidR="004C0A3E" w:rsidRPr="004C0A3E" w14:paraId="0E624A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C1B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A8D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108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2214133.48</w:t>
            </w:r>
          </w:p>
        </w:tc>
      </w:tr>
      <w:tr w:rsidR="004C0A3E" w:rsidRPr="004C0A3E" w14:paraId="0F7C5E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1D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BC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600771.73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AF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2214135.27</w:t>
            </w:r>
          </w:p>
        </w:tc>
      </w:tr>
      <w:tr w:rsidR="004C0A3E" w:rsidRPr="004C0A3E" w14:paraId="3ECF83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6F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46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C9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2214137.84</w:t>
            </w:r>
          </w:p>
        </w:tc>
      </w:tr>
      <w:tr w:rsidR="004C0A3E" w:rsidRPr="004C0A3E" w14:paraId="357A81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D3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6D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121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2214142.62</w:t>
            </w:r>
          </w:p>
        </w:tc>
      </w:tr>
      <w:tr w:rsidR="004C0A3E" w:rsidRPr="004C0A3E" w14:paraId="538F2D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F3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DC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9F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2214147.64</w:t>
            </w:r>
          </w:p>
        </w:tc>
      </w:tr>
      <w:tr w:rsidR="004C0A3E" w:rsidRPr="004C0A3E" w14:paraId="2FFE89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E82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3A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44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2214151.29</w:t>
            </w:r>
          </w:p>
        </w:tc>
      </w:tr>
      <w:tr w:rsidR="004C0A3E" w:rsidRPr="004C0A3E" w14:paraId="5CE168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F7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EFE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65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2214156.69</w:t>
            </w:r>
          </w:p>
        </w:tc>
      </w:tr>
      <w:tr w:rsidR="004C0A3E" w:rsidRPr="004C0A3E" w14:paraId="1FF2AB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83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3A9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A2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2214159.47</w:t>
            </w:r>
          </w:p>
        </w:tc>
      </w:tr>
      <w:tr w:rsidR="004C0A3E" w:rsidRPr="004C0A3E" w14:paraId="7EED26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6E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ABC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14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2214160.05</w:t>
            </w:r>
          </w:p>
        </w:tc>
      </w:tr>
      <w:tr w:rsidR="004C0A3E" w:rsidRPr="004C0A3E" w14:paraId="4C686D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85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2E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CC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2214157.00</w:t>
            </w:r>
          </w:p>
        </w:tc>
      </w:tr>
      <w:tr w:rsidR="004C0A3E" w:rsidRPr="004C0A3E" w14:paraId="5A415D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026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F1E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3ED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2214150.94</w:t>
            </w:r>
          </w:p>
        </w:tc>
      </w:tr>
      <w:tr w:rsidR="004C0A3E" w:rsidRPr="004C0A3E" w14:paraId="1EEB69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EB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70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6FA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2214150.00</w:t>
            </w:r>
          </w:p>
        </w:tc>
      </w:tr>
      <w:tr w:rsidR="004C0A3E" w:rsidRPr="004C0A3E" w14:paraId="33663D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1DB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D8A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E6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2214145.49</w:t>
            </w:r>
          </w:p>
        </w:tc>
      </w:tr>
      <w:tr w:rsidR="004C0A3E" w:rsidRPr="004C0A3E" w14:paraId="572475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E20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A8F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C4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2214131.19</w:t>
            </w:r>
          </w:p>
        </w:tc>
      </w:tr>
      <w:tr w:rsidR="004C0A3E" w:rsidRPr="004C0A3E" w14:paraId="19C54D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24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20C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0D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2214130.23</w:t>
            </w:r>
          </w:p>
        </w:tc>
      </w:tr>
      <w:tr w:rsidR="004C0A3E" w:rsidRPr="004C0A3E" w14:paraId="4E419E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C99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A55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C8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2214131.38</w:t>
            </w:r>
          </w:p>
        </w:tc>
      </w:tr>
      <w:tr w:rsidR="004C0A3E" w:rsidRPr="004C0A3E" w14:paraId="67F551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C0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ECD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8A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2214131.74</w:t>
            </w:r>
          </w:p>
        </w:tc>
      </w:tr>
      <w:tr w:rsidR="004C0A3E" w:rsidRPr="004C0A3E" w14:paraId="1867A8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A9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0A5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64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2214120.81</w:t>
            </w:r>
          </w:p>
        </w:tc>
      </w:tr>
      <w:tr w:rsidR="004C0A3E" w:rsidRPr="004C0A3E" w14:paraId="0EFBB6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C4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6D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12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2214116.42</w:t>
            </w:r>
          </w:p>
        </w:tc>
      </w:tr>
      <w:tr w:rsidR="004C0A3E" w:rsidRPr="004C0A3E" w14:paraId="600502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42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BF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00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2214110.91</w:t>
            </w:r>
          </w:p>
        </w:tc>
      </w:tr>
      <w:tr w:rsidR="004C0A3E" w:rsidRPr="004C0A3E" w14:paraId="150747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B1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3D9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E7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2214104.39</w:t>
            </w:r>
          </w:p>
        </w:tc>
      </w:tr>
      <w:tr w:rsidR="004C0A3E" w:rsidRPr="004C0A3E" w14:paraId="7D0EF1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0B7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C3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725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2214099.42</w:t>
            </w:r>
          </w:p>
        </w:tc>
      </w:tr>
      <w:tr w:rsidR="004C0A3E" w:rsidRPr="004C0A3E" w14:paraId="7EB6AE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E2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2C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600668.22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02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2214091.61</w:t>
            </w:r>
          </w:p>
        </w:tc>
      </w:tr>
      <w:tr w:rsidR="004C0A3E" w:rsidRPr="004C0A3E" w14:paraId="006945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35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156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05B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2214085.15</w:t>
            </w:r>
          </w:p>
        </w:tc>
      </w:tr>
      <w:tr w:rsidR="004C0A3E" w:rsidRPr="004C0A3E" w14:paraId="47B1C9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069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2FB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583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2214080.92</w:t>
            </w:r>
          </w:p>
        </w:tc>
      </w:tr>
      <w:tr w:rsidR="004C0A3E" w:rsidRPr="004C0A3E" w14:paraId="12310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62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93B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80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2214076.24</w:t>
            </w:r>
          </w:p>
        </w:tc>
      </w:tr>
      <w:tr w:rsidR="004C0A3E" w:rsidRPr="004C0A3E" w14:paraId="0CA726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F5D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A93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C2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2214073.29</w:t>
            </w:r>
          </w:p>
        </w:tc>
      </w:tr>
      <w:tr w:rsidR="004C0A3E" w:rsidRPr="004C0A3E" w14:paraId="124EEB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D54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95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403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2214070.94</w:t>
            </w:r>
          </w:p>
        </w:tc>
      </w:tr>
      <w:tr w:rsidR="004C0A3E" w:rsidRPr="004C0A3E" w14:paraId="6F82AD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DA5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0BC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3A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2214069.53</w:t>
            </w:r>
          </w:p>
        </w:tc>
      </w:tr>
      <w:tr w:rsidR="004C0A3E" w:rsidRPr="004C0A3E" w14:paraId="6705B7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9D4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44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AD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2214062.79</w:t>
            </w:r>
          </w:p>
        </w:tc>
      </w:tr>
      <w:tr w:rsidR="004C0A3E" w:rsidRPr="004C0A3E" w14:paraId="0E2F04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CE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014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28C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2214056.19</w:t>
            </w:r>
          </w:p>
        </w:tc>
      </w:tr>
      <w:tr w:rsidR="004C0A3E" w:rsidRPr="004C0A3E" w14:paraId="010C1D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ED2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DED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600588.43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A0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2214053.58</w:t>
            </w:r>
          </w:p>
        </w:tc>
      </w:tr>
      <w:tr w:rsidR="004C0A3E" w:rsidRPr="004C0A3E" w14:paraId="6B3884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EB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A34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E7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2214050.60</w:t>
            </w:r>
          </w:p>
        </w:tc>
      </w:tr>
      <w:tr w:rsidR="004C0A3E" w:rsidRPr="004C0A3E" w14:paraId="7108E1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E91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33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AC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2214047.13</w:t>
            </w:r>
          </w:p>
        </w:tc>
      </w:tr>
      <w:tr w:rsidR="004C0A3E" w:rsidRPr="004C0A3E" w14:paraId="0F2A2F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73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547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C66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2214041.79</w:t>
            </w:r>
          </w:p>
        </w:tc>
      </w:tr>
      <w:tr w:rsidR="004C0A3E" w:rsidRPr="004C0A3E" w14:paraId="56D607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C84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D6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BF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2214038.00</w:t>
            </w:r>
          </w:p>
        </w:tc>
      </w:tr>
      <w:tr w:rsidR="004C0A3E" w:rsidRPr="004C0A3E" w14:paraId="372036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2B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06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F71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2214034.00</w:t>
            </w:r>
          </w:p>
        </w:tc>
      </w:tr>
      <w:tr w:rsidR="004C0A3E" w:rsidRPr="004C0A3E" w14:paraId="54C32E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71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421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660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2214028.30</w:t>
            </w:r>
          </w:p>
        </w:tc>
      </w:tr>
      <w:tr w:rsidR="004C0A3E" w:rsidRPr="004C0A3E" w14:paraId="3C866D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CD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F7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99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2214022.42</w:t>
            </w:r>
          </w:p>
        </w:tc>
      </w:tr>
      <w:tr w:rsidR="004C0A3E" w:rsidRPr="004C0A3E" w14:paraId="208720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AF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46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AF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2214013.15</w:t>
            </w:r>
          </w:p>
        </w:tc>
      </w:tr>
      <w:tr w:rsidR="004C0A3E" w:rsidRPr="004C0A3E" w14:paraId="61938C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FE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4D1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600517.84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7E0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2213993.59</w:t>
            </w:r>
          </w:p>
        </w:tc>
      </w:tr>
      <w:tr w:rsidR="004C0A3E" w:rsidRPr="004C0A3E" w14:paraId="1ACE5D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28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0A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FB5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2213986.65</w:t>
            </w:r>
          </w:p>
        </w:tc>
      </w:tr>
      <w:tr w:rsidR="004C0A3E" w:rsidRPr="004C0A3E" w14:paraId="3B8913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7A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4E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600511.97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3D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2213978.55</w:t>
            </w:r>
          </w:p>
        </w:tc>
      </w:tr>
      <w:tr w:rsidR="004C0A3E" w:rsidRPr="004C0A3E" w14:paraId="340174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C8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A44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600508.91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F3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2213972.62</w:t>
            </w:r>
          </w:p>
        </w:tc>
      </w:tr>
      <w:tr w:rsidR="004C0A3E" w:rsidRPr="004C0A3E" w14:paraId="7A1FB8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92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34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A2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2213960.50</w:t>
            </w:r>
          </w:p>
        </w:tc>
      </w:tr>
      <w:tr w:rsidR="004C0A3E" w:rsidRPr="004C0A3E" w14:paraId="71DE26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A62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79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600497.54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678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2213947.98</w:t>
            </w:r>
          </w:p>
        </w:tc>
      </w:tr>
      <w:tr w:rsidR="004C0A3E" w:rsidRPr="004C0A3E" w14:paraId="3CF2AC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AEC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2A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93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2213942.19</w:t>
            </w:r>
          </w:p>
        </w:tc>
      </w:tr>
      <w:tr w:rsidR="004C0A3E" w:rsidRPr="004C0A3E" w14:paraId="5A3044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49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DC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05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2213937.52</w:t>
            </w:r>
          </w:p>
        </w:tc>
      </w:tr>
      <w:tr w:rsidR="004C0A3E" w:rsidRPr="004C0A3E" w14:paraId="7B4EBF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EEE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FC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600489.99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00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2213932.59</w:t>
            </w:r>
          </w:p>
        </w:tc>
      </w:tr>
      <w:tr w:rsidR="004C0A3E" w:rsidRPr="004C0A3E" w14:paraId="1590EC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36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94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9F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2213891.23</w:t>
            </w:r>
          </w:p>
        </w:tc>
      </w:tr>
      <w:tr w:rsidR="004C0A3E" w:rsidRPr="004C0A3E" w14:paraId="22AD51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114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5F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E8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2213873.74</w:t>
            </w:r>
          </w:p>
        </w:tc>
      </w:tr>
      <w:tr w:rsidR="004C0A3E" w:rsidRPr="004C0A3E" w14:paraId="3AA99C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CE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A3B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4D1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2213860.19</w:t>
            </w:r>
          </w:p>
        </w:tc>
      </w:tr>
      <w:tr w:rsidR="004C0A3E" w:rsidRPr="004C0A3E" w14:paraId="0EA326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82B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67D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27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2213847.46</w:t>
            </w:r>
          </w:p>
        </w:tc>
      </w:tr>
      <w:tr w:rsidR="004C0A3E" w:rsidRPr="004C0A3E" w14:paraId="74FFC5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DE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87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16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2213842.72</w:t>
            </w:r>
          </w:p>
        </w:tc>
      </w:tr>
      <w:tr w:rsidR="004C0A3E" w:rsidRPr="004C0A3E" w14:paraId="6FFB70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6F7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7C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9F7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2213837.17</w:t>
            </w:r>
          </w:p>
        </w:tc>
      </w:tr>
      <w:tr w:rsidR="004C0A3E" w:rsidRPr="004C0A3E" w14:paraId="521E2B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17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64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D9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2213832.56</w:t>
            </w:r>
          </w:p>
        </w:tc>
      </w:tr>
      <w:tr w:rsidR="004C0A3E" w:rsidRPr="004C0A3E" w14:paraId="64FAE4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26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9D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38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2213829.42</w:t>
            </w:r>
          </w:p>
        </w:tc>
      </w:tr>
      <w:tr w:rsidR="004C0A3E" w:rsidRPr="004C0A3E" w14:paraId="625DB3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FA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34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2FC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2213826.69</w:t>
            </w:r>
          </w:p>
        </w:tc>
      </w:tr>
      <w:tr w:rsidR="004C0A3E" w:rsidRPr="004C0A3E" w14:paraId="2BE5B5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6A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A7E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3C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2213824.33</w:t>
            </w:r>
          </w:p>
        </w:tc>
      </w:tr>
      <w:tr w:rsidR="004C0A3E" w:rsidRPr="004C0A3E" w14:paraId="418917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06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EF4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DD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2213822.46</w:t>
            </w:r>
          </w:p>
        </w:tc>
      </w:tr>
      <w:tr w:rsidR="004C0A3E" w:rsidRPr="004C0A3E" w14:paraId="63673E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517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5A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D4A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2213822.55</w:t>
            </w:r>
          </w:p>
        </w:tc>
      </w:tr>
      <w:tr w:rsidR="004C0A3E" w:rsidRPr="004C0A3E" w14:paraId="7D4314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19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E1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D70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2213824.88</w:t>
            </w:r>
          </w:p>
        </w:tc>
      </w:tr>
      <w:tr w:rsidR="004C0A3E" w:rsidRPr="004C0A3E" w14:paraId="591F6D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FF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83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C2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2213828.40</w:t>
            </w:r>
          </w:p>
        </w:tc>
      </w:tr>
      <w:tr w:rsidR="004C0A3E" w:rsidRPr="004C0A3E" w14:paraId="1F9798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65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601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7EA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2213829.56</w:t>
            </w:r>
          </w:p>
        </w:tc>
      </w:tr>
      <w:tr w:rsidR="004C0A3E" w:rsidRPr="004C0A3E" w14:paraId="7FAE01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CCB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16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A8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2213829.63</w:t>
            </w:r>
          </w:p>
        </w:tc>
      </w:tr>
      <w:tr w:rsidR="004C0A3E" w:rsidRPr="004C0A3E" w14:paraId="14EB03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D2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20C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28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2213828.38</w:t>
            </w:r>
          </w:p>
        </w:tc>
      </w:tr>
      <w:tr w:rsidR="004C0A3E" w:rsidRPr="004C0A3E" w14:paraId="69C5CC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E61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BD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600437.54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CD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2213826.83</w:t>
            </w:r>
          </w:p>
        </w:tc>
      </w:tr>
      <w:tr w:rsidR="004C0A3E" w:rsidRPr="004C0A3E" w14:paraId="68BDB9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DC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379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83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2213824.82</w:t>
            </w:r>
          </w:p>
        </w:tc>
      </w:tr>
      <w:tr w:rsidR="004C0A3E" w:rsidRPr="004C0A3E" w14:paraId="00F03D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81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AFF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78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2213818.90</w:t>
            </w:r>
          </w:p>
        </w:tc>
      </w:tr>
      <w:tr w:rsidR="004C0A3E" w:rsidRPr="004C0A3E" w14:paraId="2BE3F3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E8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0C4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EE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2213812.11</w:t>
            </w:r>
          </w:p>
        </w:tc>
      </w:tr>
      <w:tr w:rsidR="004C0A3E" w:rsidRPr="004C0A3E" w14:paraId="3D6E70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77A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8E9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43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2213806.30</w:t>
            </w:r>
          </w:p>
        </w:tc>
      </w:tr>
      <w:tr w:rsidR="004C0A3E" w:rsidRPr="004C0A3E" w14:paraId="75514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1A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B8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62E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2213799.33</w:t>
            </w:r>
          </w:p>
        </w:tc>
      </w:tr>
      <w:tr w:rsidR="004C0A3E" w:rsidRPr="004C0A3E" w14:paraId="132727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14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99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59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2213791.77</w:t>
            </w:r>
          </w:p>
        </w:tc>
      </w:tr>
      <w:tr w:rsidR="004C0A3E" w:rsidRPr="004C0A3E" w14:paraId="688B33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B52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9DA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2BF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2213789.17</w:t>
            </w:r>
          </w:p>
        </w:tc>
      </w:tr>
      <w:tr w:rsidR="004C0A3E" w:rsidRPr="004C0A3E" w14:paraId="2F585F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96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519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93F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2213785.81</w:t>
            </w:r>
          </w:p>
        </w:tc>
      </w:tr>
      <w:tr w:rsidR="004C0A3E" w:rsidRPr="004C0A3E" w14:paraId="187EE9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39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83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600423.48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62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2213779.14</w:t>
            </w:r>
          </w:p>
        </w:tc>
      </w:tr>
      <w:tr w:rsidR="004C0A3E" w:rsidRPr="004C0A3E" w14:paraId="47ECF6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47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B8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6D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2213771.20</w:t>
            </w:r>
          </w:p>
        </w:tc>
      </w:tr>
      <w:tr w:rsidR="004C0A3E" w:rsidRPr="004C0A3E" w14:paraId="6A5AAE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A33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36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F40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2213765.50</w:t>
            </w:r>
          </w:p>
        </w:tc>
      </w:tr>
      <w:tr w:rsidR="004C0A3E" w:rsidRPr="004C0A3E" w14:paraId="481E86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C7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DC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88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2213763.18</w:t>
            </w:r>
          </w:p>
        </w:tc>
      </w:tr>
      <w:tr w:rsidR="004C0A3E" w:rsidRPr="004C0A3E" w14:paraId="48E5F5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23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15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A3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2213761.88</w:t>
            </w:r>
          </w:p>
        </w:tc>
      </w:tr>
      <w:tr w:rsidR="004C0A3E" w:rsidRPr="004C0A3E" w14:paraId="6438CF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CF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E7A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E8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2213761.46</w:t>
            </w:r>
          </w:p>
        </w:tc>
      </w:tr>
      <w:tr w:rsidR="004C0A3E" w:rsidRPr="004C0A3E" w14:paraId="6BC8DC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4F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4B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15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2213762.88</w:t>
            </w:r>
          </w:p>
        </w:tc>
      </w:tr>
      <w:tr w:rsidR="004C0A3E" w:rsidRPr="004C0A3E" w14:paraId="29F115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FD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EC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A84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2213765.80</w:t>
            </w:r>
          </w:p>
        </w:tc>
      </w:tr>
      <w:tr w:rsidR="004C0A3E" w:rsidRPr="004C0A3E" w14:paraId="5F9F7A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184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89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7AA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2213769.56</w:t>
            </w:r>
          </w:p>
        </w:tc>
      </w:tr>
      <w:tr w:rsidR="004C0A3E" w:rsidRPr="004C0A3E" w14:paraId="17BDCF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BA9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183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EA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2213775.28</w:t>
            </w:r>
          </w:p>
        </w:tc>
      </w:tr>
      <w:tr w:rsidR="004C0A3E" w:rsidRPr="004C0A3E" w14:paraId="54E687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090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20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8F1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2213778.24</w:t>
            </w:r>
          </w:p>
        </w:tc>
      </w:tr>
      <w:tr w:rsidR="004C0A3E" w:rsidRPr="004C0A3E" w14:paraId="6E9695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39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D1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60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2213780.72</w:t>
            </w:r>
          </w:p>
        </w:tc>
      </w:tr>
      <w:tr w:rsidR="004C0A3E" w:rsidRPr="004C0A3E" w14:paraId="4A9801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B0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594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17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2213781.31</w:t>
            </w:r>
          </w:p>
        </w:tc>
      </w:tr>
      <w:tr w:rsidR="004C0A3E" w:rsidRPr="004C0A3E" w14:paraId="7946CD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3F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F5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2C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2213785.18</w:t>
            </w:r>
          </w:p>
        </w:tc>
      </w:tr>
      <w:tr w:rsidR="004C0A3E" w:rsidRPr="004C0A3E" w14:paraId="574A41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66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4C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7D6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2213793.46</w:t>
            </w:r>
          </w:p>
        </w:tc>
      </w:tr>
      <w:tr w:rsidR="004C0A3E" w:rsidRPr="004C0A3E" w14:paraId="152723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FE2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57C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5E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2213798.28</w:t>
            </w:r>
          </w:p>
        </w:tc>
      </w:tr>
      <w:tr w:rsidR="004C0A3E" w:rsidRPr="004C0A3E" w14:paraId="16F6C1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C4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86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A1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2213798.56</w:t>
            </w:r>
          </w:p>
        </w:tc>
      </w:tr>
      <w:tr w:rsidR="004C0A3E" w:rsidRPr="004C0A3E" w14:paraId="578E8D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7F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5F6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FC4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2213796.21</w:t>
            </w:r>
          </w:p>
        </w:tc>
      </w:tr>
      <w:tr w:rsidR="004C0A3E" w:rsidRPr="004C0A3E" w14:paraId="5FDFA2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6A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5E6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1D5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2213785.85</w:t>
            </w:r>
          </w:p>
        </w:tc>
      </w:tr>
      <w:tr w:rsidR="004C0A3E" w:rsidRPr="004C0A3E" w14:paraId="5D7342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788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ED0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600482.51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02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2213776.26</w:t>
            </w:r>
          </w:p>
        </w:tc>
      </w:tr>
      <w:tr w:rsidR="004C0A3E" w:rsidRPr="004C0A3E" w14:paraId="532721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1E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933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6FA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2213771.69</w:t>
            </w:r>
          </w:p>
        </w:tc>
      </w:tr>
      <w:tr w:rsidR="004C0A3E" w:rsidRPr="004C0A3E" w14:paraId="7ADF11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37C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980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57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2213768.77</w:t>
            </w:r>
          </w:p>
        </w:tc>
      </w:tr>
      <w:tr w:rsidR="004C0A3E" w:rsidRPr="004C0A3E" w14:paraId="45B160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22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54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600477.88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65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2213766.13</w:t>
            </w:r>
          </w:p>
        </w:tc>
      </w:tr>
      <w:tr w:rsidR="004C0A3E" w:rsidRPr="004C0A3E" w14:paraId="48B2D5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23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A17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6C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2213762.74</w:t>
            </w:r>
          </w:p>
        </w:tc>
      </w:tr>
      <w:tr w:rsidR="004C0A3E" w:rsidRPr="004C0A3E" w14:paraId="03BA02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EC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EF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30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2213754.88</w:t>
            </w:r>
          </w:p>
        </w:tc>
      </w:tr>
      <w:tr w:rsidR="004C0A3E" w:rsidRPr="004C0A3E" w14:paraId="5E6209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3F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160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34B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2213752.40</w:t>
            </w:r>
          </w:p>
        </w:tc>
      </w:tr>
      <w:tr w:rsidR="004C0A3E" w:rsidRPr="004C0A3E" w14:paraId="09DBA4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44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90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86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2213752.72</w:t>
            </w:r>
          </w:p>
        </w:tc>
      </w:tr>
      <w:tr w:rsidR="004C0A3E" w:rsidRPr="004C0A3E" w14:paraId="670E84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49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2D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341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2213756.05</w:t>
            </w:r>
          </w:p>
        </w:tc>
      </w:tr>
      <w:tr w:rsidR="004C0A3E" w:rsidRPr="004C0A3E" w14:paraId="034826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35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0B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65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2213767.46</w:t>
            </w:r>
          </w:p>
        </w:tc>
      </w:tr>
      <w:tr w:rsidR="004C0A3E" w:rsidRPr="004C0A3E" w14:paraId="47F04B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73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E3C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1C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2213780.02</w:t>
            </w:r>
          </w:p>
        </w:tc>
      </w:tr>
      <w:tr w:rsidR="004C0A3E" w:rsidRPr="004C0A3E" w14:paraId="46C90F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E0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D3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E9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2213803.86</w:t>
            </w:r>
          </w:p>
        </w:tc>
      </w:tr>
      <w:tr w:rsidR="004C0A3E" w:rsidRPr="004C0A3E" w14:paraId="5D2225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93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7F8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600501.21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B8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2213819.64</w:t>
            </w:r>
          </w:p>
        </w:tc>
      </w:tr>
      <w:tr w:rsidR="004C0A3E" w:rsidRPr="004C0A3E" w14:paraId="7D8089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5D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357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58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2213836.26</w:t>
            </w:r>
          </w:p>
        </w:tc>
      </w:tr>
      <w:tr w:rsidR="004C0A3E" w:rsidRPr="004C0A3E" w14:paraId="13DBC0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01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8A4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5C2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2213850.36</w:t>
            </w:r>
          </w:p>
        </w:tc>
      </w:tr>
      <w:tr w:rsidR="004C0A3E" w:rsidRPr="004C0A3E" w14:paraId="709138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3B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C9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22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2213860.18</w:t>
            </w:r>
          </w:p>
        </w:tc>
      </w:tr>
      <w:tr w:rsidR="004C0A3E" w:rsidRPr="004C0A3E" w14:paraId="3662F3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29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74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D8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2213863.10</w:t>
            </w:r>
          </w:p>
        </w:tc>
      </w:tr>
      <w:tr w:rsidR="004C0A3E" w:rsidRPr="004C0A3E" w14:paraId="392101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3E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20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95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2213869.05</w:t>
            </w:r>
          </w:p>
        </w:tc>
      </w:tr>
      <w:tr w:rsidR="004C0A3E" w:rsidRPr="004C0A3E" w14:paraId="26F315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B83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429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9D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2213873.13</w:t>
            </w:r>
          </w:p>
        </w:tc>
      </w:tr>
      <w:tr w:rsidR="004C0A3E" w:rsidRPr="004C0A3E" w14:paraId="234619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1B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04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C9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2213877.11</w:t>
            </w:r>
          </w:p>
        </w:tc>
      </w:tr>
      <w:tr w:rsidR="004C0A3E" w:rsidRPr="004C0A3E" w14:paraId="130ADF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E9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61B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3F5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2213882.21</w:t>
            </w:r>
          </w:p>
        </w:tc>
      </w:tr>
      <w:tr w:rsidR="004C0A3E" w:rsidRPr="004C0A3E" w14:paraId="3D77F8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D79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ADA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ED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2213893.94</w:t>
            </w:r>
          </w:p>
        </w:tc>
      </w:tr>
      <w:tr w:rsidR="004C0A3E" w:rsidRPr="004C0A3E" w14:paraId="4902B2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55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F17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1FA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2213895.94</w:t>
            </w:r>
          </w:p>
        </w:tc>
      </w:tr>
      <w:tr w:rsidR="004C0A3E" w:rsidRPr="004C0A3E" w14:paraId="23BD5A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7A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FA6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59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2213897.24</w:t>
            </w:r>
          </w:p>
        </w:tc>
      </w:tr>
      <w:tr w:rsidR="004C0A3E" w:rsidRPr="004C0A3E" w14:paraId="5CB4CA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C4F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24F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1E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2213899.30</w:t>
            </w:r>
          </w:p>
        </w:tc>
      </w:tr>
      <w:tr w:rsidR="004C0A3E" w:rsidRPr="004C0A3E" w14:paraId="5F24A9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90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AB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CC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2213901.90</w:t>
            </w:r>
          </w:p>
        </w:tc>
      </w:tr>
      <w:tr w:rsidR="004C0A3E" w:rsidRPr="004C0A3E" w14:paraId="769F5F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A29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BF9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19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2213902.88</w:t>
            </w:r>
          </w:p>
        </w:tc>
      </w:tr>
      <w:tr w:rsidR="004C0A3E" w:rsidRPr="004C0A3E" w14:paraId="4C7BA6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F5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63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30C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2213906.75</w:t>
            </w:r>
          </w:p>
        </w:tc>
      </w:tr>
      <w:tr w:rsidR="004C0A3E" w:rsidRPr="004C0A3E" w14:paraId="73439D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5AD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F8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7A2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2213911.94</w:t>
            </w:r>
          </w:p>
        </w:tc>
      </w:tr>
      <w:tr w:rsidR="004C0A3E" w:rsidRPr="004C0A3E" w14:paraId="3A4F1A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C9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60B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8F9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2213916.24</w:t>
            </w:r>
          </w:p>
        </w:tc>
      </w:tr>
      <w:tr w:rsidR="004C0A3E" w:rsidRPr="004C0A3E" w14:paraId="5DD0A2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F9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ED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72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2213921.26</w:t>
            </w:r>
          </w:p>
        </w:tc>
      </w:tr>
      <w:tr w:rsidR="004C0A3E" w:rsidRPr="004C0A3E" w14:paraId="1FD523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8A6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4E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600668.53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4B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2213927.04</w:t>
            </w:r>
          </w:p>
        </w:tc>
      </w:tr>
      <w:tr w:rsidR="004C0A3E" w:rsidRPr="004C0A3E" w14:paraId="59479A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D43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F4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DB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2213930.08</w:t>
            </w:r>
          </w:p>
        </w:tc>
      </w:tr>
      <w:tr w:rsidR="004C0A3E" w:rsidRPr="004C0A3E" w14:paraId="203513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1D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6B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78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2213938.09</w:t>
            </w:r>
          </w:p>
        </w:tc>
      </w:tr>
      <w:tr w:rsidR="004C0A3E" w:rsidRPr="004C0A3E" w14:paraId="3617FA7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55BD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2169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84DA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8025A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0E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74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1E4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2213753.65</w:t>
            </w:r>
          </w:p>
        </w:tc>
      </w:tr>
      <w:tr w:rsidR="004C0A3E" w:rsidRPr="004C0A3E" w14:paraId="4E6D3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AC9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52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55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2213757.62</w:t>
            </w:r>
          </w:p>
        </w:tc>
      </w:tr>
      <w:tr w:rsidR="004C0A3E" w:rsidRPr="004C0A3E" w14:paraId="12B704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62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2E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F8C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2213768.80</w:t>
            </w:r>
          </w:p>
        </w:tc>
      </w:tr>
      <w:tr w:rsidR="004C0A3E" w:rsidRPr="004C0A3E" w14:paraId="4E7B45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16F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FE7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199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2213775.85</w:t>
            </w:r>
          </w:p>
        </w:tc>
      </w:tr>
      <w:tr w:rsidR="004C0A3E" w:rsidRPr="004C0A3E" w14:paraId="645991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525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0B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D4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2213780.47</w:t>
            </w:r>
          </w:p>
        </w:tc>
      </w:tr>
      <w:tr w:rsidR="004C0A3E" w:rsidRPr="004C0A3E" w14:paraId="248F8C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66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4A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F3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2213784.73</w:t>
            </w:r>
          </w:p>
        </w:tc>
      </w:tr>
      <w:tr w:rsidR="004C0A3E" w:rsidRPr="004C0A3E" w14:paraId="568F5C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8A2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4E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4F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2213788.15</w:t>
            </w:r>
          </w:p>
        </w:tc>
      </w:tr>
      <w:tr w:rsidR="004C0A3E" w:rsidRPr="004C0A3E" w14:paraId="12133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DD0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5F1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3E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2213793.06</w:t>
            </w:r>
          </w:p>
        </w:tc>
      </w:tr>
      <w:tr w:rsidR="004C0A3E" w:rsidRPr="004C0A3E" w14:paraId="0C92DC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F4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A0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E5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2213801.67</w:t>
            </w:r>
          </w:p>
        </w:tc>
      </w:tr>
      <w:tr w:rsidR="004C0A3E" w:rsidRPr="004C0A3E" w14:paraId="4B89A1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FF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627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B6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2213812.85</w:t>
            </w:r>
          </w:p>
        </w:tc>
      </w:tr>
      <w:tr w:rsidR="004C0A3E" w:rsidRPr="004C0A3E" w14:paraId="3538EE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5C6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B1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9E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2213845.13</w:t>
            </w:r>
          </w:p>
        </w:tc>
      </w:tr>
      <w:tr w:rsidR="004C0A3E" w:rsidRPr="004C0A3E" w14:paraId="3FA637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DA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3B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7D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2213862.46</w:t>
            </w:r>
          </w:p>
        </w:tc>
      </w:tr>
      <w:tr w:rsidR="004C0A3E" w:rsidRPr="004C0A3E" w14:paraId="5B647C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0D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5E9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264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2213880.40</w:t>
            </w:r>
          </w:p>
        </w:tc>
      </w:tr>
      <w:tr w:rsidR="004C0A3E" w:rsidRPr="004C0A3E" w14:paraId="58751E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46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A5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57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2213892.48</w:t>
            </w:r>
          </w:p>
        </w:tc>
      </w:tr>
      <w:tr w:rsidR="004C0A3E" w:rsidRPr="004C0A3E" w14:paraId="292BBA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1E3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BDA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74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2213900.19</w:t>
            </w:r>
          </w:p>
        </w:tc>
      </w:tr>
      <w:tr w:rsidR="004C0A3E" w:rsidRPr="004C0A3E" w14:paraId="199A6D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8E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4C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FC4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2213905.92</w:t>
            </w:r>
          </w:p>
        </w:tc>
      </w:tr>
      <w:tr w:rsidR="004C0A3E" w:rsidRPr="004C0A3E" w14:paraId="1CC7D0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52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2AC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D41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2213922.69</w:t>
            </w:r>
          </w:p>
        </w:tc>
      </w:tr>
      <w:tr w:rsidR="004C0A3E" w:rsidRPr="004C0A3E" w14:paraId="24750F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4E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08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D8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2213944.11</w:t>
            </w:r>
          </w:p>
        </w:tc>
      </w:tr>
      <w:tr w:rsidR="004C0A3E" w:rsidRPr="004C0A3E" w14:paraId="3E4F23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EA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34B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C5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2213967.59</w:t>
            </w:r>
          </w:p>
        </w:tc>
      </w:tr>
      <w:tr w:rsidR="004C0A3E" w:rsidRPr="004C0A3E" w14:paraId="77780F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B9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26D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94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2213990.23</w:t>
            </w:r>
          </w:p>
        </w:tc>
      </w:tr>
      <w:tr w:rsidR="004C0A3E" w:rsidRPr="004C0A3E" w14:paraId="220AA5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86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2C8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B9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2213996.87</w:t>
            </w:r>
          </w:p>
        </w:tc>
      </w:tr>
      <w:tr w:rsidR="004C0A3E" w:rsidRPr="004C0A3E" w14:paraId="20370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03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86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DF8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2214008.97</w:t>
            </w:r>
          </w:p>
        </w:tc>
      </w:tr>
      <w:tr w:rsidR="004C0A3E" w:rsidRPr="004C0A3E" w14:paraId="7A9DA7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39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27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88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2214014.69</w:t>
            </w:r>
          </w:p>
        </w:tc>
      </w:tr>
      <w:tr w:rsidR="004C0A3E" w:rsidRPr="004C0A3E" w14:paraId="24FE7D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80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4C8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531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2214025.51</w:t>
            </w:r>
          </w:p>
        </w:tc>
      </w:tr>
      <w:tr w:rsidR="004C0A3E" w:rsidRPr="004C0A3E" w14:paraId="1A2432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39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FB8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D22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2214039.44</w:t>
            </w:r>
          </w:p>
        </w:tc>
      </w:tr>
      <w:tr w:rsidR="004C0A3E" w:rsidRPr="004C0A3E" w14:paraId="6B8887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D38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13C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96F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2214050.20</w:t>
            </w:r>
          </w:p>
        </w:tc>
      </w:tr>
      <w:tr w:rsidR="004C0A3E" w:rsidRPr="004C0A3E" w14:paraId="240526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4C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073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75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2214053.88</w:t>
            </w:r>
          </w:p>
        </w:tc>
      </w:tr>
      <w:tr w:rsidR="004C0A3E" w:rsidRPr="004C0A3E" w14:paraId="14DA1E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FC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0F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F3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2214060.46</w:t>
            </w:r>
          </w:p>
        </w:tc>
      </w:tr>
      <w:tr w:rsidR="004C0A3E" w:rsidRPr="004C0A3E" w14:paraId="5C79E5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9B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7B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CB8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2214068.67</w:t>
            </w:r>
          </w:p>
        </w:tc>
      </w:tr>
      <w:tr w:rsidR="004C0A3E" w:rsidRPr="004C0A3E" w14:paraId="236634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21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3FC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77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2214072.22</w:t>
            </w:r>
          </w:p>
        </w:tc>
      </w:tr>
      <w:tr w:rsidR="004C0A3E" w:rsidRPr="004C0A3E" w14:paraId="6F02F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FA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5B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600602.27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C1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2214077.59</w:t>
            </w:r>
          </w:p>
        </w:tc>
      </w:tr>
      <w:tr w:rsidR="004C0A3E" w:rsidRPr="004C0A3E" w14:paraId="4CDE28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69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15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3B7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2214082.86</w:t>
            </w:r>
          </w:p>
        </w:tc>
      </w:tr>
      <w:tr w:rsidR="004C0A3E" w:rsidRPr="004C0A3E" w14:paraId="457CCD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85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D2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8F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2214084.50</w:t>
            </w:r>
          </w:p>
        </w:tc>
      </w:tr>
      <w:tr w:rsidR="004C0A3E" w:rsidRPr="004C0A3E" w14:paraId="378EE8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94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DF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C8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2214088.79</w:t>
            </w:r>
          </w:p>
        </w:tc>
      </w:tr>
      <w:tr w:rsidR="004C0A3E" w:rsidRPr="004C0A3E" w14:paraId="29A73A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10B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7EB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A3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2214091.32</w:t>
            </w:r>
          </w:p>
        </w:tc>
      </w:tr>
      <w:tr w:rsidR="004C0A3E" w:rsidRPr="004C0A3E" w14:paraId="3B5AEC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6F4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D22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600649.40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38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2214093.61</w:t>
            </w:r>
          </w:p>
        </w:tc>
      </w:tr>
      <w:tr w:rsidR="004C0A3E" w:rsidRPr="004C0A3E" w14:paraId="7821D2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3F4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8F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64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2214096.99</w:t>
            </w:r>
          </w:p>
        </w:tc>
      </w:tr>
      <w:tr w:rsidR="004C0A3E" w:rsidRPr="004C0A3E" w14:paraId="6320D6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3B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B71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600665.67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66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2214103.49</w:t>
            </w:r>
          </w:p>
        </w:tc>
      </w:tr>
      <w:tr w:rsidR="004C0A3E" w:rsidRPr="004C0A3E" w14:paraId="7E76A0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E3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9E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54F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2214112.09</w:t>
            </w:r>
          </w:p>
        </w:tc>
      </w:tr>
      <w:tr w:rsidR="004C0A3E" w:rsidRPr="004C0A3E" w14:paraId="6AB813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530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51F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CC1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2214120.94</w:t>
            </w:r>
          </w:p>
        </w:tc>
      </w:tr>
      <w:tr w:rsidR="004C0A3E" w:rsidRPr="004C0A3E" w14:paraId="6B77EC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14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457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FD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2214133.21</w:t>
            </w:r>
          </w:p>
        </w:tc>
      </w:tr>
      <w:tr w:rsidR="004C0A3E" w:rsidRPr="004C0A3E" w14:paraId="783676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CA4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9B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88A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2214140.65</w:t>
            </w:r>
          </w:p>
        </w:tc>
      </w:tr>
      <w:tr w:rsidR="004C0A3E" w:rsidRPr="004C0A3E" w14:paraId="297A2D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8D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14D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22D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2214142.89</w:t>
            </w:r>
          </w:p>
        </w:tc>
      </w:tr>
      <w:tr w:rsidR="004C0A3E" w:rsidRPr="004C0A3E" w14:paraId="559196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6B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61A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31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2214143.65</w:t>
            </w:r>
          </w:p>
        </w:tc>
      </w:tr>
      <w:tr w:rsidR="004C0A3E" w:rsidRPr="004C0A3E" w14:paraId="187E27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C2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56D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600689.19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21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2214144.31</w:t>
            </w:r>
          </w:p>
        </w:tc>
      </w:tr>
      <w:tr w:rsidR="004C0A3E" w:rsidRPr="004C0A3E" w14:paraId="658D00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8E1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1AF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9B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2214140.13</w:t>
            </w:r>
          </w:p>
        </w:tc>
      </w:tr>
      <w:tr w:rsidR="004C0A3E" w:rsidRPr="004C0A3E" w14:paraId="2C5D4C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EEA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4D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60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2214135.49</w:t>
            </w:r>
          </w:p>
        </w:tc>
      </w:tr>
      <w:tr w:rsidR="004C0A3E" w:rsidRPr="004C0A3E" w14:paraId="7337F9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E83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F3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2C5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2214165.59</w:t>
            </w:r>
          </w:p>
        </w:tc>
      </w:tr>
      <w:tr w:rsidR="004C0A3E" w:rsidRPr="004C0A3E" w14:paraId="391C97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6F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88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600533.24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97F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2214151.98</w:t>
            </w:r>
          </w:p>
        </w:tc>
      </w:tr>
      <w:tr w:rsidR="004C0A3E" w:rsidRPr="004C0A3E" w14:paraId="3052B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C9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59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5E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2214130.63</w:t>
            </w:r>
          </w:p>
        </w:tc>
      </w:tr>
      <w:tr w:rsidR="004C0A3E" w:rsidRPr="004C0A3E" w14:paraId="2C8FFC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BC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41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D7C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2214115.98</w:t>
            </w:r>
          </w:p>
        </w:tc>
      </w:tr>
      <w:tr w:rsidR="004C0A3E" w:rsidRPr="004C0A3E" w14:paraId="421383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F9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BF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2A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2214048.46</w:t>
            </w:r>
          </w:p>
        </w:tc>
      </w:tr>
      <w:tr w:rsidR="004C0A3E" w:rsidRPr="004C0A3E" w14:paraId="66AA76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A9B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F51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593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2214038.82</w:t>
            </w:r>
          </w:p>
        </w:tc>
      </w:tr>
      <w:tr w:rsidR="004C0A3E" w:rsidRPr="004C0A3E" w14:paraId="201C62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6F1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CA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600423.48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5A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2213922.46</w:t>
            </w:r>
          </w:p>
        </w:tc>
      </w:tr>
      <w:tr w:rsidR="004C0A3E" w:rsidRPr="004C0A3E" w14:paraId="0E1C83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78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7C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16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2213885.04</w:t>
            </w:r>
          </w:p>
        </w:tc>
      </w:tr>
      <w:tr w:rsidR="004C0A3E" w:rsidRPr="004C0A3E" w14:paraId="6540EB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B7D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28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2C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2213869.53</w:t>
            </w:r>
          </w:p>
        </w:tc>
      </w:tr>
      <w:tr w:rsidR="004C0A3E" w:rsidRPr="004C0A3E" w14:paraId="6CCDDE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12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8E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C3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2213809.48</w:t>
            </w:r>
          </w:p>
        </w:tc>
      </w:tr>
      <w:tr w:rsidR="004C0A3E" w:rsidRPr="004C0A3E" w14:paraId="735F78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04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25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D3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2213762.44</w:t>
            </w:r>
          </w:p>
        </w:tc>
      </w:tr>
      <w:tr w:rsidR="004C0A3E" w:rsidRPr="004C0A3E" w14:paraId="373A71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9D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48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CD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2213748.83</w:t>
            </w:r>
          </w:p>
        </w:tc>
      </w:tr>
      <w:tr w:rsidR="004C0A3E" w:rsidRPr="004C0A3E" w14:paraId="5B4354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04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79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CD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2213751.18</w:t>
            </w:r>
          </w:p>
        </w:tc>
      </w:tr>
      <w:tr w:rsidR="004C0A3E" w:rsidRPr="004C0A3E" w14:paraId="45F5B0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CA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67B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A6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2213753.65</w:t>
            </w:r>
          </w:p>
        </w:tc>
      </w:tr>
      <w:tr w:rsidR="004C0A3E" w:rsidRPr="004C0A3E" w14:paraId="45AE4C3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95A3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69B8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8DEF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3AFC1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E0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6F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A5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2214162.47</w:t>
            </w:r>
          </w:p>
        </w:tc>
      </w:tr>
      <w:tr w:rsidR="004C0A3E" w:rsidRPr="004C0A3E" w14:paraId="176556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3D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7CF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600590.83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AD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2214163.55</w:t>
            </w:r>
          </w:p>
        </w:tc>
      </w:tr>
      <w:tr w:rsidR="004C0A3E" w:rsidRPr="004C0A3E" w14:paraId="68FA50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9F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0E8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80F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2214164.21</w:t>
            </w:r>
          </w:p>
        </w:tc>
      </w:tr>
      <w:tr w:rsidR="004C0A3E" w:rsidRPr="004C0A3E" w14:paraId="2E0557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5C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06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AB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2214163.13</w:t>
            </w:r>
          </w:p>
        </w:tc>
      </w:tr>
      <w:tr w:rsidR="004C0A3E" w:rsidRPr="004C0A3E" w14:paraId="4B3419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C1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CF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20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2214162.47</w:t>
            </w:r>
          </w:p>
        </w:tc>
      </w:tr>
      <w:tr w:rsidR="004C0A3E" w:rsidRPr="004C0A3E" w14:paraId="791D717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0444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88E9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4250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BE58B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66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774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D4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2214126.12</w:t>
            </w:r>
          </w:p>
        </w:tc>
      </w:tr>
      <w:tr w:rsidR="004C0A3E" w:rsidRPr="004C0A3E" w14:paraId="6569F7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FD0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D6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EE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2214127.27</w:t>
            </w:r>
          </w:p>
        </w:tc>
      </w:tr>
      <w:tr w:rsidR="004C0A3E" w:rsidRPr="004C0A3E" w14:paraId="6130A0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48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576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EE6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2214127.80</w:t>
            </w:r>
          </w:p>
        </w:tc>
      </w:tr>
      <w:tr w:rsidR="004C0A3E" w:rsidRPr="004C0A3E" w14:paraId="4888F4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61A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E0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F5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2214126.65</w:t>
            </w:r>
          </w:p>
        </w:tc>
      </w:tr>
      <w:tr w:rsidR="004C0A3E" w:rsidRPr="004C0A3E" w14:paraId="07F7E5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E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2A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88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2214126.12</w:t>
            </w:r>
          </w:p>
        </w:tc>
      </w:tr>
      <w:tr w:rsidR="004C0A3E" w:rsidRPr="004C0A3E" w14:paraId="6BA914C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76DD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CD94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9017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777FD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00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251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F6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2214198.04</w:t>
            </w:r>
          </w:p>
        </w:tc>
      </w:tr>
      <w:tr w:rsidR="004C0A3E" w:rsidRPr="004C0A3E" w14:paraId="6717AF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482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B8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82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2214207.56</w:t>
            </w:r>
          </w:p>
        </w:tc>
      </w:tr>
      <w:tr w:rsidR="004C0A3E" w:rsidRPr="004C0A3E" w14:paraId="594797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7B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C8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64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2214214.38</w:t>
            </w:r>
          </w:p>
        </w:tc>
      </w:tr>
      <w:tr w:rsidR="004C0A3E" w:rsidRPr="004C0A3E" w14:paraId="516025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1EF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A20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A9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2214220.08</w:t>
            </w:r>
          </w:p>
        </w:tc>
      </w:tr>
      <w:tr w:rsidR="004C0A3E" w:rsidRPr="004C0A3E" w14:paraId="13DFD2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103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DF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DA7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2214223.17</w:t>
            </w:r>
          </w:p>
        </w:tc>
      </w:tr>
      <w:tr w:rsidR="004C0A3E" w:rsidRPr="004C0A3E" w14:paraId="4AF92D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30C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16C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A1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2214224.62</w:t>
            </w:r>
          </w:p>
        </w:tc>
      </w:tr>
      <w:tr w:rsidR="004C0A3E" w:rsidRPr="004C0A3E" w14:paraId="5665D7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4D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72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B20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2214224.17</w:t>
            </w:r>
          </w:p>
        </w:tc>
      </w:tr>
      <w:tr w:rsidR="004C0A3E" w:rsidRPr="004C0A3E" w14:paraId="6913ED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0ED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97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E0B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2214220.23</w:t>
            </w:r>
          </w:p>
        </w:tc>
      </w:tr>
      <w:tr w:rsidR="004C0A3E" w:rsidRPr="004C0A3E" w14:paraId="2F6713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3F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1E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600988.21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285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2214213.76</w:t>
            </w:r>
          </w:p>
        </w:tc>
      </w:tr>
      <w:tr w:rsidR="004C0A3E" w:rsidRPr="004C0A3E" w14:paraId="58D87D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7A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90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3A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2214207.81</w:t>
            </w:r>
          </w:p>
        </w:tc>
      </w:tr>
      <w:tr w:rsidR="004C0A3E" w:rsidRPr="004C0A3E" w14:paraId="4DA278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75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21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03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2214204.69</w:t>
            </w:r>
          </w:p>
        </w:tc>
      </w:tr>
      <w:tr w:rsidR="004C0A3E" w:rsidRPr="004C0A3E" w14:paraId="482872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408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0D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E4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2214197.36</w:t>
            </w:r>
          </w:p>
        </w:tc>
      </w:tr>
      <w:tr w:rsidR="004C0A3E" w:rsidRPr="004C0A3E" w14:paraId="254A66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45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0A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694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2214195.65</w:t>
            </w:r>
          </w:p>
        </w:tc>
      </w:tr>
      <w:tr w:rsidR="004C0A3E" w:rsidRPr="004C0A3E" w14:paraId="4B62F0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09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2A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58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2214188.84</w:t>
            </w:r>
          </w:p>
        </w:tc>
      </w:tr>
      <w:tr w:rsidR="004C0A3E" w:rsidRPr="004C0A3E" w14:paraId="42DF2A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EC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D58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48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2214184.04</w:t>
            </w:r>
          </w:p>
        </w:tc>
      </w:tr>
      <w:tr w:rsidR="004C0A3E" w:rsidRPr="004C0A3E" w14:paraId="4F02C6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93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8D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61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2214181.75</w:t>
            </w:r>
          </w:p>
        </w:tc>
      </w:tr>
      <w:tr w:rsidR="004C0A3E" w:rsidRPr="004C0A3E" w14:paraId="087143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2F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892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D4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2214178.44</w:t>
            </w:r>
          </w:p>
        </w:tc>
      </w:tr>
      <w:tr w:rsidR="004C0A3E" w:rsidRPr="004C0A3E" w14:paraId="0E7ED2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DE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34A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C58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2214175.09</w:t>
            </w:r>
          </w:p>
        </w:tc>
      </w:tr>
      <w:tr w:rsidR="004C0A3E" w:rsidRPr="004C0A3E" w14:paraId="55626B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6D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3E8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AA8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2214171.55</w:t>
            </w:r>
          </w:p>
        </w:tc>
      </w:tr>
      <w:tr w:rsidR="004C0A3E" w:rsidRPr="004C0A3E" w14:paraId="54199C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7D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15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E5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2214169.08</w:t>
            </w:r>
          </w:p>
        </w:tc>
      </w:tr>
      <w:tr w:rsidR="004C0A3E" w:rsidRPr="004C0A3E" w14:paraId="10611F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2BA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CFF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B9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2214165.72</w:t>
            </w:r>
          </w:p>
        </w:tc>
      </w:tr>
      <w:tr w:rsidR="004C0A3E" w:rsidRPr="004C0A3E" w14:paraId="1B5A90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A2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E5F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5E5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2214161.07</w:t>
            </w:r>
          </w:p>
        </w:tc>
      </w:tr>
      <w:tr w:rsidR="004C0A3E" w:rsidRPr="004C0A3E" w14:paraId="656EE8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EC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FF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DD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2214160.07</w:t>
            </w:r>
          </w:p>
        </w:tc>
      </w:tr>
      <w:tr w:rsidR="004C0A3E" w:rsidRPr="004C0A3E" w14:paraId="23234C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33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FC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04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2214162.27</w:t>
            </w:r>
          </w:p>
        </w:tc>
      </w:tr>
      <w:tr w:rsidR="004C0A3E" w:rsidRPr="004C0A3E" w14:paraId="2C5BBA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90C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FE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F76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2214163.05</w:t>
            </w:r>
          </w:p>
        </w:tc>
      </w:tr>
      <w:tr w:rsidR="004C0A3E" w:rsidRPr="004C0A3E" w14:paraId="66FB3D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492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6C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CF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2214163.32</w:t>
            </w:r>
          </w:p>
        </w:tc>
      </w:tr>
      <w:tr w:rsidR="004C0A3E" w:rsidRPr="004C0A3E" w14:paraId="0E6B94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DFE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62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6E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2214166.25</w:t>
            </w:r>
          </w:p>
        </w:tc>
      </w:tr>
      <w:tr w:rsidR="004C0A3E" w:rsidRPr="004C0A3E" w14:paraId="45C557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F8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53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C0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2214168.15</w:t>
            </w:r>
          </w:p>
        </w:tc>
      </w:tr>
      <w:tr w:rsidR="004C0A3E" w:rsidRPr="004C0A3E" w14:paraId="14B1CD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719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6B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38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2214168.61</w:t>
            </w:r>
          </w:p>
        </w:tc>
      </w:tr>
      <w:tr w:rsidR="004C0A3E" w:rsidRPr="004C0A3E" w14:paraId="061F05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56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C2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79B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2214173.12</w:t>
            </w:r>
          </w:p>
        </w:tc>
      </w:tr>
      <w:tr w:rsidR="004C0A3E" w:rsidRPr="004C0A3E" w14:paraId="5179D6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940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3C2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35B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2214175.55</w:t>
            </w:r>
          </w:p>
        </w:tc>
      </w:tr>
      <w:tr w:rsidR="004C0A3E" w:rsidRPr="004C0A3E" w14:paraId="3477F6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6A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98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73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2214178.97</w:t>
            </w:r>
          </w:p>
        </w:tc>
      </w:tr>
      <w:tr w:rsidR="004C0A3E" w:rsidRPr="004C0A3E" w14:paraId="20AE52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63E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B3E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600976.58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CC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2214183.38</w:t>
            </w:r>
          </w:p>
        </w:tc>
      </w:tr>
      <w:tr w:rsidR="004C0A3E" w:rsidRPr="004C0A3E" w14:paraId="7091EA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5D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30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4F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2214188.52</w:t>
            </w:r>
          </w:p>
        </w:tc>
      </w:tr>
      <w:tr w:rsidR="004C0A3E" w:rsidRPr="004C0A3E" w14:paraId="24A0FF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95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BC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A00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2214198.04</w:t>
            </w:r>
          </w:p>
        </w:tc>
      </w:tr>
      <w:tr w:rsidR="004C0A3E" w:rsidRPr="004C0A3E" w14:paraId="2F25532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72A0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4BF9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6C44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89751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4C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A6B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4B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2214037.33</w:t>
            </w:r>
          </w:p>
        </w:tc>
      </w:tr>
      <w:tr w:rsidR="004C0A3E" w:rsidRPr="004C0A3E" w14:paraId="17B07F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EDA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84E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81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2214099.80</w:t>
            </w:r>
          </w:p>
        </w:tc>
      </w:tr>
      <w:tr w:rsidR="004C0A3E" w:rsidRPr="004C0A3E" w14:paraId="23ECD6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55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16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599419.51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BA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2214129.08</w:t>
            </w:r>
          </w:p>
        </w:tc>
      </w:tr>
      <w:tr w:rsidR="004C0A3E" w:rsidRPr="004C0A3E" w14:paraId="6343F0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3D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7D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96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2214153.14</w:t>
            </w:r>
          </w:p>
        </w:tc>
      </w:tr>
      <w:tr w:rsidR="004C0A3E" w:rsidRPr="004C0A3E" w14:paraId="082E60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6F1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D5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7B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2214177.62</w:t>
            </w:r>
          </w:p>
        </w:tc>
      </w:tr>
      <w:tr w:rsidR="004C0A3E" w:rsidRPr="004C0A3E" w14:paraId="1DF3E4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4B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EC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970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2214190.18</w:t>
            </w:r>
          </w:p>
        </w:tc>
      </w:tr>
      <w:tr w:rsidR="004C0A3E" w:rsidRPr="004C0A3E" w14:paraId="320AF9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0C9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4E1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76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2214228.71</w:t>
            </w:r>
          </w:p>
        </w:tc>
      </w:tr>
      <w:tr w:rsidR="004C0A3E" w:rsidRPr="004C0A3E" w14:paraId="0CEBC9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40B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CB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599073.05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386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2214229.56</w:t>
            </w:r>
          </w:p>
        </w:tc>
      </w:tr>
      <w:tr w:rsidR="004C0A3E" w:rsidRPr="004C0A3E" w14:paraId="3BB7B3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BF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16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599071.47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4A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2214186.42</w:t>
            </w:r>
          </w:p>
        </w:tc>
      </w:tr>
      <w:tr w:rsidR="004C0A3E" w:rsidRPr="004C0A3E" w14:paraId="21E9BF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A4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CE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83A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2214180.68</w:t>
            </w:r>
          </w:p>
        </w:tc>
      </w:tr>
      <w:tr w:rsidR="004C0A3E" w:rsidRPr="004C0A3E" w14:paraId="37D08A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7B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35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599095.66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0F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2214171.06</w:t>
            </w:r>
          </w:p>
        </w:tc>
      </w:tr>
      <w:tr w:rsidR="004C0A3E" w:rsidRPr="004C0A3E" w14:paraId="5C7ADD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CA7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BD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875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2214166.28</w:t>
            </w:r>
          </w:p>
        </w:tc>
      </w:tr>
      <w:tr w:rsidR="004C0A3E" w:rsidRPr="004C0A3E" w14:paraId="2698DA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E8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99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599106.99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E3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2214159.73</w:t>
            </w:r>
          </w:p>
        </w:tc>
      </w:tr>
      <w:tr w:rsidR="004C0A3E" w:rsidRPr="004C0A3E" w14:paraId="4773D3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AC0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5B0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D7F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2214152.75</w:t>
            </w:r>
          </w:p>
        </w:tc>
      </w:tr>
      <w:tr w:rsidR="004C0A3E" w:rsidRPr="004C0A3E" w14:paraId="4CBEB8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A04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D34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46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2214147.17</w:t>
            </w:r>
          </w:p>
        </w:tc>
      </w:tr>
      <w:tr w:rsidR="004C0A3E" w:rsidRPr="004C0A3E" w14:paraId="79A12C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5CC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4A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645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2214134.77</w:t>
            </w:r>
          </w:p>
        </w:tc>
      </w:tr>
      <w:tr w:rsidR="004C0A3E" w:rsidRPr="004C0A3E" w14:paraId="102CE0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CB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9A7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4D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2214120.41</w:t>
            </w:r>
          </w:p>
        </w:tc>
      </w:tr>
      <w:tr w:rsidR="004C0A3E" w:rsidRPr="004C0A3E" w14:paraId="0C7243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AB5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0A9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F31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2214092.59</w:t>
            </w:r>
          </w:p>
        </w:tc>
      </w:tr>
      <w:tr w:rsidR="004C0A3E" w:rsidRPr="004C0A3E" w14:paraId="17F8D0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F2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AA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2D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2214062.07</w:t>
            </w:r>
          </w:p>
        </w:tc>
      </w:tr>
      <w:tr w:rsidR="004C0A3E" w:rsidRPr="004C0A3E" w14:paraId="060351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6AB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D2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7C5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2214024.67</w:t>
            </w:r>
          </w:p>
        </w:tc>
      </w:tr>
      <w:tr w:rsidR="004C0A3E" w:rsidRPr="004C0A3E" w14:paraId="1B2863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D5B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03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22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2214027.44</w:t>
            </w:r>
          </w:p>
        </w:tc>
      </w:tr>
      <w:tr w:rsidR="004C0A3E" w:rsidRPr="004C0A3E" w14:paraId="53FC8C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79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C9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599365.49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62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2214038.12</w:t>
            </w:r>
          </w:p>
        </w:tc>
      </w:tr>
      <w:tr w:rsidR="004C0A3E" w:rsidRPr="004C0A3E" w14:paraId="343256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6B5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6A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F1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2214037.33</w:t>
            </w:r>
          </w:p>
        </w:tc>
      </w:tr>
      <w:tr w:rsidR="004C0A3E" w:rsidRPr="004C0A3E" w14:paraId="0A183B9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BF86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E4A9A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E6F8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EF22D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22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D1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32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2213757.89</w:t>
            </w:r>
          </w:p>
        </w:tc>
      </w:tr>
      <w:tr w:rsidR="004C0A3E" w:rsidRPr="004C0A3E" w14:paraId="3662BD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F9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24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612135.16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26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2214024.51</w:t>
            </w:r>
          </w:p>
        </w:tc>
      </w:tr>
      <w:tr w:rsidR="004C0A3E" w:rsidRPr="004C0A3E" w14:paraId="5F0B86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E1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80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26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2214293.63</w:t>
            </w:r>
          </w:p>
        </w:tc>
      </w:tr>
      <w:tr w:rsidR="004C0A3E" w:rsidRPr="004C0A3E" w14:paraId="2EB97E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60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17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14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2214247.05</w:t>
            </w:r>
          </w:p>
        </w:tc>
      </w:tr>
      <w:tr w:rsidR="004C0A3E" w:rsidRPr="004C0A3E" w14:paraId="1917FC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866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B9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C8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2214200.94</w:t>
            </w:r>
          </w:p>
        </w:tc>
      </w:tr>
      <w:tr w:rsidR="004C0A3E" w:rsidRPr="004C0A3E" w14:paraId="0DAF4F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19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86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4D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2214138.82</w:t>
            </w:r>
          </w:p>
        </w:tc>
      </w:tr>
      <w:tr w:rsidR="004C0A3E" w:rsidRPr="004C0A3E" w14:paraId="2C3494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CD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2E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F7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2214090.79</w:t>
            </w:r>
          </w:p>
        </w:tc>
      </w:tr>
      <w:tr w:rsidR="004C0A3E" w:rsidRPr="004C0A3E" w14:paraId="084462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94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6AC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977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2214032.02</w:t>
            </w:r>
          </w:p>
        </w:tc>
      </w:tr>
      <w:tr w:rsidR="004C0A3E" w:rsidRPr="004C0A3E" w14:paraId="60C8B5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47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821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FC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2213943.38</w:t>
            </w:r>
          </w:p>
        </w:tc>
      </w:tr>
      <w:tr w:rsidR="004C0A3E" w:rsidRPr="004C0A3E" w14:paraId="6DE2AD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9D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26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6D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2213900.85</w:t>
            </w:r>
          </w:p>
        </w:tc>
      </w:tr>
      <w:tr w:rsidR="004C0A3E" w:rsidRPr="004C0A3E" w14:paraId="3EB101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92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8F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611875.21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105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2213872.18</w:t>
            </w:r>
          </w:p>
        </w:tc>
      </w:tr>
      <w:tr w:rsidR="004C0A3E" w:rsidRPr="004C0A3E" w14:paraId="08D69F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5A1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E6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824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2213830.85</w:t>
            </w:r>
          </w:p>
        </w:tc>
      </w:tr>
      <w:tr w:rsidR="004C0A3E" w:rsidRPr="004C0A3E" w14:paraId="18A629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69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96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611855.62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2E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2213823.62</w:t>
            </w:r>
          </w:p>
        </w:tc>
      </w:tr>
      <w:tr w:rsidR="004C0A3E" w:rsidRPr="004C0A3E" w14:paraId="4573A2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ED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25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58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2213820.81</w:t>
            </w:r>
          </w:p>
        </w:tc>
      </w:tr>
      <w:tr w:rsidR="004C0A3E" w:rsidRPr="004C0A3E" w14:paraId="5D8AF5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651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083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47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2213797.64</w:t>
            </w:r>
          </w:p>
        </w:tc>
      </w:tr>
      <w:tr w:rsidR="004C0A3E" w:rsidRPr="004C0A3E" w14:paraId="6F30FD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4D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56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D6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2213757.89</w:t>
            </w:r>
          </w:p>
        </w:tc>
      </w:tr>
      <w:tr w:rsidR="004C0A3E" w:rsidRPr="004C0A3E" w14:paraId="3E42168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1E41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8306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4D3E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21F3E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69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34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15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2214084.93</w:t>
            </w:r>
          </w:p>
        </w:tc>
      </w:tr>
      <w:tr w:rsidR="004C0A3E" w:rsidRPr="004C0A3E" w14:paraId="622ABB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4FE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B5B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30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2214087.22</w:t>
            </w:r>
          </w:p>
        </w:tc>
      </w:tr>
      <w:tr w:rsidR="004C0A3E" w:rsidRPr="004C0A3E" w14:paraId="612482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E72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606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4C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2214087.74</w:t>
            </w:r>
          </w:p>
        </w:tc>
      </w:tr>
      <w:tr w:rsidR="004C0A3E" w:rsidRPr="004C0A3E" w14:paraId="0B6830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12E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005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F7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2214085.44</w:t>
            </w:r>
          </w:p>
        </w:tc>
      </w:tr>
      <w:tr w:rsidR="004C0A3E" w:rsidRPr="004C0A3E" w14:paraId="6B183D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9E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54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46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2214084.93</w:t>
            </w:r>
          </w:p>
        </w:tc>
      </w:tr>
      <w:tr w:rsidR="004C0A3E" w:rsidRPr="004C0A3E" w14:paraId="2BE64EE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AF25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0EE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C6C5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9D90D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DD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6A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AB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2213800.10</w:t>
            </w:r>
          </w:p>
        </w:tc>
      </w:tr>
      <w:tr w:rsidR="004C0A3E" w:rsidRPr="004C0A3E" w14:paraId="05FC14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C4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1A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DA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2213802.38</w:t>
            </w:r>
          </w:p>
        </w:tc>
      </w:tr>
      <w:tr w:rsidR="004C0A3E" w:rsidRPr="004C0A3E" w14:paraId="00F463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28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F3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CD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2213802.86</w:t>
            </w:r>
          </w:p>
        </w:tc>
      </w:tr>
      <w:tr w:rsidR="004C0A3E" w:rsidRPr="004C0A3E" w14:paraId="2872E5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4C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BFA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16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2213800.54</w:t>
            </w:r>
          </w:p>
        </w:tc>
      </w:tr>
      <w:tr w:rsidR="004C0A3E" w:rsidRPr="004C0A3E" w14:paraId="7626D3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E4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3C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0E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2213800.10</w:t>
            </w:r>
          </w:p>
        </w:tc>
      </w:tr>
      <w:tr w:rsidR="004C0A3E" w:rsidRPr="004C0A3E" w14:paraId="376EA75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E50A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93BB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57B0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E296E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5C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E71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51B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2214015.44</w:t>
            </w:r>
          </w:p>
        </w:tc>
      </w:tr>
      <w:tr w:rsidR="004C0A3E" w:rsidRPr="004C0A3E" w14:paraId="7BC433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AB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87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43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2214017.74</w:t>
            </w:r>
          </w:p>
        </w:tc>
      </w:tr>
      <w:tr w:rsidR="004C0A3E" w:rsidRPr="004C0A3E" w14:paraId="21D43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89F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0B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EA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2214018.22</w:t>
            </w:r>
          </w:p>
        </w:tc>
      </w:tr>
      <w:tr w:rsidR="004C0A3E" w:rsidRPr="004C0A3E" w14:paraId="482303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23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CF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D0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2214015.96</w:t>
            </w:r>
          </w:p>
        </w:tc>
      </w:tr>
      <w:tr w:rsidR="004C0A3E" w:rsidRPr="004C0A3E" w14:paraId="0C331D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31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2D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CB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2214015.44</w:t>
            </w:r>
          </w:p>
        </w:tc>
      </w:tr>
      <w:tr w:rsidR="004C0A3E" w:rsidRPr="004C0A3E" w14:paraId="127FB21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FFB1C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4304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CFFD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7C46E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03E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A91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AE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2213886.50</w:t>
            </w:r>
          </w:p>
        </w:tc>
      </w:tr>
      <w:tr w:rsidR="004C0A3E" w:rsidRPr="004C0A3E" w14:paraId="6899F3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64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35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F2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2213888.79</w:t>
            </w:r>
          </w:p>
        </w:tc>
      </w:tr>
      <w:tr w:rsidR="004C0A3E" w:rsidRPr="004C0A3E" w14:paraId="2FFEFE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E3E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A2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612020.55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144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2213889.31</w:t>
            </w:r>
          </w:p>
        </w:tc>
      </w:tr>
      <w:tr w:rsidR="004C0A3E" w:rsidRPr="004C0A3E" w14:paraId="08BA22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B7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37E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8C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2213887.02</w:t>
            </w:r>
          </w:p>
        </w:tc>
      </w:tr>
      <w:tr w:rsidR="004C0A3E" w:rsidRPr="004C0A3E" w14:paraId="74AB5F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54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E3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24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2213886.50</w:t>
            </w:r>
          </w:p>
        </w:tc>
      </w:tr>
      <w:tr w:rsidR="004C0A3E" w:rsidRPr="004C0A3E" w14:paraId="43AE084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2E2F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9CB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CB95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26D95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17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A9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5E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2213952.86</w:t>
            </w:r>
          </w:p>
        </w:tc>
      </w:tr>
      <w:tr w:rsidR="004C0A3E" w:rsidRPr="004C0A3E" w14:paraId="636F1D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01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CD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612037.26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30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2213955.18</w:t>
            </w:r>
          </w:p>
        </w:tc>
      </w:tr>
      <w:tr w:rsidR="004C0A3E" w:rsidRPr="004C0A3E" w14:paraId="6E3C70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9C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F0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4F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2213955.66</w:t>
            </w:r>
          </w:p>
        </w:tc>
      </w:tr>
      <w:tr w:rsidR="004C0A3E" w:rsidRPr="004C0A3E" w14:paraId="15CEAC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17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DC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609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2213953.38</w:t>
            </w:r>
          </w:p>
        </w:tc>
      </w:tr>
      <w:tr w:rsidR="004C0A3E" w:rsidRPr="004C0A3E" w14:paraId="431B0E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19A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007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C5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2213952.86</w:t>
            </w:r>
          </w:p>
        </w:tc>
      </w:tr>
      <w:tr w:rsidR="004C0A3E" w:rsidRPr="004C0A3E" w14:paraId="09BB7EE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C585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6336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F1E5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4D14E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FCC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F50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38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2214030.17</w:t>
            </w:r>
          </w:p>
        </w:tc>
      </w:tr>
      <w:tr w:rsidR="004C0A3E" w:rsidRPr="004C0A3E" w14:paraId="23C06B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7F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21B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612008.77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955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2214059.20</w:t>
            </w:r>
          </w:p>
        </w:tc>
      </w:tr>
      <w:tr w:rsidR="004C0A3E" w:rsidRPr="004C0A3E" w14:paraId="73C15D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B7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D6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612034.33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38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2214091.21</w:t>
            </w:r>
          </w:p>
        </w:tc>
      </w:tr>
      <w:tr w:rsidR="004C0A3E" w:rsidRPr="004C0A3E" w14:paraId="08D189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BB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86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78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2214128.25</w:t>
            </w:r>
          </w:p>
        </w:tc>
      </w:tr>
      <w:tr w:rsidR="004C0A3E" w:rsidRPr="004C0A3E" w14:paraId="7ADE21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47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FD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DB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2214152.94</w:t>
            </w:r>
          </w:p>
        </w:tc>
      </w:tr>
      <w:tr w:rsidR="004C0A3E" w:rsidRPr="004C0A3E" w14:paraId="4378A5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84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47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0E5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2214190.78</w:t>
            </w:r>
          </w:p>
        </w:tc>
      </w:tr>
      <w:tr w:rsidR="004C0A3E" w:rsidRPr="004C0A3E" w14:paraId="31C811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18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C1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387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2214213.60</w:t>
            </w:r>
          </w:p>
        </w:tc>
      </w:tr>
      <w:tr w:rsidR="004C0A3E" w:rsidRPr="004C0A3E" w14:paraId="395F32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A4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A1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7D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2214247.17</w:t>
            </w:r>
          </w:p>
        </w:tc>
      </w:tr>
      <w:tr w:rsidR="004C0A3E" w:rsidRPr="004C0A3E" w14:paraId="20A77B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909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95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612206.35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2A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2214272.49</w:t>
            </w:r>
          </w:p>
        </w:tc>
      </w:tr>
      <w:tr w:rsidR="004C0A3E" w:rsidRPr="004C0A3E" w14:paraId="78E7CC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56D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07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85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2214301.64</w:t>
            </w:r>
          </w:p>
        </w:tc>
      </w:tr>
      <w:tr w:rsidR="004C0A3E" w:rsidRPr="004C0A3E" w14:paraId="6FBCDB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ECC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6B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32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2214314.69</w:t>
            </w:r>
          </w:p>
        </w:tc>
      </w:tr>
      <w:tr w:rsidR="004C0A3E" w:rsidRPr="004C0A3E" w14:paraId="5C337D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01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00B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82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2214318.43</w:t>
            </w:r>
          </w:p>
        </w:tc>
      </w:tr>
      <w:tr w:rsidR="004C0A3E" w:rsidRPr="004C0A3E" w14:paraId="4951C8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74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174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612227.14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CE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2214313.85</w:t>
            </w:r>
          </w:p>
        </w:tc>
      </w:tr>
      <w:tr w:rsidR="004C0A3E" w:rsidRPr="004C0A3E" w14:paraId="4FA8EC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610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562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612213.25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07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2214326.98</w:t>
            </w:r>
          </w:p>
        </w:tc>
      </w:tr>
      <w:tr w:rsidR="004C0A3E" w:rsidRPr="004C0A3E" w14:paraId="37CF97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A96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F3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612199.43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67A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2214347.44</w:t>
            </w:r>
          </w:p>
        </w:tc>
      </w:tr>
      <w:tr w:rsidR="004C0A3E" w:rsidRPr="004C0A3E" w14:paraId="7CFC6F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05A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B2E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09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2214362.11</w:t>
            </w:r>
          </w:p>
        </w:tc>
      </w:tr>
      <w:tr w:rsidR="004C0A3E" w:rsidRPr="004C0A3E" w14:paraId="3F6F9A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E67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416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15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2214368.67</w:t>
            </w:r>
          </w:p>
        </w:tc>
      </w:tr>
      <w:tr w:rsidR="004C0A3E" w:rsidRPr="004C0A3E" w14:paraId="07A243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85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FE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AA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2214366.38</w:t>
            </w:r>
          </w:p>
        </w:tc>
      </w:tr>
      <w:tr w:rsidR="004C0A3E" w:rsidRPr="004C0A3E" w14:paraId="237C53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E59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DE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612126.72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A43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2214366.90</w:t>
            </w:r>
          </w:p>
        </w:tc>
      </w:tr>
      <w:tr w:rsidR="004C0A3E" w:rsidRPr="004C0A3E" w14:paraId="02A97C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96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28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612127.21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1B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2214369.19</w:t>
            </w:r>
          </w:p>
        </w:tc>
      </w:tr>
      <w:tr w:rsidR="004C0A3E" w:rsidRPr="004C0A3E" w14:paraId="7F75F9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9D0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35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F6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2214369.49</w:t>
            </w:r>
          </w:p>
        </w:tc>
      </w:tr>
      <w:tr w:rsidR="004C0A3E" w:rsidRPr="004C0A3E" w14:paraId="5AC71D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15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50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7EE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2214358.56</w:t>
            </w:r>
          </w:p>
        </w:tc>
      </w:tr>
      <w:tr w:rsidR="004C0A3E" w:rsidRPr="004C0A3E" w14:paraId="5AF553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9F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88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B13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2214299.06</w:t>
            </w:r>
          </w:p>
        </w:tc>
      </w:tr>
      <w:tr w:rsidR="004C0A3E" w:rsidRPr="004C0A3E" w14:paraId="35AAA4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02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F2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31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2214235.61</w:t>
            </w:r>
          </w:p>
        </w:tc>
      </w:tr>
      <w:tr w:rsidR="004C0A3E" w:rsidRPr="004C0A3E" w14:paraId="769AE5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FD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C7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611927.67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B4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2214155.11</w:t>
            </w:r>
          </w:p>
        </w:tc>
      </w:tr>
      <w:tr w:rsidR="004C0A3E" w:rsidRPr="004C0A3E" w14:paraId="463DCF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C1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A8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254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2214092.81</w:t>
            </w:r>
          </w:p>
        </w:tc>
      </w:tr>
      <w:tr w:rsidR="004C0A3E" w:rsidRPr="004C0A3E" w14:paraId="454C7E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14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BD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611764.88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89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2214059.04</w:t>
            </w:r>
          </w:p>
        </w:tc>
      </w:tr>
      <w:tr w:rsidR="004C0A3E" w:rsidRPr="004C0A3E" w14:paraId="0169D1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87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E4C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611619.53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19A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2214057.62</w:t>
            </w:r>
          </w:p>
        </w:tc>
      </w:tr>
      <w:tr w:rsidR="004C0A3E" w:rsidRPr="004C0A3E" w14:paraId="230DA6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048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684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611547.10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B0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2214043.83</w:t>
            </w:r>
          </w:p>
        </w:tc>
      </w:tr>
      <w:tr w:rsidR="004C0A3E" w:rsidRPr="004C0A3E" w14:paraId="2F639B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F8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91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611490.13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C1D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2214013.21</w:t>
            </w:r>
          </w:p>
        </w:tc>
      </w:tr>
      <w:tr w:rsidR="004C0A3E" w:rsidRPr="004C0A3E" w14:paraId="351590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F9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723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611479.57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73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2214006.84</w:t>
            </w:r>
          </w:p>
        </w:tc>
      </w:tr>
      <w:tr w:rsidR="004C0A3E" w:rsidRPr="004C0A3E" w14:paraId="33674F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9C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7E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611390.49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6D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2213950.02</w:t>
            </w:r>
          </w:p>
        </w:tc>
      </w:tr>
      <w:tr w:rsidR="004C0A3E" w:rsidRPr="004C0A3E" w14:paraId="55BC97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C00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1B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611266.22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DC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2213942.66</w:t>
            </w:r>
          </w:p>
        </w:tc>
      </w:tr>
      <w:tr w:rsidR="004C0A3E" w:rsidRPr="004C0A3E" w14:paraId="7BF8B1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FC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16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611226.12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76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2213941.65</w:t>
            </w:r>
          </w:p>
        </w:tc>
      </w:tr>
      <w:tr w:rsidR="004C0A3E" w:rsidRPr="004C0A3E" w14:paraId="240DFF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159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CC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611164.94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BE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2213895.89</w:t>
            </w:r>
          </w:p>
        </w:tc>
      </w:tr>
      <w:tr w:rsidR="004C0A3E" w:rsidRPr="004C0A3E" w14:paraId="0CC388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1B9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C90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611210.18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37A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2213914.40</w:t>
            </w:r>
          </w:p>
        </w:tc>
      </w:tr>
      <w:tr w:rsidR="004C0A3E" w:rsidRPr="004C0A3E" w14:paraId="33057E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A1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A5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611220.84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D2C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2213896.90</w:t>
            </w:r>
          </w:p>
        </w:tc>
      </w:tr>
      <w:tr w:rsidR="004C0A3E" w:rsidRPr="004C0A3E" w14:paraId="54790A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DD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B2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611226.16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F5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2213897.96</w:t>
            </w:r>
          </w:p>
        </w:tc>
      </w:tr>
      <w:tr w:rsidR="004C0A3E" w:rsidRPr="004C0A3E" w14:paraId="5EAC06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21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51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611257.57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0FC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2213906.60</w:t>
            </w:r>
          </w:p>
        </w:tc>
      </w:tr>
      <w:tr w:rsidR="004C0A3E" w:rsidRPr="004C0A3E" w14:paraId="5C8896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24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798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611261.97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25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2213898.43</w:t>
            </w:r>
          </w:p>
        </w:tc>
      </w:tr>
      <w:tr w:rsidR="004C0A3E" w:rsidRPr="004C0A3E" w14:paraId="5A13EE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F1A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AF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611288.03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48C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2213902.83</w:t>
            </w:r>
          </w:p>
        </w:tc>
      </w:tr>
      <w:tr w:rsidR="004C0A3E" w:rsidRPr="004C0A3E" w14:paraId="5D0F6F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867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C1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611297.30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352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2213888.37</w:t>
            </w:r>
          </w:p>
        </w:tc>
      </w:tr>
      <w:tr w:rsidR="004C0A3E" w:rsidRPr="004C0A3E" w14:paraId="4ADD84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AB8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12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611299.81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20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2213879.10</w:t>
            </w:r>
          </w:p>
        </w:tc>
      </w:tr>
      <w:tr w:rsidR="004C0A3E" w:rsidRPr="004C0A3E" w14:paraId="7E1FEB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BC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523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D7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2213864.00</w:t>
            </w:r>
          </w:p>
        </w:tc>
      </w:tr>
      <w:tr w:rsidR="004C0A3E" w:rsidRPr="004C0A3E" w14:paraId="1BDCA4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D96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1A8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B6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2213842.38</w:t>
            </w:r>
          </w:p>
        </w:tc>
      </w:tr>
      <w:tr w:rsidR="004C0A3E" w:rsidRPr="004C0A3E" w14:paraId="141251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1F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61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611350.56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C89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2213868.95</w:t>
            </w:r>
          </w:p>
        </w:tc>
      </w:tr>
      <w:tr w:rsidR="004C0A3E" w:rsidRPr="004C0A3E" w14:paraId="602077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32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152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611412.91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B56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2213864.72</w:t>
            </w:r>
          </w:p>
        </w:tc>
      </w:tr>
      <w:tr w:rsidR="004C0A3E" w:rsidRPr="004C0A3E" w14:paraId="1CA8BE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588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9BB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611440.86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33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2213841.88</w:t>
            </w:r>
          </w:p>
        </w:tc>
      </w:tr>
      <w:tr w:rsidR="004C0A3E" w:rsidRPr="004C0A3E" w14:paraId="0F6CD5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125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80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611460.76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F2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2213870.78</w:t>
            </w:r>
          </w:p>
        </w:tc>
      </w:tr>
      <w:tr w:rsidR="004C0A3E" w:rsidRPr="004C0A3E" w14:paraId="6B3664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05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147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611499.34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FA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2213851.28</w:t>
            </w:r>
          </w:p>
        </w:tc>
      </w:tr>
      <w:tr w:rsidR="004C0A3E" w:rsidRPr="004C0A3E" w14:paraId="4D4973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483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0F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611610.32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E7D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2213963.49</w:t>
            </w:r>
          </w:p>
        </w:tc>
      </w:tr>
      <w:tr w:rsidR="004C0A3E" w:rsidRPr="004C0A3E" w14:paraId="5E63B8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65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501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87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2213942.98</w:t>
            </w:r>
          </w:p>
        </w:tc>
      </w:tr>
      <w:tr w:rsidR="004C0A3E" w:rsidRPr="004C0A3E" w14:paraId="47159D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1E1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2AB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611615.79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08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2213919.86</w:t>
            </w:r>
          </w:p>
        </w:tc>
      </w:tr>
      <w:tr w:rsidR="004C0A3E" w:rsidRPr="004C0A3E" w14:paraId="2841AF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4C1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6E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AD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2213907.35</w:t>
            </w:r>
          </w:p>
        </w:tc>
      </w:tr>
      <w:tr w:rsidR="004C0A3E" w:rsidRPr="004C0A3E" w14:paraId="568DB9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329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0B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611674.89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90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2213902.65</w:t>
            </w:r>
          </w:p>
        </w:tc>
      </w:tr>
      <w:tr w:rsidR="004C0A3E" w:rsidRPr="004C0A3E" w14:paraId="7D1D97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F18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90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611707.00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9E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2213882.96</w:t>
            </w:r>
          </w:p>
        </w:tc>
      </w:tr>
      <w:tr w:rsidR="004C0A3E" w:rsidRPr="004C0A3E" w14:paraId="466AEB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67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C7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611712.17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98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2213875.04</w:t>
            </w:r>
          </w:p>
        </w:tc>
      </w:tr>
      <w:tr w:rsidR="004C0A3E" w:rsidRPr="004C0A3E" w14:paraId="758E4E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71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C8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611735.72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B7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2213911.28</w:t>
            </w:r>
          </w:p>
        </w:tc>
      </w:tr>
      <w:tr w:rsidR="004C0A3E" w:rsidRPr="004C0A3E" w14:paraId="2A4A13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26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64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B9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2213924.42</w:t>
            </w:r>
          </w:p>
        </w:tc>
      </w:tr>
      <w:tr w:rsidR="004C0A3E" w:rsidRPr="004C0A3E" w14:paraId="7E3378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CF0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6DB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D69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2213935.25</w:t>
            </w:r>
          </w:p>
        </w:tc>
      </w:tr>
      <w:tr w:rsidR="004C0A3E" w:rsidRPr="004C0A3E" w14:paraId="5FD627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408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7A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611781.42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1C4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2213934.94</w:t>
            </w:r>
          </w:p>
        </w:tc>
      </w:tr>
      <w:tr w:rsidR="004C0A3E" w:rsidRPr="004C0A3E" w14:paraId="01100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0E5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32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576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2213910.21</w:t>
            </w:r>
          </w:p>
        </w:tc>
      </w:tr>
      <w:tr w:rsidR="004C0A3E" w:rsidRPr="004C0A3E" w14:paraId="57FCDC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93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3D6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A54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2213878.07</w:t>
            </w:r>
          </w:p>
        </w:tc>
      </w:tr>
      <w:tr w:rsidR="004C0A3E" w:rsidRPr="004C0A3E" w14:paraId="40FFB2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7C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5A5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85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2213847.67</w:t>
            </w:r>
          </w:p>
        </w:tc>
      </w:tr>
      <w:tr w:rsidR="004C0A3E" w:rsidRPr="004C0A3E" w14:paraId="4CFB94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A07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45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5B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2213828.17</w:t>
            </w:r>
          </w:p>
        </w:tc>
      </w:tr>
      <w:tr w:rsidR="004C0A3E" w:rsidRPr="004C0A3E" w14:paraId="04137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66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97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0A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2213832.22</w:t>
            </w:r>
          </w:p>
        </w:tc>
      </w:tr>
      <w:tr w:rsidR="004C0A3E" w:rsidRPr="004C0A3E" w14:paraId="53C301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C6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F6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43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2213836.52</w:t>
            </w:r>
          </w:p>
        </w:tc>
      </w:tr>
      <w:tr w:rsidR="004C0A3E" w:rsidRPr="004C0A3E" w14:paraId="039CE6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F05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01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267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2213870.93</w:t>
            </w:r>
          </w:p>
        </w:tc>
      </w:tr>
      <w:tr w:rsidR="004C0A3E" w:rsidRPr="004C0A3E" w14:paraId="568311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FCD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783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F7B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2213901.03</w:t>
            </w:r>
          </w:p>
        </w:tc>
      </w:tr>
      <w:tr w:rsidR="004C0A3E" w:rsidRPr="004C0A3E" w14:paraId="6BD8E0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53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75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C14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2213966.26</w:t>
            </w:r>
          </w:p>
        </w:tc>
      </w:tr>
      <w:tr w:rsidR="004C0A3E" w:rsidRPr="004C0A3E" w14:paraId="5E81FB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32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7A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B7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2213997.91</w:t>
            </w:r>
          </w:p>
        </w:tc>
      </w:tr>
      <w:tr w:rsidR="004C0A3E" w:rsidRPr="004C0A3E" w14:paraId="0277F9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CB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59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49F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2214030.17</w:t>
            </w:r>
          </w:p>
        </w:tc>
      </w:tr>
      <w:tr w:rsidR="004C0A3E" w:rsidRPr="004C0A3E" w14:paraId="77E77F3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2AB0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6FE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14F9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ED360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84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3E0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4CC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2214295.85</w:t>
            </w:r>
          </w:p>
        </w:tc>
      </w:tr>
      <w:tr w:rsidR="004C0A3E" w:rsidRPr="004C0A3E" w14:paraId="56D8D5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0F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37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C4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2214298.14</w:t>
            </w:r>
          </w:p>
        </w:tc>
      </w:tr>
      <w:tr w:rsidR="004C0A3E" w:rsidRPr="004C0A3E" w14:paraId="17F340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17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8C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1C0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2214298.62</w:t>
            </w:r>
          </w:p>
        </w:tc>
      </w:tr>
      <w:tr w:rsidR="004C0A3E" w:rsidRPr="004C0A3E" w14:paraId="3D6F50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22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D6E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7E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2214296.32</w:t>
            </w:r>
          </w:p>
        </w:tc>
      </w:tr>
      <w:tr w:rsidR="004C0A3E" w:rsidRPr="004C0A3E" w14:paraId="483F23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510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D3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70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2214295.85</w:t>
            </w:r>
          </w:p>
        </w:tc>
      </w:tr>
      <w:tr w:rsidR="004C0A3E" w:rsidRPr="004C0A3E" w14:paraId="2D00C94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1C40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9988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D736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00070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76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F5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F6C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2214154.28</w:t>
            </w:r>
          </w:p>
        </w:tc>
      </w:tr>
      <w:tr w:rsidR="004C0A3E" w:rsidRPr="004C0A3E" w14:paraId="2D5A72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DD9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0D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A82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2214156.58</w:t>
            </w:r>
          </w:p>
        </w:tc>
      </w:tr>
      <w:tr w:rsidR="004C0A3E" w:rsidRPr="004C0A3E" w14:paraId="0C4E8D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15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41B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61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2214157.06</w:t>
            </w:r>
          </w:p>
        </w:tc>
      </w:tr>
      <w:tr w:rsidR="004C0A3E" w:rsidRPr="004C0A3E" w14:paraId="17E5F9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3D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0DF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42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2214154.77</w:t>
            </w:r>
          </w:p>
        </w:tc>
      </w:tr>
      <w:tr w:rsidR="004C0A3E" w:rsidRPr="004C0A3E" w14:paraId="61CBFF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514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BB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94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2214154.28</w:t>
            </w:r>
          </w:p>
        </w:tc>
      </w:tr>
      <w:tr w:rsidR="004C0A3E" w:rsidRPr="004C0A3E" w14:paraId="2041442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8726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8CCB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1EA9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1DBA5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F4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293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53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2214227.34</w:t>
            </w:r>
          </w:p>
        </w:tc>
      </w:tr>
      <w:tr w:rsidR="004C0A3E" w:rsidRPr="004C0A3E" w14:paraId="793AED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64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11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612098.84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38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2214229.62</w:t>
            </w:r>
          </w:p>
        </w:tc>
      </w:tr>
      <w:tr w:rsidR="004C0A3E" w:rsidRPr="004C0A3E" w14:paraId="6EB761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E1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F55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A7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2214230.10</w:t>
            </w:r>
          </w:p>
        </w:tc>
      </w:tr>
      <w:tr w:rsidR="004C0A3E" w:rsidRPr="004C0A3E" w14:paraId="4A4EB0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716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58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63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2214227.78</w:t>
            </w:r>
          </w:p>
        </w:tc>
      </w:tr>
      <w:tr w:rsidR="004C0A3E" w:rsidRPr="004C0A3E" w14:paraId="0EBC02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34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3AF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FB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2214227.34</w:t>
            </w:r>
          </w:p>
        </w:tc>
      </w:tr>
      <w:tr w:rsidR="004C0A3E" w:rsidRPr="004C0A3E" w14:paraId="2EA2EE8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EF7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CDCA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9B6B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0ABB3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5BA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A9F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7C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2214381.48</w:t>
            </w:r>
          </w:p>
        </w:tc>
      </w:tr>
      <w:tr w:rsidR="004C0A3E" w:rsidRPr="004C0A3E" w14:paraId="5383D1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533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88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AD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2214525.50</w:t>
            </w:r>
          </w:p>
        </w:tc>
      </w:tr>
      <w:tr w:rsidR="004C0A3E" w:rsidRPr="004C0A3E" w14:paraId="41A09F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FC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F0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601415.45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9C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2214526.36</w:t>
            </w:r>
          </w:p>
        </w:tc>
      </w:tr>
      <w:tr w:rsidR="004C0A3E" w:rsidRPr="004C0A3E" w14:paraId="541814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9E1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BB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601424.31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2F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2214526.51</w:t>
            </w:r>
          </w:p>
        </w:tc>
      </w:tr>
      <w:tr w:rsidR="004C0A3E" w:rsidRPr="004C0A3E" w14:paraId="662354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3D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1EF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05F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2214562.74</w:t>
            </w:r>
          </w:p>
        </w:tc>
      </w:tr>
      <w:tr w:rsidR="004C0A3E" w:rsidRPr="004C0A3E" w14:paraId="7E454C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CA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BE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C4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2214443.74</w:t>
            </w:r>
          </w:p>
        </w:tc>
      </w:tr>
      <w:tr w:rsidR="004C0A3E" w:rsidRPr="004C0A3E" w14:paraId="49868B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07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CA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785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2214329.49</w:t>
            </w:r>
          </w:p>
        </w:tc>
      </w:tr>
      <w:tr w:rsidR="004C0A3E" w:rsidRPr="004C0A3E" w14:paraId="117A68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DE4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129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601032.95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670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2214290.35</w:t>
            </w:r>
          </w:p>
        </w:tc>
      </w:tr>
      <w:tr w:rsidR="004C0A3E" w:rsidRPr="004C0A3E" w14:paraId="72E1AC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FB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22F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61C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2214259.12</w:t>
            </w:r>
          </w:p>
        </w:tc>
      </w:tr>
      <w:tr w:rsidR="004C0A3E" w:rsidRPr="004C0A3E" w14:paraId="4F083E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17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8D7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211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2214229.67</w:t>
            </w:r>
          </w:p>
        </w:tc>
      </w:tr>
      <w:tr w:rsidR="004C0A3E" w:rsidRPr="004C0A3E" w14:paraId="3FF0E5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0B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D5B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02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2214217.61</w:t>
            </w:r>
          </w:p>
        </w:tc>
      </w:tr>
      <w:tr w:rsidR="004C0A3E" w:rsidRPr="004C0A3E" w14:paraId="331129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F6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09C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99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2214198.63</w:t>
            </w:r>
          </w:p>
        </w:tc>
      </w:tr>
      <w:tr w:rsidR="004C0A3E" w:rsidRPr="004C0A3E" w14:paraId="17E162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3B1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8E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64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2214181.63</w:t>
            </w:r>
          </w:p>
        </w:tc>
      </w:tr>
      <w:tr w:rsidR="004C0A3E" w:rsidRPr="004C0A3E" w14:paraId="24BC91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DA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89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600617.84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5EF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2214171.75</w:t>
            </w:r>
          </w:p>
        </w:tc>
      </w:tr>
      <w:tr w:rsidR="004C0A3E" w:rsidRPr="004C0A3E" w14:paraId="105AEA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80A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86E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AEC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2214167.77</w:t>
            </w:r>
          </w:p>
        </w:tc>
      </w:tr>
      <w:tr w:rsidR="004C0A3E" w:rsidRPr="004C0A3E" w14:paraId="3321AD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63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D8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F4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2214144.23</w:t>
            </w:r>
          </w:p>
        </w:tc>
      </w:tr>
      <w:tr w:rsidR="004C0A3E" w:rsidRPr="004C0A3E" w14:paraId="005BBF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858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BA0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600674.67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839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2214148.51</w:t>
            </w:r>
          </w:p>
        </w:tc>
      </w:tr>
      <w:tr w:rsidR="004C0A3E" w:rsidRPr="004C0A3E" w14:paraId="52EB38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DD4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B00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9E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2214157.37</w:t>
            </w:r>
          </w:p>
        </w:tc>
      </w:tr>
      <w:tr w:rsidR="004C0A3E" w:rsidRPr="004C0A3E" w14:paraId="5DCD1E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4EA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253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600711.77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5A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2214165.12</w:t>
            </w:r>
          </w:p>
        </w:tc>
      </w:tr>
      <w:tr w:rsidR="004C0A3E" w:rsidRPr="004C0A3E" w14:paraId="33760F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FF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87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600718.47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38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2214168.26</w:t>
            </w:r>
          </w:p>
        </w:tc>
      </w:tr>
      <w:tr w:rsidR="004C0A3E" w:rsidRPr="004C0A3E" w14:paraId="73B7C0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E1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69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986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2214169.28</w:t>
            </w:r>
          </w:p>
        </w:tc>
      </w:tr>
      <w:tr w:rsidR="004C0A3E" w:rsidRPr="004C0A3E" w14:paraId="632C11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39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39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9F1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2214169.19</w:t>
            </w:r>
          </w:p>
        </w:tc>
      </w:tr>
      <w:tr w:rsidR="004C0A3E" w:rsidRPr="004C0A3E" w14:paraId="256920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53C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65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93A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2214192.68</w:t>
            </w:r>
          </w:p>
        </w:tc>
      </w:tr>
      <w:tr w:rsidR="004C0A3E" w:rsidRPr="004C0A3E" w14:paraId="6264C1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6D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11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64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2214202.38</w:t>
            </w:r>
          </w:p>
        </w:tc>
      </w:tr>
      <w:tr w:rsidR="004C0A3E" w:rsidRPr="004C0A3E" w14:paraId="6A4F5B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29C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78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23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2214216.78</w:t>
            </w:r>
          </w:p>
        </w:tc>
      </w:tr>
      <w:tr w:rsidR="004C0A3E" w:rsidRPr="004C0A3E" w14:paraId="35EA15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B25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F1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600979.83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67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2214236.79</w:t>
            </w:r>
          </w:p>
        </w:tc>
      </w:tr>
      <w:tr w:rsidR="004C0A3E" w:rsidRPr="004C0A3E" w14:paraId="34C94A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91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DE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5C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2214241.71</w:t>
            </w:r>
          </w:p>
        </w:tc>
      </w:tr>
      <w:tr w:rsidR="004C0A3E" w:rsidRPr="004C0A3E" w14:paraId="4B39B2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FFE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612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601034.56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5AD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2214266.65</w:t>
            </w:r>
          </w:p>
        </w:tc>
      </w:tr>
      <w:tr w:rsidR="004C0A3E" w:rsidRPr="004C0A3E" w14:paraId="3B5ECD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8D3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D95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601075.83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F8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2214293.31</w:t>
            </w:r>
          </w:p>
        </w:tc>
      </w:tr>
      <w:tr w:rsidR="004C0A3E" w:rsidRPr="004C0A3E" w14:paraId="4E28D4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C8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255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05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2214322.57</w:t>
            </w:r>
          </w:p>
        </w:tc>
      </w:tr>
      <w:tr w:rsidR="004C0A3E" w:rsidRPr="004C0A3E" w14:paraId="022C1F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780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5E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62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2214381.48</w:t>
            </w:r>
          </w:p>
        </w:tc>
      </w:tr>
      <w:tr w:rsidR="004C0A3E" w:rsidRPr="004C0A3E" w14:paraId="0F9785A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03D1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4EF0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2D58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9A3D1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EF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B3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596416.82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06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2213927.74</w:t>
            </w:r>
          </w:p>
        </w:tc>
      </w:tr>
      <w:tr w:rsidR="004C0A3E" w:rsidRPr="004C0A3E" w14:paraId="34DF5C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AFC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49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596226.38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F8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2214167.52</w:t>
            </w:r>
          </w:p>
        </w:tc>
      </w:tr>
      <w:tr w:rsidR="004C0A3E" w:rsidRPr="004C0A3E" w14:paraId="3C97EF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414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D33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596131.93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95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2214300.52</w:t>
            </w:r>
          </w:p>
        </w:tc>
      </w:tr>
      <w:tr w:rsidR="004C0A3E" w:rsidRPr="004C0A3E" w14:paraId="68A25B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5C2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B3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596104.77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65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2214354.55</w:t>
            </w:r>
          </w:p>
        </w:tc>
      </w:tr>
      <w:tr w:rsidR="004C0A3E" w:rsidRPr="004C0A3E" w14:paraId="43220C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AB0C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AD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596053.21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71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2214293.35</w:t>
            </w:r>
          </w:p>
        </w:tc>
      </w:tr>
      <w:tr w:rsidR="004C0A3E" w:rsidRPr="004C0A3E" w14:paraId="3C3537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A8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A4D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596001.27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A44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2214272.77</w:t>
            </w:r>
          </w:p>
        </w:tc>
      </w:tr>
      <w:tr w:rsidR="004C0A3E" w:rsidRPr="004C0A3E" w14:paraId="66771C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07E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69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595912.84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17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2214283.24</w:t>
            </w:r>
          </w:p>
        </w:tc>
      </w:tr>
      <w:tr w:rsidR="004C0A3E" w:rsidRPr="004C0A3E" w14:paraId="409F6A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04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46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595855.67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61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2214282.10</w:t>
            </w:r>
          </w:p>
        </w:tc>
      </w:tr>
      <w:tr w:rsidR="004C0A3E" w:rsidRPr="004C0A3E" w14:paraId="430F2F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80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19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595788.36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69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2214294.48</w:t>
            </w:r>
          </w:p>
        </w:tc>
      </w:tr>
      <w:tr w:rsidR="004C0A3E" w:rsidRPr="004C0A3E" w14:paraId="4546CE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E3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FE0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595732.99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7D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2214333.52</w:t>
            </w:r>
          </w:p>
        </w:tc>
      </w:tr>
      <w:tr w:rsidR="004C0A3E" w:rsidRPr="004C0A3E" w14:paraId="31607A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60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E8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595702.56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41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2214363.25</w:t>
            </w:r>
          </w:p>
        </w:tc>
      </w:tr>
      <w:tr w:rsidR="004C0A3E" w:rsidRPr="004C0A3E" w14:paraId="065EB7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80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ED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595704.87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2E2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2214388.44</w:t>
            </w:r>
          </w:p>
        </w:tc>
      </w:tr>
      <w:tr w:rsidR="004C0A3E" w:rsidRPr="004C0A3E" w14:paraId="51C60E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FF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D7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595725.44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A6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2214394.96</w:t>
            </w:r>
          </w:p>
        </w:tc>
      </w:tr>
      <w:tr w:rsidR="004C0A3E" w:rsidRPr="004C0A3E" w14:paraId="74CAA4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EC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8F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595770.65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79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2214384.88</w:t>
            </w:r>
          </w:p>
        </w:tc>
      </w:tr>
      <w:tr w:rsidR="004C0A3E" w:rsidRPr="004C0A3E" w14:paraId="11B26F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82A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4B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595804.43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4B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2214400.21</w:t>
            </w:r>
          </w:p>
        </w:tc>
      </w:tr>
      <w:tr w:rsidR="004C0A3E" w:rsidRPr="004C0A3E" w14:paraId="7B8949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9D5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00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595842.43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171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2214386.29</w:t>
            </w:r>
          </w:p>
        </w:tc>
      </w:tr>
      <w:tr w:rsidR="004C0A3E" w:rsidRPr="004C0A3E" w14:paraId="135556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C0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31C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595876.49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AD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2214386.98</w:t>
            </w:r>
          </w:p>
        </w:tc>
      </w:tr>
      <w:tr w:rsidR="004C0A3E" w:rsidRPr="004C0A3E" w14:paraId="27A4A0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0A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76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595891.43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A2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2214368.94</w:t>
            </w:r>
          </w:p>
        </w:tc>
      </w:tr>
      <w:tr w:rsidR="004C0A3E" w:rsidRPr="004C0A3E" w14:paraId="4410F3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23F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3D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595991.05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BDE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2214378.25</w:t>
            </w:r>
          </w:p>
        </w:tc>
      </w:tr>
      <w:tr w:rsidR="004C0A3E" w:rsidRPr="004C0A3E" w14:paraId="14D725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22A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83D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596006.45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40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2214335.79</w:t>
            </w:r>
          </w:p>
        </w:tc>
      </w:tr>
      <w:tr w:rsidR="004C0A3E" w:rsidRPr="004C0A3E" w14:paraId="784B93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6F5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61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596041.29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1E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2214344.05</w:t>
            </w:r>
          </w:p>
        </w:tc>
      </w:tr>
      <w:tr w:rsidR="004C0A3E" w:rsidRPr="004C0A3E" w14:paraId="078B21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66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4D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596051.72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09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2214388.02</w:t>
            </w:r>
          </w:p>
        </w:tc>
      </w:tr>
      <w:tr w:rsidR="004C0A3E" w:rsidRPr="004C0A3E" w14:paraId="3D93C0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EE6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73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596048.93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C5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2214406.29</w:t>
            </w:r>
          </w:p>
        </w:tc>
      </w:tr>
      <w:tr w:rsidR="004C0A3E" w:rsidRPr="004C0A3E" w14:paraId="521280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54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82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596063.84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DE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2214436.00</w:t>
            </w:r>
          </w:p>
        </w:tc>
      </w:tr>
      <w:tr w:rsidR="004C0A3E" w:rsidRPr="004C0A3E" w14:paraId="5C781F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B3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722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596030.38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28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2214502.60</w:t>
            </w:r>
          </w:p>
        </w:tc>
      </w:tr>
      <w:tr w:rsidR="004C0A3E" w:rsidRPr="004C0A3E" w14:paraId="4209FE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029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18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596008.61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F5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2214537.59</w:t>
            </w:r>
          </w:p>
        </w:tc>
      </w:tr>
      <w:tr w:rsidR="004C0A3E" w:rsidRPr="004C0A3E" w14:paraId="683BE4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0E3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F12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595971.76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6B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2214520.20</w:t>
            </w:r>
          </w:p>
        </w:tc>
      </w:tr>
      <w:tr w:rsidR="004C0A3E" w:rsidRPr="004C0A3E" w14:paraId="1FA0F5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DC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CF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595968.33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FF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2214518.54</w:t>
            </w:r>
          </w:p>
        </w:tc>
      </w:tr>
      <w:tr w:rsidR="004C0A3E" w:rsidRPr="004C0A3E" w14:paraId="40B1C0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BA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4A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595940.58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025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2214577.11</w:t>
            </w:r>
          </w:p>
        </w:tc>
      </w:tr>
      <w:tr w:rsidR="004C0A3E" w:rsidRPr="004C0A3E" w14:paraId="3C0321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EFA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CB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595563.84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70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2214565.06</w:t>
            </w:r>
          </w:p>
        </w:tc>
      </w:tr>
      <w:tr w:rsidR="004C0A3E" w:rsidRPr="004C0A3E" w14:paraId="79EAA6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7F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41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595553.13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64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2214564.67</w:t>
            </w:r>
          </w:p>
        </w:tc>
      </w:tr>
      <w:tr w:rsidR="004C0A3E" w:rsidRPr="004C0A3E" w14:paraId="6B373E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05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92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595559.60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09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2214361.61</w:t>
            </w:r>
          </w:p>
        </w:tc>
      </w:tr>
      <w:tr w:rsidR="004C0A3E" w:rsidRPr="004C0A3E" w14:paraId="1447BF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14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AA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595686.26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9CD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2214306.17</w:t>
            </w:r>
          </w:p>
        </w:tc>
      </w:tr>
      <w:tr w:rsidR="004C0A3E" w:rsidRPr="004C0A3E" w14:paraId="273B91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CC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F66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595763.97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F9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2214269.70</w:t>
            </w:r>
          </w:p>
        </w:tc>
      </w:tr>
      <w:tr w:rsidR="004C0A3E" w:rsidRPr="004C0A3E" w14:paraId="1BACFB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279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6F8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595785.02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6D1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2214256.63</w:t>
            </w:r>
          </w:p>
        </w:tc>
      </w:tr>
      <w:tr w:rsidR="004C0A3E" w:rsidRPr="004C0A3E" w14:paraId="75A167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25C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54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595907.39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5A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2214149.50</w:t>
            </w:r>
          </w:p>
        </w:tc>
      </w:tr>
      <w:tr w:rsidR="004C0A3E" w:rsidRPr="004C0A3E" w14:paraId="30C00D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D49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453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595958.04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B5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2214091.02</w:t>
            </w:r>
          </w:p>
        </w:tc>
      </w:tr>
      <w:tr w:rsidR="004C0A3E" w:rsidRPr="004C0A3E" w14:paraId="6C573F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B31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F0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595973.29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A7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2214069.52</w:t>
            </w:r>
          </w:p>
        </w:tc>
      </w:tr>
      <w:tr w:rsidR="004C0A3E" w:rsidRPr="004C0A3E" w14:paraId="091BB2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9E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9B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596027.97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C88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2213975.92</w:t>
            </w:r>
          </w:p>
        </w:tc>
      </w:tr>
      <w:tr w:rsidR="004C0A3E" w:rsidRPr="004C0A3E" w14:paraId="7891BB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C6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08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4C3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2213884.56</w:t>
            </w:r>
          </w:p>
        </w:tc>
      </w:tr>
      <w:tr w:rsidR="004C0A3E" w:rsidRPr="004C0A3E" w14:paraId="076864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23A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E9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596416.82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A5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2213927.74</w:t>
            </w:r>
          </w:p>
        </w:tc>
      </w:tr>
      <w:tr w:rsidR="004C0A3E" w:rsidRPr="004C0A3E" w14:paraId="04C9901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DB08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(79)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A0D4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C154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F9F83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8FA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A5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82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2213665.40</w:t>
            </w:r>
          </w:p>
        </w:tc>
      </w:tr>
      <w:tr w:rsidR="004C0A3E" w:rsidRPr="004C0A3E" w14:paraId="356ED9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0D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35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FF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2213756.45</w:t>
            </w:r>
          </w:p>
        </w:tc>
      </w:tr>
      <w:tr w:rsidR="004C0A3E" w:rsidRPr="004C0A3E" w14:paraId="68B517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8F7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08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601705.93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997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2213770.24</w:t>
            </w:r>
          </w:p>
        </w:tc>
      </w:tr>
      <w:tr w:rsidR="004C0A3E" w:rsidRPr="004C0A3E" w14:paraId="269B06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AF0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1E7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601706.96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0F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2213826.36</w:t>
            </w:r>
          </w:p>
        </w:tc>
      </w:tr>
      <w:tr w:rsidR="004C0A3E" w:rsidRPr="004C0A3E" w14:paraId="614764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23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411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D0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2214013.52</w:t>
            </w:r>
          </w:p>
        </w:tc>
      </w:tr>
      <w:tr w:rsidR="004C0A3E" w:rsidRPr="004C0A3E" w14:paraId="16F969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35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0B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9C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2214043.24</w:t>
            </w:r>
          </w:p>
        </w:tc>
      </w:tr>
      <w:tr w:rsidR="004C0A3E" w:rsidRPr="004C0A3E" w14:paraId="248AAA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ED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BE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F7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2214175.46</w:t>
            </w:r>
          </w:p>
        </w:tc>
      </w:tr>
      <w:tr w:rsidR="004C0A3E" w:rsidRPr="004C0A3E" w14:paraId="648639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15A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9E0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601733.15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84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2214175.29</w:t>
            </w:r>
          </w:p>
        </w:tc>
      </w:tr>
      <w:tr w:rsidR="004C0A3E" w:rsidRPr="004C0A3E" w14:paraId="2F90F7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99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874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601753.86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70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2214183.88</w:t>
            </w:r>
          </w:p>
        </w:tc>
      </w:tr>
      <w:tr w:rsidR="004C0A3E" w:rsidRPr="004C0A3E" w14:paraId="04B89E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25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C44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3E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2214184.02</w:t>
            </w:r>
          </w:p>
        </w:tc>
      </w:tr>
      <w:tr w:rsidR="004C0A3E" w:rsidRPr="004C0A3E" w14:paraId="416BB9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221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0E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601856.97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3E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2214185.74</w:t>
            </w:r>
          </w:p>
        </w:tc>
      </w:tr>
      <w:tr w:rsidR="004C0A3E" w:rsidRPr="004C0A3E" w14:paraId="1191B9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187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C1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FA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2214182.11</w:t>
            </w:r>
          </w:p>
        </w:tc>
      </w:tr>
      <w:tr w:rsidR="004C0A3E" w:rsidRPr="004C0A3E" w14:paraId="5EB071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69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AA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601812.22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31B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2214406.52</w:t>
            </w:r>
          </w:p>
        </w:tc>
      </w:tr>
      <w:tr w:rsidR="004C0A3E" w:rsidRPr="004C0A3E" w14:paraId="6DEAF1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49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DB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4A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2214418.70</w:t>
            </w:r>
          </w:p>
        </w:tc>
      </w:tr>
      <w:tr w:rsidR="004C0A3E" w:rsidRPr="004C0A3E" w14:paraId="26D44E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D2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BCD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93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2214603.27</w:t>
            </w:r>
          </w:p>
        </w:tc>
      </w:tr>
      <w:tr w:rsidR="004C0A3E" w:rsidRPr="004C0A3E" w14:paraId="409C9C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45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14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41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2214581.99</w:t>
            </w:r>
          </w:p>
        </w:tc>
      </w:tr>
      <w:tr w:rsidR="004C0A3E" w:rsidRPr="004C0A3E" w14:paraId="06CF19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01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76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BA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2214576.89</w:t>
            </w:r>
          </w:p>
        </w:tc>
      </w:tr>
      <w:tr w:rsidR="004C0A3E" w:rsidRPr="004C0A3E" w14:paraId="5A1559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A2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0E2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601907.87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673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2214568.31</w:t>
            </w:r>
          </w:p>
        </w:tc>
      </w:tr>
      <w:tr w:rsidR="004C0A3E" w:rsidRPr="004C0A3E" w14:paraId="49AFFB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44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A6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17F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2214559.27</w:t>
            </w:r>
          </w:p>
        </w:tc>
      </w:tr>
      <w:tr w:rsidR="004C0A3E" w:rsidRPr="004C0A3E" w14:paraId="4760D3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B7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E8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16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2214543.21</w:t>
            </w:r>
          </w:p>
        </w:tc>
      </w:tr>
      <w:tr w:rsidR="004C0A3E" w:rsidRPr="004C0A3E" w14:paraId="313E64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22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4C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601892.09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189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2214511.90</w:t>
            </w:r>
          </w:p>
        </w:tc>
      </w:tr>
      <w:tr w:rsidR="004C0A3E" w:rsidRPr="004C0A3E" w14:paraId="5DE199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08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152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B8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2214499.75</w:t>
            </w:r>
          </w:p>
        </w:tc>
      </w:tr>
      <w:tr w:rsidR="004C0A3E" w:rsidRPr="004C0A3E" w14:paraId="3EE556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90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6CE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775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2214491.80</w:t>
            </w:r>
          </w:p>
        </w:tc>
      </w:tr>
      <w:tr w:rsidR="004C0A3E" w:rsidRPr="004C0A3E" w14:paraId="145EC8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C06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A3F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5B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2214482.63</w:t>
            </w:r>
          </w:p>
        </w:tc>
      </w:tr>
      <w:tr w:rsidR="004C0A3E" w:rsidRPr="004C0A3E" w14:paraId="7706DF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CE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5AA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52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2214475.84</w:t>
            </w:r>
          </w:p>
        </w:tc>
      </w:tr>
      <w:tr w:rsidR="004C0A3E" w:rsidRPr="004C0A3E" w14:paraId="32BC1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473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36A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601829.45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69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2214471.40</w:t>
            </w:r>
          </w:p>
        </w:tc>
      </w:tr>
      <w:tr w:rsidR="004C0A3E" w:rsidRPr="004C0A3E" w14:paraId="36ADC5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721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02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601819.49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31A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2214470.01</w:t>
            </w:r>
          </w:p>
        </w:tc>
      </w:tr>
      <w:tr w:rsidR="004C0A3E" w:rsidRPr="004C0A3E" w14:paraId="3E6483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251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E8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601805.34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9A7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2214470.93</w:t>
            </w:r>
          </w:p>
        </w:tc>
      </w:tr>
      <w:tr w:rsidR="004C0A3E" w:rsidRPr="004C0A3E" w14:paraId="2BE974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76C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57F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8A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2214475.87</w:t>
            </w:r>
          </w:p>
        </w:tc>
      </w:tr>
      <w:tr w:rsidR="004C0A3E" w:rsidRPr="004C0A3E" w14:paraId="077BDB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F2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1C5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601736.79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A2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2214488.00</w:t>
            </w:r>
          </w:p>
        </w:tc>
      </w:tr>
      <w:tr w:rsidR="004C0A3E" w:rsidRPr="004C0A3E" w14:paraId="6548C4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B0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AF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C0D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2214490.77</w:t>
            </w:r>
          </w:p>
        </w:tc>
      </w:tr>
      <w:tr w:rsidR="004C0A3E" w:rsidRPr="004C0A3E" w14:paraId="20A178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B3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C9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601692.54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3D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2214494.42</w:t>
            </w:r>
          </w:p>
        </w:tc>
      </w:tr>
      <w:tr w:rsidR="004C0A3E" w:rsidRPr="004C0A3E" w14:paraId="6D33F9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62A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A1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A7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2214494.65</w:t>
            </w:r>
          </w:p>
        </w:tc>
      </w:tr>
      <w:tr w:rsidR="004C0A3E" w:rsidRPr="004C0A3E" w14:paraId="5DBA5C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4E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ADD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601675.06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8AC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2214496.16</w:t>
            </w:r>
          </w:p>
        </w:tc>
      </w:tr>
      <w:tr w:rsidR="004C0A3E" w:rsidRPr="004C0A3E" w14:paraId="7E3243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31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FA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601666.44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1B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2214496.63</w:t>
            </w:r>
          </w:p>
        </w:tc>
      </w:tr>
      <w:tr w:rsidR="004C0A3E" w:rsidRPr="004C0A3E" w14:paraId="22C352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8E3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05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601660.49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B4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2214494.65</w:t>
            </w:r>
          </w:p>
        </w:tc>
      </w:tr>
      <w:tr w:rsidR="004C0A3E" w:rsidRPr="004C0A3E" w14:paraId="236E90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02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A9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601654.73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319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2214491.98</w:t>
            </w:r>
          </w:p>
        </w:tc>
      </w:tr>
      <w:tr w:rsidR="004C0A3E" w:rsidRPr="004C0A3E" w14:paraId="30AA79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9EC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DA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601651.96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B17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2214488.70</w:t>
            </w:r>
          </w:p>
        </w:tc>
      </w:tr>
      <w:tr w:rsidR="004C0A3E" w:rsidRPr="004C0A3E" w14:paraId="2F6FE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524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305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601649.71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1B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2214485.93</w:t>
            </w:r>
          </w:p>
        </w:tc>
      </w:tr>
      <w:tr w:rsidR="004C0A3E" w:rsidRPr="004C0A3E" w14:paraId="417482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B3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22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601642.63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C1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2214481.19</w:t>
            </w:r>
          </w:p>
        </w:tc>
      </w:tr>
      <w:tr w:rsidR="004C0A3E" w:rsidRPr="004C0A3E" w14:paraId="46935B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38C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CE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601637.40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AC3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2214476.61</w:t>
            </w:r>
          </w:p>
        </w:tc>
      </w:tr>
      <w:tr w:rsidR="004C0A3E" w:rsidRPr="004C0A3E" w14:paraId="284404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7B6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5B3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601633.48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60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2214471.51</w:t>
            </w:r>
          </w:p>
        </w:tc>
      </w:tr>
      <w:tr w:rsidR="004C0A3E" w:rsidRPr="004C0A3E" w14:paraId="249A1E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369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BC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601621.25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B13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2214466.34</w:t>
            </w:r>
          </w:p>
        </w:tc>
      </w:tr>
      <w:tr w:rsidR="004C0A3E" w:rsidRPr="004C0A3E" w14:paraId="732C2C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0C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E2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601618.98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218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2214465.39</w:t>
            </w:r>
          </w:p>
        </w:tc>
      </w:tr>
      <w:tr w:rsidR="004C0A3E" w:rsidRPr="004C0A3E" w14:paraId="7A10E9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D5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45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601608.75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19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2214457.32</w:t>
            </w:r>
          </w:p>
        </w:tc>
      </w:tr>
      <w:tr w:rsidR="004C0A3E" w:rsidRPr="004C0A3E" w14:paraId="6CEA6C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B8B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A7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DE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2214455.82</w:t>
            </w:r>
          </w:p>
        </w:tc>
      </w:tr>
      <w:tr w:rsidR="004C0A3E" w:rsidRPr="004C0A3E" w14:paraId="4C2768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60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AF5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601596.42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7B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2214450.43</w:t>
            </w:r>
          </w:p>
        </w:tc>
      </w:tr>
      <w:tr w:rsidR="004C0A3E" w:rsidRPr="004C0A3E" w14:paraId="7B5A2D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D7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34D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601587.36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C53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2214444.37</w:t>
            </w:r>
          </w:p>
        </w:tc>
      </w:tr>
      <w:tr w:rsidR="004C0A3E" w:rsidRPr="004C0A3E" w14:paraId="724D51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DE7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05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601581.17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06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2214442.26</w:t>
            </w:r>
          </w:p>
        </w:tc>
      </w:tr>
      <w:tr w:rsidR="004C0A3E" w:rsidRPr="004C0A3E" w14:paraId="7C9EE4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02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2C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16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2214440.01</w:t>
            </w:r>
          </w:p>
        </w:tc>
      </w:tr>
      <w:tr w:rsidR="004C0A3E" w:rsidRPr="004C0A3E" w14:paraId="6F8920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18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95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09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2214436.91</w:t>
            </w:r>
          </w:p>
        </w:tc>
      </w:tr>
      <w:tr w:rsidR="004C0A3E" w:rsidRPr="004C0A3E" w14:paraId="4CB248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F9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78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AE7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2214432.27</w:t>
            </w:r>
          </w:p>
        </w:tc>
      </w:tr>
      <w:tr w:rsidR="004C0A3E" w:rsidRPr="004C0A3E" w14:paraId="1A17ED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1F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119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A94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2214425.94</w:t>
            </w:r>
          </w:p>
        </w:tc>
      </w:tr>
      <w:tr w:rsidR="004C0A3E" w:rsidRPr="004C0A3E" w14:paraId="3B7DEE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E8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C1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AE3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2214420.60</w:t>
            </w:r>
          </w:p>
        </w:tc>
      </w:tr>
      <w:tr w:rsidR="004C0A3E" w:rsidRPr="004C0A3E" w14:paraId="23A38C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8A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B7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30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2214415.68</w:t>
            </w:r>
          </w:p>
        </w:tc>
      </w:tr>
      <w:tr w:rsidR="004C0A3E" w:rsidRPr="004C0A3E" w14:paraId="7CFDEB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B10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57A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2F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2214411.74</w:t>
            </w:r>
          </w:p>
        </w:tc>
      </w:tr>
      <w:tr w:rsidR="004C0A3E" w:rsidRPr="004C0A3E" w14:paraId="59217A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BC3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EC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601537.86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0ED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2214386.93</w:t>
            </w:r>
          </w:p>
        </w:tc>
      </w:tr>
      <w:tr w:rsidR="004C0A3E" w:rsidRPr="004C0A3E" w14:paraId="7184A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3C9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DA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601502.32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E00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2214351.34</w:t>
            </w:r>
          </w:p>
        </w:tc>
      </w:tr>
      <w:tr w:rsidR="004C0A3E" w:rsidRPr="004C0A3E" w14:paraId="35E55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02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F5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601493.11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CC8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2214343.49</w:t>
            </w:r>
          </w:p>
        </w:tc>
      </w:tr>
      <w:tr w:rsidR="004C0A3E" w:rsidRPr="004C0A3E" w14:paraId="73CC40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E5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CCB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50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2214337.26</w:t>
            </w:r>
          </w:p>
        </w:tc>
      </w:tr>
      <w:tr w:rsidR="004C0A3E" w:rsidRPr="004C0A3E" w14:paraId="101622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4BC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E3F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99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2214328.89</w:t>
            </w:r>
          </w:p>
        </w:tc>
      </w:tr>
      <w:tr w:rsidR="004C0A3E" w:rsidRPr="004C0A3E" w14:paraId="58BAC9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73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7A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601475.21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7B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2214322.42</w:t>
            </w:r>
          </w:p>
        </w:tc>
      </w:tr>
      <w:tr w:rsidR="004C0A3E" w:rsidRPr="004C0A3E" w14:paraId="625EDE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87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F8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601470.26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644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2214319.81</w:t>
            </w:r>
          </w:p>
        </w:tc>
      </w:tr>
      <w:tr w:rsidR="004C0A3E" w:rsidRPr="004C0A3E" w14:paraId="15E995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64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B3D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601465.34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48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2214317.00</w:t>
            </w:r>
          </w:p>
        </w:tc>
      </w:tr>
      <w:tr w:rsidR="004C0A3E" w:rsidRPr="004C0A3E" w14:paraId="24C511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14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D1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601459.39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222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2214316.14</w:t>
            </w:r>
          </w:p>
        </w:tc>
      </w:tr>
      <w:tr w:rsidR="004C0A3E" w:rsidRPr="004C0A3E" w14:paraId="0229DC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612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08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601454.95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AA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2214315.70</w:t>
            </w:r>
          </w:p>
        </w:tc>
      </w:tr>
      <w:tr w:rsidR="004C0A3E" w:rsidRPr="004C0A3E" w14:paraId="28182F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D6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C9E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601447.86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EC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2214315.01</w:t>
            </w:r>
          </w:p>
        </w:tc>
      </w:tr>
      <w:tr w:rsidR="004C0A3E" w:rsidRPr="004C0A3E" w14:paraId="2607C6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874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5CE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601432.02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34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2214310.39</w:t>
            </w:r>
          </w:p>
        </w:tc>
      </w:tr>
      <w:tr w:rsidR="004C0A3E" w:rsidRPr="004C0A3E" w14:paraId="09E7B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38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5B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601421.03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DCB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2214309.17</w:t>
            </w:r>
          </w:p>
        </w:tc>
      </w:tr>
      <w:tr w:rsidR="004C0A3E" w:rsidRPr="004C0A3E" w14:paraId="478F73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E3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243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601389.11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5F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2214302.91</w:t>
            </w:r>
          </w:p>
        </w:tc>
      </w:tr>
      <w:tr w:rsidR="004C0A3E" w:rsidRPr="004C0A3E" w14:paraId="29D922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4A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44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601350.80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D9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2214294.09</w:t>
            </w:r>
          </w:p>
        </w:tc>
      </w:tr>
      <w:tr w:rsidR="004C0A3E" w:rsidRPr="004C0A3E" w14:paraId="2CACBA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41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594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A3A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2214291.50</w:t>
            </w:r>
          </w:p>
        </w:tc>
      </w:tr>
      <w:tr w:rsidR="004C0A3E" w:rsidRPr="004C0A3E" w14:paraId="7AF8DD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34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023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601338.23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F7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2214289.30</w:t>
            </w:r>
          </w:p>
        </w:tc>
      </w:tr>
      <w:tr w:rsidR="004C0A3E" w:rsidRPr="004C0A3E" w14:paraId="32B83C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06A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D77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0A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2214273.99</w:t>
            </w:r>
          </w:p>
        </w:tc>
      </w:tr>
      <w:tr w:rsidR="004C0A3E" w:rsidRPr="004C0A3E" w14:paraId="58F9C2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2C7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67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6C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2214271.81</w:t>
            </w:r>
          </w:p>
        </w:tc>
      </w:tr>
      <w:tr w:rsidR="004C0A3E" w:rsidRPr="004C0A3E" w14:paraId="27F095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ED1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1F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601284.32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83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2214269.08</w:t>
            </w:r>
          </w:p>
        </w:tc>
      </w:tr>
      <w:tr w:rsidR="004C0A3E" w:rsidRPr="004C0A3E" w14:paraId="60D4A7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88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9A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40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2214260.12</w:t>
            </w:r>
          </w:p>
        </w:tc>
      </w:tr>
      <w:tr w:rsidR="004C0A3E" w:rsidRPr="004C0A3E" w14:paraId="755F23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82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1A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601231.93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ED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2214256.67</w:t>
            </w:r>
          </w:p>
        </w:tc>
      </w:tr>
      <w:tr w:rsidR="004C0A3E" w:rsidRPr="004C0A3E" w14:paraId="713F45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3D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02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AD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2214251.32</w:t>
            </w:r>
          </w:p>
        </w:tc>
      </w:tr>
      <w:tr w:rsidR="004C0A3E" w:rsidRPr="004C0A3E" w14:paraId="7F4336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E1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71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601176.48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9FB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2214251.50</w:t>
            </w:r>
          </w:p>
        </w:tc>
      </w:tr>
      <w:tr w:rsidR="004C0A3E" w:rsidRPr="004C0A3E" w14:paraId="738CEB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BC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E09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22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2214249.98</w:t>
            </w:r>
          </w:p>
        </w:tc>
      </w:tr>
      <w:tr w:rsidR="004C0A3E" w:rsidRPr="004C0A3E" w14:paraId="721670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BD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FA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5B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2214248.90</w:t>
            </w:r>
          </w:p>
        </w:tc>
      </w:tr>
      <w:tr w:rsidR="004C0A3E" w:rsidRPr="004C0A3E" w14:paraId="2DB5BE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448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DA8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77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2214243.90</w:t>
            </w:r>
          </w:p>
        </w:tc>
      </w:tr>
      <w:tr w:rsidR="004C0A3E" w:rsidRPr="004C0A3E" w14:paraId="6A82D7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B94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35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97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2214241.56</w:t>
            </w:r>
          </w:p>
        </w:tc>
      </w:tr>
      <w:tr w:rsidR="004C0A3E" w:rsidRPr="004C0A3E" w14:paraId="09899E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2F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7A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27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2214239.44</w:t>
            </w:r>
          </w:p>
        </w:tc>
      </w:tr>
      <w:tr w:rsidR="004C0A3E" w:rsidRPr="004C0A3E" w14:paraId="2EE592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CD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91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21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2214233.39</w:t>
            </w:r>
          </w:p>
        </w:tc>
      </w:tr>
      <w:tr w:rsidR="004C0A3E" w:rsidRPr="004C0A3E" w14:paraId="0DBFFF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812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EA8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601167.67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31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2214231.22</w:t>
            </w:r>
          </w:p>
        </w:tc>
      </w:tr>
      <w:tr w:rsidR="004C0A3E" w:rsidRPr="004C0A3E" w14:paraId="36A58A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02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552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E3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2214229.12</w:t>
            </w:r>
          </w:p>
        </w:tc>
      </w:tr>
      <w:tr w:rsidR="004C0A3E" w:rsidRPr="004C0A3E" w14:paraId="136E14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823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39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D88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2214226.62</w:t>
            </w:r>
          </w:p>
        </w:tc>
      </w:tr>
      <w:tr w:rsidR="004C0A3E" w:rsidRPr="004C0A3E" w14:paraId="366CF9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D8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CC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B1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2214221.81</w:t>
            </w:r>
          </w:p>
        </w:tc>
      </w:tr>
      <w:tr w:rsidR="004C0A3E" w:rsidRPr="004C0A3E" w14:paraId="384A53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93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D6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A1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2214216.21</w:t>
            </w:r>
          </w:p>
        </w:tc>
      </w:tr>
      <w:tr w:rsidR="004C0A3E" w:rsidRPr="004C0A3E" w14:paraId="7581C5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CB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7F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C7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2214213.90</w:t>
            </w:r>
          </w:p>
        </w:tc>
      </w:tr>
      <w:tr w:rsidR="004C0A3E" w:rsidRPr="004C0A3E" w14:paraId="3B59AD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84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B40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59C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2214211.24</w:t>
            </w:r>
          </w:p>
        </w:tc>
      </w:tr>
      <w:tr w:rsidR="004C0A3E" w:rsidRPr="004C0A3E" w14:paraId="3E4412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EB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24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601173.59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EAD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2214209.47</w:t>
            </w:r>
          </w:p>
        </w:tc>
      </w:tr>
      <w:tr w:rsidR="004C0A3E" w:rsidRPr="004C0A3E" w14:paraId="1F4D29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D0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E9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1C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2214207.63</w:t>
            </w:r>
          </w:p>
        </w:tc>
      </w:tr>
      <w:tr w:rsidR="004C0A3E" w:rsidRPr="004C0A3E" w14:paraId="04423B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50C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76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1E1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2214201.11</w:t>
            </w:r>
          </w:p>
        </w:tc>
      </w:tr>
      <w:tr w:rsidR="004C0A3E" w:rsidRPr="004C0A3E" w14:paraId="5B8AF1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58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14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713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2214196.53</w:t>
            </w:r>
          </w:p>
        </w:tc>
      </w:tr>
      <w:tr w:rsidR="004C0A3E" w:rsidRPr="004C0A3E" w14:paraId="3248F7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53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B06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447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2214193.15</w:t>
            </w:r>
          </w:p>
        </w:tc>
      </w:tr>
      <w:tr w:rsidR="004C0A3E" w:rsidRPr="004C0A3E" w14:paraId="0620AA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B0D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1CA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36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2214188.54</w:t>
            </w:r>
          </w:p>
        </w:tc>
      </w:tr>
      <w:tr w:rsidR="004C0A3E" w:rsidRPr="004C0A3E" w14:paraId="09B071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316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EF0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0D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2214188.03</w:t>
            </w:r>
          </w:p>
        </w:tc>
      </w:tr>
      <w:tr w:rsidR="004C0A3E" w:rsidRPr="004C0A3E" w14:paraId="4BF8A6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32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15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025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2214185.19</w:t>
            </w:r>
          </w:p>
        </w:tc>
      </w:tr>
      <w:tr w:rsidR="004C0A3E" w:rsidRPr="004C0A3E" w14:paraId="769630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9B2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48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3A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2214180.74</w:t>
            </w:r>
          </w:p>
        </w:tc>
      </w:tr>
      <w:tr w:rsidR="004C0A3E" w:rsidRPr="004C0A3E" w14:paraId="4F823B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3EB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D65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38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2214178.35</w:t>
            </w:r>
          </w:p>
        </w:tc>
      </w:tr>
      <w:tr w:rsidR="004C0A3E" w:rsidRPr="004C0A3E" w14:paraId="7011FE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5A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59B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C42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2214174.85</w:t>
            </w:r>
          </w:p>
        </w:tc>
      </w:tr>
      <w:tr w:rsidR="004C0A3E" w:rsidRPr="004C0A3E" w14:paraId="53FE30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7C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CC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39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2214171.80</w:t>
            </w:r>
          </w:p>
        </w:tc>
      </w:tr>
      <w:tr w:rsidR="004C0A3E" w:rsidRPr="004C0A3E" w14:paraId="6D3108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575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80E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88E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2214170.03</w:t>
            </w:r>
          </w:p>
        </w:tc>
      </w:tr>
      <w:tr w:rsidR="004C0A3E" w:rsidRPr="004C0A3E" w14:paraId="0ED03E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8F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F6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4AE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2214168.82</w:t>
            </w:r>
          </w:p>
        </w:tc>
      </w:tr>
      <w:tr w:rsidR="004C0A3E" w:rsidRPr="004C0A3E" w14:paraId="1B4B5A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05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D10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1E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2214167.22</w:t>
            </w:r>
          </w:p>
        </w:tc>
      </w:tr>
      <w:tr w:rsidR="004C0A3E" w:rsidRPr="004C0A3E" w14:paraId="0C21ED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77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F9E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F93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2214163.04</w:t>
            </w:r>
          </w:p>
        </w:tc>
      </w:tr>
      <w:tr w:rsidR="004C0A3E" w:rsidRPr="004C0A3E" w14:paraId="6242F0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8B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2B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D2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2214157.26</w:t>
            </w:r>
          </w:p>
        </w:tc>
      </w:tr>
      <w:tr w:rsidR="004C0A3E" w:rsidRPr="004C0A3E" w14:paraId="467EDB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53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ECE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EA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2214152.19</w:t>
            </w:r>
          </w:p>
        </w:tc>
      </w:tr>
      <w:tr w:rsidR="004C0A3E" w:rsidRPr="004C0A3E" w14:paraId="5551BF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7AD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B52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8C4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2214146.52</w:t>
            </w:r>
          </w:p>
        </w:tc>
      </w:tr>
      <w:tr w:rsidR="004C0A3E" w:rsidRPr="004C0A3E" w14:paraId="6658D7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55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22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16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2214141.11</w:t>
            </w:r>
          </w:p>
        </w:tc>
      </w:tr>
      <w:tr w:rsidR="004C0A3E" w:rsidRPr="004C0A3E" w14:paraId="38C921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16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5A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0D2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2214135.72</w:t>
            </w:r>
          </w:p>
        </w:tc>
      </w:tr>
      <w:tr w:rsidR="004C0A3E" w:rsidRPr="004C0A3E" w14:paraId="18E904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D4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C4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B3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2214130.35</w:t>
            </w:r>
          </w:p>
        </w:tc>
      </w:tr>
      <w:tr w:rsidR="004C0A3E" w:rsidRPr="004C0A3E" w14:paraId="7E8104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FAF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01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7EE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2214126.04</w:t>
            </w:r>
          </w:p>
        </w:tc>
      </w:tr>
      <w:tr w:rsidR="004C0A3E" w:rsidRPr="004C0A3E" w14:paraId="07E55C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33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9A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65A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2214123.78</w:t>
            </w:r>
          </w:p>
        </w:tc>
      </w:tr>
      <w:tr w:rsidR="004C0A3E" w:rsidRPr="004C0A3E" w14:paraId="734F51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E7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87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3F1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2214122.05</w:t>
            </w:r>
          </w:p>
        </w:tc>
      </w:tr>
      <w:tr w:rsidR="004C0A3E" w:rsidRPr="004C0A3E" w14:paraId="63DF66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E7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C2E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E6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2214124.80</w:t>
            </w:r>
          </w:p>
        </w:tc>
      </w:tr>
      <w:tr w:rsidR="004C0A3E" w:rsidRPr="004C0A3E" w14:paraId="0055FF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8EA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9F1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C10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2214130.55</w:t>
            </w:r>
          </w:p>
        </w:tc>
      </w:tr>
      <w:tr w:rsidR="004C0A3E" w:rsidRPr="004C0A3E" w14:paraId="3047DA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945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A5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6A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2214132.32</w:t>
            </w:r>
          </w:p>
        </w:tc>
      </w:tr>
      <w:tr w:rsidR="004C0A3E" w:rsidRPr="004C0A3E" w14:paraId="151852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14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C4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7B0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2214133.22</w:t>
            </w:r>
          </w:p>
        </w:tc>
      </w:tr>
      <w:tr w:rsidR="004C0A3E" w:rsidRPr="004C0A3E" w14:paraId="5C29CA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345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10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30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2214133.27</w:t>
            </w:r>
          </w:p>
        </w:tc>
      </w:tr>
      <w:tr w:rsidR="004C0A3E" w:rsidRPr="004C0A3E" w14:paraId="72293B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58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10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0F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2214132.50</w:t>
            </w:r>
          </w:p>
        </w:tc>
      </w:tr>
      <w:tr w:rsidR="004C0A3E" w:rsidRPr="004C0A3E" w14:paraId="20AD86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EE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A9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AD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2214130.08</w:t>
            </w:r>
          </w:p>
        </w:tc>
      </w:tr>
      <w:tr w:rsidR="004C0A3E" w:rsidRPr="004C0A3E" w14:paraId="1C411A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DD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54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C2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2214126.33</w:t>
            </w:r>
          </w:p>
        </w:tc>
      </w:tr>
      <w:tr w:rsidR="004C0A3E" w:rsidRPr="004C0A3E" w14:paraId="1DABC4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73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9E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38A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2214122.08</w:t>
            </w:r>
          </w:p>
        </w:tc>
      </w:tr>
      <w:tr w:rsidR="004C0A3E" w:rsidRPr="004C0A3E" w14:paraId="777696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0F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4C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34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2214117.72</w:t>
            </w:r>
          </w:p>
        </w:tc>
      </w:tr>
      <w:tr w:rsidR="004C0A3E" w:rsidRPr="004C0A3E" w14:paraId="639273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F6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6CA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35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2214111.17</w:t>
            </w:r>
          </w:p>
        </w:tc>
      </w:tr>
      <w:tr w:rsidR="004C0A3E" w:rsidRPr="004C0A3E" w14:paraId="4BB7DA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5A7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BA1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4D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2214105.17</w:t>
            </w:r>
          </w:p>
        </w:tc>
      </w:tr>
      <w:tr w:rsidR="004C0A3E" w:rsidRPr="004C0A3E" w14:paraId="399D99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03A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E4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26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2214099.43</w:t>
            </w:r>
          </w:p>
        </w:tc>
      </w:tr>
      <w:tr w:rsidR="004C0A3E" w:rsidRPr="004C0A3E" w14:paraId="29B77F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13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B1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A0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2214096.03</w:t>
            </w:r>
          </w:p>
        </w:tc>
      </w:tr>
      <w:tr w:rsidR="004C0A3E" w:rsidRPr="004C0A3E" w14:paraId="1F0A2B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B55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6A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77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2214093.19</w:t>
            </w:r>
          </w:p>
        </w:tc>
      </w:tr>
      <w:tr w:rsidR="004C0A3E" w:rsidRPr="004C0A3E" w14:paraId="19A06D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80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2B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60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2214088.89</w:t>
            </w:r>
          </w:p>
        </w:tc>
      </w:tr>
      <w:tr w:rsidR="004C0A3E" w:rsidRPr="004C0A3E" w14:paraId="0E0115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B0B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FD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C93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2214080.72</w:t>
            </w:r>
          </w:p>
        </w:tc>
      </w:tr>
      <w:tr w:rsidR="004C0A3E" w:rsidRPr="004C0A3E" w14:paraId="67BBB3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09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BA0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B24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2214072.17</w:t>
            </w:r>
          </w:p>
        </w:tc>
      </w:tr>
      <w:tr w:rsidR="004C0A3E" w:rsidRPr="004C0A3E" w14:paraId="1A2056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32D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F4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FA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2214064.21</w:t>
            </w:r>
          </w:p>
        </w:tc>
      </w:tr>
      <w:tr w:rsidR="004C0A3E" w:rsidRPr="004C0A3E" w14:paraId="21B246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FC4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276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DE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2214055.80</w:t>
            </w:r>
          </w:p>
        </w:tc>
      </w:tr>
      <w:tr w:rsidR="004C0A3E" w:rsidRPr="004C0A3E" w14:paraId="6D288F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1A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DB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C9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2214043.87</w:t>
            </w:r>
          </w:p>
        </w:tc>
      </w:tr>
      <w:tr w:rsidR="004C0A3E" w:rsidRPr="004C0A3E" w14:paraId="4EDE25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748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46EB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E4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2214036.94</w:t>
            </w:r>
          </w:p>
        </w:tc>
      </w:tr>
      <w:tr w:rsidR="004C0A3E" w:rsidRPr="004C0A3E" w14:paraId="059052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C54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454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B2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2214030.73</w:t>
            </w:r>
          </w:p>
        </w:tc>
      </w:tr>
      <w:tr w:rsidR="004C0A3E" w:rsidRPr="004C0A3E" w14:paraId="5F6DDC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A4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7BA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67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2214023.54</w:t>
            </w:r>
          </w:p>
        </w:tc>
      </w:tr>
      <w:tr w:rsidR="004C0A3E" w:rsidRPr="004C0A3E" w14:paraId="42FA3D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D8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84C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E70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2214017.47</w:t>
            </w:r>
          </w:p>
        </w:tc>
      </w:tr>
      <w:tr w:rsidR="004C0A3E" w:rsidRPr="004C0A3E" w14:paraId="74299E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E4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0A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17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2214010.05</w:t>
            </w:r>
          </w:p>
        </w:tc>
      </w:tr>
      <w:tr w:rsidR="004C0A3E" w:rsidRPr="004C0A3E" w14:paraId="004C4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504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25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0B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2214002.69</w:t>
            </w:r>
          </w:p>
        </w:tc>
      </w:tr>
      <w:tr w:rsidR="004C0A3E" w:rsidRPr="004C0A3E" w14:paraId="42D15A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D9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08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601125.09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BF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2213996.17</w:t>
            </w:r>
          </w:p>
        </w:tc>
      </w:tr>
      <w:tr w:rsidR="004C0A3E" w:rsidRPr="004C0A3E" w14:paraId="07739F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CB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839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90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2213989.39</w:t>
            </w:r>
          </w:p>
        </w:tc>
      </w:tr>
      <w:tr w:rsidR="004C0A3E" w:rsidRPr="004C0A3E" w14:paraId="345BB7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99A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76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C0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2213981.67</w:t>
            </w:r>
          </w:p>
        </w:tc>
      </w:tr>
      <w:tr w:rsidR="004C0A3E" w:rsidRPr="004C0A3E" w14:paraId="53DD7A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DC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7E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40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2213975.15</w:t>
            </w:r>
          </w:p>
        </w:tc>
      </w:tr>
      <w:tr w:rsidR="004C0A3E" w:rsidRPr="004C0A3E" w14:paraId="609CDB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A4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33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D2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2213967.81</w:t>
            </w:r>
          </w:p>
        </w:tc>
      </w:tr>
      <w:tr w:rsidR="004C0A3E" w:rsidRPr="004C0A3E" w14:paraId="4F7EA8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DB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63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601107.26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4AB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2213962.79</w:t>
            </w:r>
          </w:p>
        </w:tc>
      </w:tr>
      <w:tr w:rsidR="004C0A3E" w:rsidRPr="004C0A3E" w14:paraId="4A179E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FA2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ED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601101.04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C4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2213956.48</w:t>
            </w:r>
          </w:p>
        </w:tc>
      </w:tr>
      <w:tr w:rsidR="004C0A3E" w:rsidRPr="004C0A3E" w14:paraId="38659F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BB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8E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50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2213952.90</w:t>
            </w:r>
          </w:p>
        </w:tc>
      </w:tr>
      <w:tr w:rsidR="004C0A3E" w:rsidRPr="004C0A3E" w14:paraId="14D4B4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BAA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05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086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2213953.13</w:t>
            </w:r>
          </w:p>
        </w:tc>
      </w:tr>
      <w:tr w:rsidR="004C0A3E" w:rsidRPr="004C0A3E" w14:paraId="1C229E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37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B5D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4F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2213952.78</w:t>
            </w:r>
          </w:p>
        </w:tc>
      </w:tr>
      <w:tr w:rsidR="004C0A3E" w:rsidRPr="004C0A3E" w14:paraId="4812C6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356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06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77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2213950.42</w:t>
            </w:r>
          </w:p>
        </w:tc>
      </w:tr>
      <w:tr w:rsidR="004C0A3E" w:rsidRPr="004C0A3E" w14:paraId="1200F8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F5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FD0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4B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2213947.24</w:t>
            </w:r>
          </w:p>
        </w:tc>
      </w:tr>
      <w:tr w:rsidR="004C0A3E" w:rsidRPr="004C0A3E" w14:paraId="1E1629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CC5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E8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29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2213945.03</w:t>
            </w:r>
          </w:p>
        </w:tc>
      </w:tr>
      <w:tr w:rsidR="004C0A3E" w:rsidRPr="004C0A3E" w14:paraId="5B1F29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34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A8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8CF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2213942.55</w:t>
            </w:r>
          </w:p>
        </w:tc>
      </w:tr>
      <w:tr w:rsidR="004C0A3E" w:rsidRPr="004C0A3E" w14:paraId="070EAD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778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39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601071.43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B10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2213942.50</w:t>
            </w:r>
          </w:p>
        </w:tc>
      </w:tr>
      <w:tr w:rsidR="004C0A3E" w:rsidRPr="004C0A3E" w14:paraId="01FAE8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4F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DB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F7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2213941.94</w:t>
            </w:r>
          </w:p>
        </w:tc>
      </w:tr>
      <w:tr w:rsidR="004C0A3E" w:rsidRPr="004C0A3E" w14:paraId="623F55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B2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BA7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601067.53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55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2213939.88</w:t>
            </w:r>
          </w:p>
        </w:tc>
      </w:tr>
      <w:tr w:rsidR="004C0A3E" w:rsidRPr="004C0A3E" w14:paraId="4E563D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F1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31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8DD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2213939.53</w:t>
            </w:r>
          </w:p>
        </w:tc>
      </w:tr>
      <w:tr w:rsidR="004C0A3E" w:rsidRPr="004C0A3E" w14:paraId="62A42C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B6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289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31E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2213941.49</w:t>
            </w:r>
          </w:p>
        </w:tc>
      </w:tr>
      <w:tr w:rsidR="004C0A3E" w:rsidRPr="004C0A3E" w14:paraId="4F2454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81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0B9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601058.19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9F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2213941.66</w:t>
            </w:r>
          </w:p>
        </w:tc>
      </w:tr>
      <w:tr w:rsidR="004C0A3E" w:rsidRPr="004C0A3E" w14:paraId="0B3632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E8B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57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5D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2213940.63</w:t>
            </w:r>
          </w:p>
        </w:tc>
      </w:tr>
      <w:tr w:rsidR="004C0A3E" w:rsidRPr="004C0A3E" w14:paraId="1EBBEE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AF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598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CEA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2213938.04</w:t>
            </w:r>
          </w:p>
        </w:tc>
      </w:tr>
      <w:tr w:rsidR="004C0A3E" w:rsidRPr="004C0A3E" w14:paraId="37BC99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E6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C6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36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2213934.05</w:t>
            </w:r>
          </w:p>
        </w:tc>
      </w:tr>
      <w:tr w:rsidR="004C0A3E" w:rsidRPr="004C0A3E" w14:paraId="04DACB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95E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471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17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2213930.35</w:t>
            </w:r>
          </w:p>
        </w:tc>
      </w:tr>
      <w:tr w:rsidR="004C0A3E" w:rsidRPr="004C0A3E" w14:paraId="5D252A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83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19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83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2213929.60</w:t>
            </w:r>
          </w:p>
        </w:tc>
      </w:tr>
      <w:tr w:rsidR="004C0A3E" w:rsidRPr="004C0A3E" w14:paraId="3DF79E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90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C5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601046.15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BC2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2213928.85</w:t>
            </w:r>
          </w:p>
        </w:tc>
      </w:tr>
      <w:tr w:rsidR="004C0A3E" w:rsidRPr="004C0A3E" w14:paraId="144DE9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2A9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D6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601043.09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EF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2213925.63</w:t>
            </w:r>
          </w:p>
        </w:tc>
      </w:tr>
      <w:tr w:rsidR="004C0A3E" w:rsidRPr="004C0A3E" w14:paraId="02C022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64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64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11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2213922.55</w:t>
            </w:r>
          </w:p>
        </w:tc>
      </w:tr>
      <w:tr w:rsidR="004C0A3E" w:rsidRPr="004C0A3E" w14:paraId="25341A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55B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04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37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2213920.65</w:t>
            </w:r>
          </w:p>
        </w:tc>
      </w:tr>
      <w:tr w:rsidR="004C0A3E" w:rsidRPr="004C0A3E" w14:paraId="3033AA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C5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F03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56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2213920.15</w:t>
            </w:r>
          </w:p>
        </w:tc>
      </w:tr>
      <w:tr w:rsidR="004C0A3E" w:rsidRPr="004C0A3E" w14:paraId="0A46C3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92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F6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1CA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2213919.71</w:t>
            </w:r>
          </w:p>
        </w:tc>
      </w:tr>
      <w:tr w:rsidR="004C0A3E" w:rsidRPr="004C0A3E" w14:paraId="3C779D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5F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CEE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601016.09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C0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2213918.83</w:t>
            </w:r>
          </w:p>
        </w:tc>
      </w:tr>
      <w:tr w:rsidR="004C0A3E" w:rsidRPr="004C0A3E" w14:paraId="6AB614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76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41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8E8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2213917.53</w:t>
            </w:r>
          </w:p>
        </w:tc>
      </w:tr>
      <w:tr w:rsidR="004C0A3E" w:rsidRPr="004C0A3E" w14:paraId="684587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82D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66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2A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2213915.83</w:t>
            </w:r>
          </w:p>
        </w:tc>
      </w:tr>
      <w:tr w:rsidR="004C0A3E" w:rsidRPr="004C0A3E" w14:paraId="5B6E1D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D66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F9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44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2213912.62</w:t>
            </w:r>
          </w:p>
        </w:tc>
      </w:tr>
      <w:tr w:rsidR="004C0A3E" w:rsidRPr="004C0A3E" w14:paraId="550227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4F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0C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A15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2213910.14</w:t>
            </w:r>
          </w:p>
        </w:tc>
      </w:tr>
      <w:tr w:rsidR="004C0A3E" w:rsidRPr="004C0A3E" w14:paraId="052476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A6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30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28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2213907.83</w:t>
            </w:r>
          </w:p>
        </w:tc>
      </w:tr>
      <w:tr w:rsidR="004C0A3E" w:rsidRPr="004C0A3E" w14:paraId="641939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EC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F27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5C1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2213906.80</w:t>
            </w:r>
          </w:p>
        </w:tc>
      </w:tr>
      <w:tr w:rsidR="004C0A3E" w:rsidRPr="004C0A3E" w14:paraId="6C2E87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600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FD5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C84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2213906.62</w:t>
            </w:r>
          </w:p>
        </w:tc>
      </w:tr>
      <w:tr w:rsidR="004C0A3E" w:rsidRPr="004C0A3E" w14:paraId="7CF798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7D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CB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01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2213906.50</w:t>
            </w:r>
          </w:p>
        </w:tc>
      </w:tr>
      <w:tr w:rsidR="004C0A3E" w:rsidRPr="004C0A3E" w14:paraId="1684F2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F7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DA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99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2213905.93</w:t>
            </w:r>
          </w:p>
        </w:tc>
      </w:tr>
      <w:tr w:rsidR="004C0A3E" w:rsidRPr="004C0A3E" w14:paraId="753155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55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76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56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2213904.30</w:t>
            </w:r>
          </w:p>
        </w:tc>
      </w:tr>
      <w:tr w:rsidR="004C0A3E" w:rsidRPr="004C0A3E" w14:paraId="260CB1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7FA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27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0E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2213901.16</w:t>
            </w:r>
          </w:p>
        </w:tc>
      </w:tr>
      <w:tr w:rsidR="004C0A3E" w:rsidRPr="004C0A3E" w14:paraId="4B40F9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D6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173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5B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2213899.45</w:t>
            </w:r>
          </w:p>
        </w:tc>
      </w:tr>
      <w:tr w:rsidR="004C0A3E" w:rsidRPr="004C0A3E" w14:paraId="551404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317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C2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600969.65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F7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2213898.97</w:t>
            </w:r>
          </w:p>
        </w:tc>
      </w:tr>
      <w:tr w:rsidR="004C0A3E" w:rsidRPr="004C0A3E" w14:paraId="015D38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BA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47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600966.58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7A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2213902.33</w:t>
            </w:r>
          </w:p>
        </w:tc>
      </w:tr>
      <w:tr w:rsidR="004C0A3E" w:rsidRPr="004C0A3E" w14:paraId="084419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F94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E2C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EC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2213904.75</w:t>
            </w:r>
          </w:p>
        </w:tc>
      </w:tr>
      <w:tr w:rsidR="004C0A3E" w:rsidRPr="004C0A3E" w14:paraId="205B3F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0E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D5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BB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2213905.33</w:t>
            </w:r>
          </w:p>
        </w:tc>
      </w:tr>
      <w:tr w:rsidR="004C0A3E" w:rsidRPr="004C0A3E" w14:paraId="5C2C6A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B3B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0B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20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2213905.03</w:t>
            </w:r>
          </w:p>
        </w:tc>
      </w:tr>
      <w:tr w:rsidR="004C0A3E" w:rsidRPr="004C0A3E" w14:paraId="0D2DB8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C2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597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20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2213905.31</w:t>
            </w:r>
          </w:p>
        </w:tc>
      </w:tr>
      <w:tr w:rsidR="004C0A3E" w:rsidRPr="004C0A3E" w14:paraId="568EC4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9A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8A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653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2213907.03</w:t>
            </w:r>
          </w:p>
        </w:tc>
      </w:tr>
      <w:tr w:rsidR="004C0A3E" w:rsidRPr="004C0A3E" w14:paraId="191249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BAF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BA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60F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2213909.21</w:t>
            </w:r>
          </w:p>
        </w:tc>
      </w:tr>
      <w:tr w:rsidR="004C0A3E" w:rsidRPr="004C0A3E" w14:paraId="4FEF22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81F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F46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4ED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2213910.73</w:t>
            </w:r>
          </w:p>
        </w:tc>
      </w:tr>
      <w:tr w:rsidR="004C0A3E" w:rsidRPr="004C0A3E" w14:paraId="6EAFCA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55F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37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98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2213910.94</w:t>
            </w:r>
          </w:p>
        </w:tc>
      </w:tr>
      <w:tr w:rsidR="004C0A3E" w:rsidRPr="004C0A3E" w14:paraId="007EDD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FC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96E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0E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2213911.80</w:t>
            </w:r>
          </w:p>
        </w:tc>
      </w:tr>
      <w:tr w:rsidR="004C0A3E" w:rsidRPr="004C0A3E" w14:paraId="7B72C9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21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9EE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F13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2213913.16</w:t>
            </w:r>
          </w:p>
        </w:tc>
      </w:tr>
      <w:tr w:rsidR="004C0A3E" w:rsidRPr="004C0A3E" w14:paraId="16F5A4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2B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87D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E9A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2213913.97</w:t>
            </w:r>
          </w:p>
        </w:tc>
      </w:tr>
      <w:tr w:rsidR="004C0A3E" w:rsidRPr="004C0A3E" w14:paraId="008747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D2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B2D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846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2213916.24</w:t>
            </w:r>
          </w:p>
        </w:tc>
      </w:tr>
      <w:tr w:rsidR="004C0A3E" w:rsidRPr="004C0A3E" w14:paraId="5D7610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E7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6D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F04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2213919.06</w:t>
            </w:r>
          </w:p>
        </w:tc>
      </w:tr>
      <w:tr w:rsidR="004C0A3E" w:rsidRPr="004C0A3E" w14:paraId="6DFE9C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5B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8EF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F9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2213922.40</w:t>
            </w:r>
          </w:p>
        </w:tc>
      </w:tr>
      <w:tr w:rsidR="004C0A3E" w:rsidRPr="004C0A3E" w14:paraId="07E67D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5D6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25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99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2213925.17</w:t>
            </w:r>
          </w:p>
        </w:tc>
      </w:tr>
      <w:tr w:rsidR="004C0A3E" w:rsidRPr="004C0A3E" w14:paraId="1F8741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3E8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D5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FD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2213926.44</w:t>
            </w:r>
          </w:p>
        </w:tc>
      </w:tr>
      <w:tr w:rsidR="004C0A3E" w:rsidRPr="004C0A3E" w14:paraId="7496B5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50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16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022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2213928.56</w:t>
            </w:r>
          </w:p>
        </w:tc>
      </w:tr>
      <w:tr w:rsidR="004C0A3E" w:rsidRPr="004C0A3E" w14:paraId="7897BF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F3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EC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87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2213930.84</w:t>
            </w:r>
          </w:p>
        </w:tc>
      </w:tr>
      <w:tr w:rsidR="004C0A3E" w:rsidRPr="004C0A3E" w14:paraId="2F009B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1DF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97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8DC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2213933.25</w:t>
            </w:r>
          </w:p>
        </w:tc>
      </w:tr>
      <w:tr w:rsidR="004C0A3E" w:rsidRPr="004C0A3E" w14:paraId="37321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5F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71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600903.71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62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2213936.92</w:t>
            </w:r>
          </w:p>
        </w:tc>
      </w:tr>
      <w:tr w:rsidR="004C0A3E" w:rsidRPr="004C0A3E" w14:paraId="2B633C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00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E7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37E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2213938.44</w:t>
            </w:r>
          </w:p>
        </w:tc>
      </w:tr>
      <w:tr w:rsidR="004C0A3E" w:rsidRPr="004C0A3E" w14:paraId="329AD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56F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09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89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2213936.90</w:t>
            </w:r>
          </w:p>
        </w:tc>
      </w:tr>
      <w:tr w:rsidR="004C0A3E" w:rsidRPr="004C0A3E" w14:paraId="5A11C7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C0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1D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77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2213936.13</w:t>
            </w:r>
          </w:p>
        </w:tc>
      </w:tr>
      <w:tr w:rsidR="004C0A3E" w:rsidRPr="004C0A3E" w14:paraId="1CBEF3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48F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C96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15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2213936.11</w:t>
            </w:r>
          </w:p>
        </w:tc>
      </w:tr>
      <w:tr w:rsidR="004C0A3E" w:rsidRPr="004C0A3E" w14:paraId="7845BD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3F3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58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5AA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2213936.98</w:t>
            </w:r>
          </w:p>
        </w:tc>
      </w:tr>
      <w:tr w:rsidR="004C0A3E" w:rsidRPr="004C0A3E" w14:paraId="38877A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A74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09C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4F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2213938.84</w:t>
            </w:r>
          </w:p>
        </w:tc>
      </w:tr>
      <w:tr w:rsidR="004C0A3E" w:rsidRPr="004C0A3E" w14:paraId="32C7B5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6EE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6C0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EBF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2213940.59</w:t>
            </w:r>
          </w:p>
        </w:tc>
      </w:tr>
      <w:tr w:rsidR="004C0A3E" w:rsidRPr="004C0A3E" w14:paraId="22197C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36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87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9AA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2213941.13</w:t>
            </w:r>
          </w:p>
        </w:tc>
      </w:tr>
      <w:tr w:rsidR="004C0A3E" w:rsidRPr="004C0A3E" w14:paraId="6F37C7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AE4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F3A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48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2213943.76</w:t>
            </w:r>
          </w:p>
        </w:tc>
      </w:tr>
      <w:tr w:rsidR="004C0A3E" w:rsidRPr="004C0A3E" w14:paraId="0DF777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07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08C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45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2213947.09</w:t>
            </w:r>
          </w:p>
        </w:tc>
      </w:tr>
      <w:tr w:rsidR="004C0A3E" w:rsidRPr="004C0A3E" w14:paraId="4C32D0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E9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807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F54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2213948.42</w:t>
            </w:r>
          </w:p>
        </w:tc>
      </w:tr>
      <w:tr w:rsidR="004C0A3E" w:rsidRPr="004C0A3E" w14:paraId="22E9C1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E7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5A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16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2213949.55</w:t>
            </w:r>
          </w:p>
        </w:tc>
      </w:tr>
      <w:tr w:rsidR="004C0A3E" w:rsidRPr="004C0A3E" w14:paraId="0A5A74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14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0CA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26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2213955.58</w:t>
            </w:r>
          </w:p>
        </w:tc>
      </w:tr>
      <w:tr w:rsidR="004C0A3E" w:rsidRPr="004C0A3E" w14:paraId="3679E1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37C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9A9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D2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2213960.07</w:t>
            </w:r>
          </w:p>
        </w:tc>
      </w:tr>
      <w:tr w:rsidR="004C0A3E" w:rsidRPr="004C0A3E" w14:paraId="4D982F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4BD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EC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F6D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2213962.58</w:t>
            </w:r>
          </w:p>
        </w:tc>
      </w:tr>
      <w:tr w:rsidR="004C0A3E" w:rsidRPr="004C0A3E" w14:paraId="41647A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AD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FD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2F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2213971.90</w:t>
            </w:r>
          </w:p>
        </w:tc>
      </w:tr>
      <w:tr w:rsidR="004C0A3E" w:rsidRPr="004C0A3E" w14:paraId="420428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C0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09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1A0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2213978.19</w:t>
            </w:r>
          </w:p>
        </w:tc>
      </w:tr>
      <w:tr w:rsidR="004C0A3E" w:rsidRPr="004C0A3E" w14:paraId="0B1EC0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CF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89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7A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2213985.54</w:t>
            </w:r>
          </w:p>
        </w:tc>
      </w:tr>
      <w:tr w:rsidR="004C0A3E" w:rsidRPr="004C0A3E" w14:paraId="1363E6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AA4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CB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DB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2213991.17</w:t>
            </w:r>
          </w:p>
        </w:tc>
      </w:tr>
      <w:tr w:rsidR="004C0A3E" w:rsidRPr="004C0A3E" w14:paraId="544B6F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E8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F90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D6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2213994.90</w:t>
            </w:r>
          </w:p>
        </w:tc>
      </w:tr>
      <w:tr w:rsidR="004C0A3E" w:rsidRPr="004C0A3E" w14:paraId="1A0F1E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92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85A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1C9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2213998.17</w:t>
            </w:r>
          </w:p>
        </w:tc>
      </w:tr>
      <w:tr w:rsidR="004C0A3E" w:rsidRPr="004C0A3E" w14:paraId="7335A9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6E9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C1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03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2214001.05</w:t>
            </w:r>
          </w:p>
        </w:tc>
      </w:tr>
      <w:tr w:rsidR="004C0A3E" w:rsidRPr="004C0A3E" w14:paraId="7697B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5D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C9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6A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2214003.25</w:t>
            </w:r>
          </w:p>
        </w:tc>
      </w:tr>
      <w:tr w:rsidR="004C0A3E" w:rsidRPr="004C0A3E" w14:paraId="4AE78F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6D2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4DD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B4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2214008.01</w:t>
            </w:r>
          </w:p>
        </w:tc>
      </w:tr>
      <w:tr w:rsidR="004C0A3E" w:rsidRPr="004C0A3E" w14:paraId="53A9C6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7D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CEC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3E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2214010.14</w:t>
            </w:r>
          </w:p>
        </w:tc>
      </w:tr>
      <w:tr w:rsidR="004C0A3E" w:rsidRPr="004C0A3E" w14:paraId="50C849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2F2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67B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23E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2214012.72</w:t>
            </w:r>
          </w:p>
        </w:tc>
      </w:tr>
      <w:tr w:rsidR="004C0A3E" w:rsidRPr="004C0A3E" w14:paraId="14C593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99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F4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24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2214015.25</w:t>
            </w:r>
          </w:p>
        </w:tc>
      </w:tr>
      <w:tr w:rsidR="004C0A3E" w:rsidRPr="004C0A3E" w14:paraId="77FD5A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3C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B55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DF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2214018.63</w:t>
            </w:r>
          </w:p>
        </w:tc>
      </w:tr>
      <w:tr w:rsidR="004C0A3E" w:rsidRPr="004C0A3E" w14:paraId="5EAE1E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271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4E9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8F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2214018.67</w:t>
            </w:r>
          </w:p>
        </w:tc>
      </w:tr>
      <w:tr w:rsidR="004C0A3E" w:rsidRPr="004C0A3E" w14:paraId="036826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78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7E7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600920.10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EE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2214015.92</w:t>
            </w:r>
          </w:p>
        </w:tc>
      </w:tr>
      <w:tr w:rsidR="004C0A3E" w:rsidRPr="004C0A3E" w14:paraId="2B99BB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C7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5A8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D17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2214015.21</w:t>
            </w:r>
          </w:p>
        </w:tc>
      </w:tr>
      <w:tr w:rsidR="004C0A3E" w:rsidRPr="004C0A3E" w14:paraId="716EBD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12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89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9E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2214015.10</w:t>
            </w:r>
          </w:p>
        </w:tc>
      </w:tr>
      <w:tr w:rsidR="004C0A3E" w:rsidRPr="004C0A3E" w14:paraId="3F78CA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D8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210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9B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2214016.47</w:t>
            </w:r>
          </w:p>
        </w:tc>
      </w:tr>
      <w:tr w:rsidR="004C0A3E" w:rsidRPr="004C0A3E" w14:paraId="142350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24B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34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24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2214018.72</w:t>
            </w:r>
          </w:p>
        </w:tc>
      </w:tr>
      <w:tr w:rsidR="004C0A3E" w:rsidRPr="004C0A3E" w14:paraId="27D33A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8B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47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0AE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2214022.04</w:t>
            </w:r>
          </w:p>
        </w:tc>
      </w:tr>
      <w:tr w:rsidR="004C0A3E" w:rsidRPr="004C0A3E" w14:paraId="782BBC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56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7D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EF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2214026.38</w:t>
            </w:r>
          </w:p>
        </w:tc>
      </w:tr>
      <w:tr w:rsidR="004C0A3E" w:rsidRPr="004C0A3E" w14:paraId="6B184A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9E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429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24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2214029.01</w:t>
            </w:r>
          </w:p>
        </w:tc>
      </w:tr>
      <w:tr w:rsidR="004C0A3E" w:rsidRPr="004C0A3E" w14:paraId="036713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6FB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32E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397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2214030.85</w:t>
            </w:r>
          </w:p>
        </w:tc>
      </w:tr>
      <w:tr w:rsidR="004C0A3E" w:rsidRPr="004C0A3E" w14:paraId="5F0E8A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39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D8A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600937.00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40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2214033.11</w:t>
            </w:r>
          </w:p>
        </w:tc>
      </w:tr>
      <w:tr w:rsidR="004C0A3E" w:rsidRPr="004C0A3E" w14:paraId="7FE487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0C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D00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32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2214034.53</w:t>
            </w:r>
          </w:p>
        </w:tc>
      </w:tr>
      <w:tr w:rsidR="004C0A3E" w:rsidRPr="004C0A3E" w14:paraId="3206AD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E78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B9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4F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2214036.94</w:t>
            </w:r>
          </w:p>
        </w:tc>
      </w:tr>
      <w:tr w:rsidR="004C0A3E" w:rsidRPr="004C0A3E" w14:paraId="644E23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A9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376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1EF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2214040.77</w:t>
            </w:r>
          </w:p>
        </w:tc>
      </w:tr>
      <w:tr w:rsidR="004C0A3E" w:rsidRPr="004C0A3E" w14:paraId="437DE4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4A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50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0A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2214045.69</w:t>
            </w:r>
          </w:p>
        </w:tc>
      </w:tr>
      <w:tr w:rsidR="004C0A3E" w:rsidRPr="004C0A3E" w14:paraId="52BD20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E05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1F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4B8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2214048.25</w:t>
            </w:r>
          </w:p>
        </w:tc>
      </w:tr>
      <w:tr w:rsidR="004C0A3E" w:rsidRPr="004C0A3E" w14:paraId="6ACEBE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692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D7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DA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2214060.27</w:t>
            </w:r>
          </w:p>
        </w:tc>
      </w:tr>
      <w:tr w:rsidR="004C0A3E" w:rsidRPr="004C0A3E" w14:paraId="21BE5A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1B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EC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D7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2214059.81</w:t>
            </w:r>
          </w:p>
        </w:tc>
      </w:tr>
      <w:tr w:rsidR="004C0A3E" w:rsidRPr="004C0A3E" w14:paraId="435C75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191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7E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7B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2214057.84</w:t>
            </w:r>
          </w:p>
        </w:tc>
      </w:tr>
      <w:tr w:rsidR="004C0A3E" w:rsidRPr="004C0A3E" w14:paraId="410E1B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75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A7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78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2214053.97</w:t>
            </w:r>
          </w:p>
        </w:tc>
      </w:tr>
      <w:tr w:rsidR="004C0A3E" w:rsidRPr="004C0A3E" w14:paraId="7FC32B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B4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03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EE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2214049.69</w:t>
            </w:r>
          </w:p>
        </w:tc>
      </w:tr>
      <w:tr w:rsidR="004C0A3E" w:rsidRPr="004C0A3E" w14:paraId="02FE91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49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0E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00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2214044.92</w:t>
            </w:r>
          </w:p>
        </w:tc>
      </w:tr>
      <w:tr w:rsidR="004C0A3E" w:rsidRPr="004C0A3E" w14:paraId="61024A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C3B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D7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32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2214037.48</w:t>
            </w:r>
          </w:p>
        </w:tc>
      </w:tr>
      <w:tr w:rsidR="004C0A3E" w:rsidRPr="004C0A3E" w14:paraId="1D88B5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0E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41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8B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2214030.03</w:t>
            </w:r>
          </w:p>
        </w:tc>
      </w:tr>
      <w:tr w:rsidR="004C0A3E" w:rsidRPr="004C0A3E" w14:paraId="41CD88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784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51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02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2214025.80</w:t>
            </w:r>
          </w:p>
        </w:tc>
      </w:tr>
      <w:tr w:rsidR="004C0A3E" w:rsidRPr="004C0A3E" w14:paraId="3F1F73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D62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B52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65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2214021.45</w:t>
            </w:r>
          </w:p>
        </w:tc>
      </w:tr>
      <w:tr w:rsidR="004C0A3E" w:rsidRPr="004C0A3E" w14:paraId="550DD8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0C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50F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948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2214018.70</w:t>
            </w:r>
          </w:p>
        </w:tc>
      </w:tr>
      <w:tr w:rsidR="004C0A3E" w:rsidRPr="004C0A3E" w14:paraId="31707E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E1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F2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F7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2214016.01</w:t>
            </w:r>
          </w:p>
        </w:tc>
      </w:tr>
      <w:tr w:rsidR="004C0A3E" w:rsidRPr="004C0A3E" w14:paraId="75E681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7E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FA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B3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2214012.94</w:t>
            </w:r>
          </w:p>
        </w:tc>
      </w:tr>
      <w:tr w:rsidR="004C0A3E" w:rsidRPr="004C0A3E" w14:paraId="11AD31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00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EF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04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2214010.59</w:t>
            </w:r>
          </w:p>
        </w:tc>
      </w:tr>
      <w:tr w:rsidR="004C0A3E" w:rsidRPr="004C0A3E" w14:paraId="10E911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E7B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CA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600925.37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8B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2214005.88</w:t>
            </w:r>
          </w:p>
        </w:tc>
      </w:tr>
      <w:tr w:rsidR="004C0A3E" w:rsidRPr="004C0A3E" w14:paraId="6BE709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0C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961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600923.37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67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2214002.88</w:t>
            </w:r>
          </w:p>
        </w:tc>
      </w:tr>
      <w:tr w:rsidR="004C0A3E" w:rsidRPr="004C0A3E" w14:paraId="6BDFA5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0B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C5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600920.35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1C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2214000.13</w:t>
            </w:r>
          </w:p>
        </w:tc>
      </w:tr>
      <w:tr w:rsidR="004C0A3E" w:rsidRPr="004C0A3E" w14:paraId="0C43C6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3A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AB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8B0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2213996.49</w:t>
            </w:r>
          </w:p>
        </w:tc>
      </w:tr>
      <w:tr w:rsidR="004C0A3E" w:rsidRPr="004C0A3E" w14:paraId="44A38D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351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77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662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2213994.14</w:t>
            </w:r>
          </w:p>
        </w:tc>
      </w:tr>
      <w:tr w:rsidR="004C0A3E" w:rsidRPr="004C0A3E" w14:paraId="5574C7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5B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69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707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2213992.01</w:t>
            </w:r>
          </w:p>
        </w:tc>
      </w:tr>
      <w:tr w:rsidR="004C0A3E" w:rsidRPr="004C0A3E" w14:paraId="14A12B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CD3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4CA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E3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2213989.16</w:t>
            </w:r>
          </w:p>
        </w:tc>
      </w:tr>
      <w:tr w:rsidR="004C0A3E" w:rsidRPr="004C0A3E" w14:paraId="308F9E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15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B0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CAA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2213985.90</w:t>
            </w:r>
          </w:p>
        </w:tc>
      </w:tr>
      <w:tr w:rsidR="004C0A3E" w:rsidRPr="004C0A3E" w14:paraId="14F02D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806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8B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2D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2213980.85</w:t>
            </w:r>
          </w:p>
        </w:tc>
      </w:tr>
      <w:tr w:rsidR="004C0A3E" w:rsidRPr="004C0A3E" w14:paraId="4C3E53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BA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61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28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2213975.35</w:t>
            </w:r>
          </w:p>
        </w:tc>
      </w:tr>
      <w:tr w:rsidR="004C0A3E" w:rsidRPr="004C0A3E" w14:paraId="3702A5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122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DC6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3D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2213970.78</w:t>
            </w:r>
          </w:p>
        </w:tc>
      </w:tr>
      <w:tr w:rsidR="004C0A3E" w:rsidRPr="004C0A3E" w14:paraId="113102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6E6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78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A2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2213967.68</w:t>
            </w:r>
          </w:p>
        </w:tc>
      </w:tr>
      <w:tr w:rsidR="004C0A3E" w:rsidRPr="004C0A3E" w14:paraId="4E7B2D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6B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6E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2B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2213962.88</w:t>
            </w:r>
          </w:p>
        </w:tc>
      </w:tr>
      <w:tr w:rsidR="004C0A3E" w:rsidRPr="004C0A3E" w14:paraId="05F282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9F5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2F9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600913.57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3F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2213958.15</w:t>
            </w:r>
          </w:p>
        </w:tc>
      </w:tr>
      <w:tr w:rsidR="004C0A3E" w:rsidRPr="004C0A3E" w14:paraId="2EDCC9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A25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5C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2F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2213953.76</w:t>
            </w:r>
          </w:p>
        </w:tc>
      </w:tr>
      <w:tr w:rsidR="004C0A3E" w:rsidRPr="004C0A3E" w14:paraId="7B7BAC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2C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F2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C06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2213947.90</w:t>
            </w:r>
          </w:p>
        </w:tc>
      </w:tr>
      <w:tr w:rsidR="004C0A3E" w:rsidRPr="004C0A3E" w14:paraId="704668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D82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DE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AF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2213942.58</w:t>
            </w:r>
          </w:p>
        </w:tc>
      </w:tr>
      <w:tr w:rsidR="004C0A3E" w:rsidRPr="004C0A3E" w14:paraId="623F41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C2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406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A30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2213937.25</w:t>
            </w:r>
          </w:p>
        </w:tc>
      </w:tr>
      <w:tr w:rsidR="004C0A3E" w:rsidRPr="004C0A3E" w14:paraId="78A05E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5F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E16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F8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2213932.13</w:t>
            </w:r>
          </w:p>
        </w:tc>
      </w:tr>
      <w:tr w:rsidR="004C0A3E" w:rsidRPr="004C0A3E" w14:paraId="56D871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9FE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E1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BFF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2213928.34</w:t>
            </w:r>
          </w:p>
        </w:tc>
      </w:tr>
      <w:tr w:rsidR="004C0A3E" w:rsidRPr="004C0A3E" w14:paraId="2BE384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08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820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4E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2213925.54</w:t>
            </w:r>
          </w:p>
        </w:tc>
      </w:tr>
      <w:tr w:rsidR="004C0A3E" w:rsidRPr="004C0A3E" w14:paraId="58AF3A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AEA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2AF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01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2213921.32</w:t>
            </w:r>
          </w:p>
        </w:tc>
      </w:tr>
      <w:tr w:rsidR="004C0A3E" w:rsidRPr="004C0A3E" w14:paraId="78FE00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AF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07A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AB4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2213917.05</w:t>
            </w:r>
          </w:p>
        </w:tc>
      </w:tr>
      <w:tr w:rsidR="004C0A3E" w:rsidRPr="004C0A3E" w14:paraId="6D3F1E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8E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051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E2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2213914.10</w:t>
            </w:r>
          </w:p>
        </w:tc>
      </w:tr>
      <w:tr w:rsidR="004C0A3E" w:rsidRPr="004C0A3E" w14:paraId="57EDB8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29F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6FC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E7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2213911.99</w:t>
            </w:r>
          </w:p>
        </w:tc>
      </w:tr>
      <w:tr w:rsidR="004C0A3E" w:rsidRPr="004C0A3E" w14:paraId="3F6607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BA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01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43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2213910.92</w:t>
            </w:r>
          </w:p>
        </w:tc>
      </w:tr>
      <w:tr w:rsidR="004C0A3E" w:rsidRPr="004C0A3E" w14:paraId="26E5E9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08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32B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97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2213910.81</w:t>
            </w:r>
          </w:p>
        </w:tc>
      </w:tr>
      <w:tr w:rsidR="004C0A3E" w:rsidRPr="004C0A3E" w14:paraId="16477B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8F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E7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AB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2213911.33</w:t>
            </w:r>
          </w:p>
        </w:tc>
      </w:tr>
      <w:tr w:rsidR="004C0A3E" w:rsidRPr="004C0A3E" w14:paraId="5DEFBD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76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C85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C57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2213912.19</w:t>
            </w:r>
          </w:p>
        </w:tc>
      </w:tr>
      <w:tr w:rsidR="004C0A3E" w:rsidRPr="004C0A3E" w14:paraId="32C4A1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CD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E9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32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2213913.63</w:t>
            </w:r>
          </w:p>
        </w:tc>
      </w:tr>
      <w:tr w:rsidR="004C0A3E" w:rsidRPr="004C0A3E" w14:paraId="34A617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29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E7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819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2213921.04</w:t>
            </w:r>
          </w:p>
        </w:tc>
      </w:tr>
      <w:tr w:rsidR="004C0A3E" w:rsidRPr="004C0A3E" w14:paraId="63FD98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826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08A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FC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2213923.01</w:t>
            </w:r>
          </w:p>
        </w:tc>
      </w:tr>
      <w:tr w:rsidR="004C0A3E" w:rsidRPr="004C0A3E" w14:paraId="17EEBD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CE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93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E70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2213923.73</w:t>
            </w:r>
          </w:p>
        </w:tc>
      </w:tr>
      <w:tr w:rsidR="004C0A3E" w:rsidRPr="004C0A3E" w14:paraId="4D831D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6A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8C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91D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2213924.77</w:t>
            </w:r>
          </w:p>
        </w:tc>
      </w:tr>
      <w:tr w:rsidR="004C0A3E" w:rsidRPr="004C0A3E" w14:paraId="219AD8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DD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78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FDD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2213926.03</w:t>
            </w:r>
          </w:p>
        </w:tc>
      </w:tr>
      <w:tr w:rsidR="004C0A3E" w:rsidRPr="004C0A3E" w14:paraId="6294B2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8D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61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05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2213927.76</w:t>
            </w:r>
          </w:p>
        </w:tc>
      </w:tr>
      <w:tr w:rsidR="004C0A3E" w:rsidRPr="004C0A3E" w14:paraId="66E390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F32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07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AC0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2213929.52</w:t>
            </w:r>
          </w:p>
        </w:tc>
      </w:tr>
      <w:tr w:rsidR="004C0A3E" w:rsidRPr="004C0A3E" w14:paraId="1CAD44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A4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0C3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9F3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2213930.23</w:t>
            </w:r>
          </w:p>
        </w:tc>
      </w:tr>
      <w:tr w:rsidR="004C0A3E" w:rsidRPr="004C0A3E" w14:paraId="5B8B95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3B2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07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1D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2213931.37</w:t>
            </w:r>
          </w:p>
        </w:tc>
      </w:tr>
      <w:tr w:rsidR="004C0A3E" w:rsidRPr="004C0A3E" w14:paraId="3698BC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15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68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5A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2213933.72</w:t>
            </w:r>
          </w:p>
        </w:tc>
      </w:tr>
      <w:tr w:rsidR="004C0A3E" w:rsidRPr="004C0A3E" w14:paraId="7265E9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3C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F3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AF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2213935.54</w:t>
            </w:r>
          </w:p>
        </w:tc>
      </w:tr>
      <w:tr w:rsidR="004C0A3E" w:rsidRPr="004C0A3E" w14:paraId="044811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8C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2A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C1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2213936.76</w:t>
            </w:r>
          </w:p>
        </w:tc>
      </w:tr>
      <w:tr w:rsidR="004C0A3E" w:rsidRPr="004C0A3E" w14:paraId="3A63CE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B8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063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D7C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2213937.13</w:t>
            </w:r>
          </w:p>
        </w:tc>
      </w:tr>
      <w:tr w:rsidR="004C0A3E" w:rsidRPr="004C0A3E" w14:paraId="71B2DA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CF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AAF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A31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2213937.76</w:t>
            </w:r>
          </w:p>
        </w:tc>
      </w:tr>
      <w:tr w:rsidR="004C0A3E" w:rsidRPr="004C0A3E" w14:paraId="1148E7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196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2F5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0A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2213939.44</w:t>
            </w:r>
          </w:p>
        </w:tc>
      </w:tr>
      <w:tr w:rsidR="004C0A3E" w:rsidRPr="004C0A3E" w14:paraId="1BEE31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4C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34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68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2213941.64</w:t>
            </w:r>
          </w:p>
        </w:tc>
      </w:tr>
      <w:tr w:rsidR="004C0A3E" w:rsidRPr="004C0A3E" w14:paraId="69960C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C5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86A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30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2213943.88</w:t>
            </w:r>
          </w:p>
        </w:tc>
      </w:tr>
      <w:tr w:rsidR="004C0A3E" w:rsidRPr="004C0A3E" w14:paraId="402570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29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07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6D2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2213945.35</w:t>
            </w:r>
          </w:p>
        </w:tc>
      </w:tr>
      <w:tr w:rsidR="004C0A3E" w:rsidRPr="004C0A3E" w14:paraId="6EDF08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78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57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53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2213947.58</w:t>
            </w:r>
          </w:p>
        </w:tc>
      </w:tr>
      <w:tr w:rsidR="004C0A3E" w:rsidRPr="004C0A3E" w14:paraId="306ECC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E10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BC5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1B4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2213950.15</w:t>
            </w:r>
          </w:p>
        </w:tc>
      </w:tr>
      <w:tr w:rsidR="004C0A3E" w:rsidRPr="004C0A3E" w14:paraId="0F1173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F0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E31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68B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2213953.04</w:t>
            </w:r>
          </w:p>
        </w:tc>
      </w:tr>
      <w:tr w:rsidR="004C0A3E" w:rsidRPr="004C0A3E" w14:paraId="043DB4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43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65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072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2213955.97</w:t>
            </w:r>
          </w:p>
        </w:tc>
      </w:tr>
      <w:tr w:rsidR="004C0A3E" w:rsidRPr="004C0A3E" w14:paraId="563BAA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1E1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5E6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AD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2213960.82</w:t>
            </w:r>
          </w:p>
        </w:tc>
      </w:tr>
      <w:tr w:rsidR="004C0A3E" w:rsidRPr="004C0A3E" w14:paraId="51394C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3E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F6D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2EF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2213965.10</w:t>
            </w:r>
          </w:p>
        </w:tc>
      </w:tr>
      <w:tr w:rsidR="004C0A3E" w:rsidRPr="004C0A3E" w14:paraId="1F85BE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11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A7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1C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2213967.50</w:t>
            </w:r>
          </w:p>
        </w:tc>
      </w:tr>
      <w:tr w:rsidR="004C0A3E" w:rsidRPr="004C0A3E" w14:paraId="2CD7A1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082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2EE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601081.09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275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2213971.40</w:t>
            </w:r>
          </w:p>
        </w:tc>
      </w:tr>
      <w:tr w:rsidR="004C0A3E" w:rsidRPr="004C0A3E" w14:paraId="250D87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2D4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12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8AC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2213975.52</w:t>
            </w:r>
          </w:p>
        </w:tc>
      </w:tr>
      <w:tr w:rsidR="004C0A3E" w:rsidRPr="004C0A3E" w14:paraId="379DCC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8A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6A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601095.16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060F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2213983.85</w:t>
            </w:r>
          </w:p>
        </w:tc>
      </w:tr>
      <w:tr w:rsidR="004C0A3E" w:rsidRPr="004C0A3E" w14:paraId="2A0D55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C46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79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C4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2213989.13</w:t>
            </w:r>
          </w:p>
        </w:tc>
      </w:tr>
      <w:tr w:rsidR="004C0A3E" w:rsidRPr="004C0A3E" w14:paraId="72FFB6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800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84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4F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2213996.57</w:t>
            </w:r>
          </w:p>
        </w:tc>
      </w:tr>
      <w:tr w:rsidR="004C0A3E" w:rsidRPr="004C0A3E" w14:paraId="56AAB3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7F6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C97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CA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2214001.04</w:t>
            </w:r>
          </w:p>
        </w:tc>
      </w:tr>
      <w:tr w:rsidR="004C0A3E" w:rsidRPr="004C0A3E" w14:paraId="407DAC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90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5A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3A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2214005.17</w:t>
            </w:r>
          </w:p>
        </w:tc>
      </w:tr>
      <w:tr w:rsidR="004C0A3E" w:rsidRPr="004C0A3E" w14:paraId="473FED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F6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5B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641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2214010.08</w:t>
            </w:r>
          </w:p>
        </w:tc>
      </w:tr>
      <w:tr w:rsidR="004C0A3E" w:rsidRPr="004C0A3E" w14:paraId="4370D8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30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4F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AB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2214018.23</w:t>
            </w:r>
          </w:p>
        </w:tc>
      </w:tr>
      <w:tr w:rsidR="004C0A3E" w:rsidRPr="004C0A3E" w14:paraId="2FD2F0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CB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550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D4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2214025.70</w:t>
            </w:r>
          </w:p>
        </w:tc>
      </w:tr>
      <w:tr w:rsidR="004C0A3E" w:rsidRPr="004C0A3E" w14:paraId="5F6A9D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E9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674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16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2214033.04</w:t>
            </w:r>
          </w:p>
        </w:tc>
      </w:tr>
      <w:tr w:rsidR="004C0A3E" w:rsidRPr="004C0A3E" w14:paraId="3D5C63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BB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AA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C19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2214040.49</w:t>
            </w:r>
          </w:p>
        </w:tc>
      </w:tr>
      <w:tr w:rsidR="004C0A3E" w:rsidRPr="004C0A3E" w14:paraId="171B2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84F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C5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22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2214047.75</w:t>
            </w:r>
          </w:p>
        </w:tc>
      </w:tr>
      <w:tr w:rsidR="004C0A3E" w:rsidRPr="004C0A3E" w14:paraId="2D2EC2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DD9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DB2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0EC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2214054.09</w:t>
            </w:r>
          </w:p>
        </w:tc>
      </w:tr>
      <w:tr w:rsidR="004C0A3E" w:rsidRPr="004C0A3E" w14:paraId="5684C1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595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C4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0D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2214059.86</w:t>
            </w:r>
          </w:p>
        </w:tc>
      </w:tr>
      <w:tr w:rsidR="004C0A3E" w:rsidRPr="004C0A3E" w14:paraId="263A26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74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E3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5E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2214065.05</w:t>
            </w:r>
          </w:p>
        </w:tc>
      </w:tr>
      <w:tr w:rsidR="004C0A3E" w:rsidRPr="004C0A3E" w14:paraId="4F63AE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AA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F2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39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2214069.54</w:t>
            </w:r>
          </w:p>
        </w:tc>
      </w:tr>
      <w:tr w:rsidR="004C0A3E" w:rsidRPr="004C0A3E" w14:paraId="4FA348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D0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DD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93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2214072.65</w:t>
            </w:r>
          </w:p>
        </w:tc>
      </w:tr>
      <w:tr w:rsidR="004C0A3E" w:rsidRPr="004C0A3E" w14:paraId="1AA0C2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7B7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224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9D6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2214075.71</w:t>
            </w:r>
          </w:p>
        </w:tc>
      </w:tr>
      <w:tr w:rsidR="004C0A3E" w:rsidRPr="004C0A3E" w14:paraId="115ABA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46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52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5E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2214081.22</w:t>
            </w:r>
          </w:p>
        </w:tc>
      </w:tr>
      <w:tr w:rsidR="004C0A3E" w:rsidRPr="004C0A3E" w14:paraId="11568C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71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56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26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2214088.02</w:t>
            </w:r>
          </w:p>
        </w:tc>
      </w:tr>
      <w:tr w:rsidR="004C0A3E" w:rsidRPr="004C0A3E" w14:paraId="10DD22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65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96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601088.91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425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2214091.72</w:t>
            </w:r>
          </w:p>
        </w:tc>
      </w:tr>
      <w:tr w:rsidR="004C0A3E" w:rsidRPr="004C0A3E" w14:paraId="4DD24C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93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C0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ECD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2214094.55</w:t>
            </w:r>
          </w:p>
        </w:tc>
      </w:tr>
      <w:tr w:rsidR="004C0A3E" w:rsidRPr="004C0A3E" w14:paraId="73F9CA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1A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27E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98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2214097.42</w:t>
            </w:r>
          </w:p>
        </w:tc>
      </w:tr>
      <w:tr w:rsidR="004C0A3E" w:rsidRPr="004C0A3E" w14:paraId="4D6253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A5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4F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601089.97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AE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2214101.13</w:t>
            </w:r>
          </w:p>
        </w:tc>
      </w:tr>
      <w:tr w:rsidR="004C0A3E" w:rsidRPr="004C0A3E" w14:paraId="133087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DE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C7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846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2214104.93</w:t>
            </w:r>
          </w:p>
        </w:tc>
      </w:tr>
      <w:tr w:rsidR="004C0A3E" w:rsidRPr="004C0A3E" w14:paraId="4FE48C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AD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F9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DD5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2214110.54</w:t>
            </w:r>
          </w:p>
        </w:tc>
      </w:tr>
      <w:tr w:rsidR="004C0A3E" w:rsidRPr="004C0A3E" w14:paraId="28CB11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120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69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AF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2214115.93</w:t>
            </w:r>
          </w:p>
        </w:tc>
      </w:tr>
      <w:tr w:rsidR="004C0A3E" w:rsidRPr="004C0A3E" w14:paraId="7755E3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8A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FC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05B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2214119.45</w:t>
            </w:r>
          </w:p>
        </w:tc>
      </w:tr>
      <w:tr w:rsidR="004C0A3E" w:rsidRPr="004C0A3E" w14:paraId="3D2D76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12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82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2A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2214123.08</w:t>
            </w:r>
          </w:p>
        </w:tc>
      </w:tr>
      <w:tr w:rsidR="004C0A3E" w:rsidRPr="004C0A3E" w14:paraId="7F4096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AA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25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0E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2214128.59</w:t>
            </w:r>
          </w:p>
        </w:tc>
      </w:tr>
      <w:tr w:rsidR="004C0A3E" w:rsidRPr="004C0A3E" w14:paraId="7D9735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96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AA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BF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2214132.90</w:t>
            </w:r>
          </w:p>
        </w:tc>
      </w:tr>
      <w:tr w:rsidR="004C0A3E" w:rsidRPr="004C0A3E" w14:paraId="72DF2A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F7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5F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717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2214138.41</w:t>
            </w:r>
          </w:p>
        </w:tc>
      </w:tr>
      <w:tr w:rsidR="004C0A3E" w:rsidRPr="004C0A3E" w14:paraId="278268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223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A56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AF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2214143.31</w:t>
            </w:r>
          </w:p>
        </w:tc>
      </w:tr>
      <w:tr w:rsidR="004C0A3E" w:rsidRPr="004C0A3E" w14:paraId="5C6692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768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3C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D5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2214147.60</w:t>
            </w:r>
          </w:p>
        </w:tc>
      </w:tr>
      <w:tr w:rsidR="004C0A3E" w:rsidRPr="004C0A3E" w14:paraId="42427E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61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75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CB8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2214151.27</w:t>
            </w:r>
          </w:p>
        </w:tc>
      </w:tr>
      <w:tr w:rsidR="004C0A3E" w:rsidRPr="004C0A3E" w14:paraId="58A910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43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7A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83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2214155.26</w:t>
            </w:r>
          </w:p>
        </w:tc>
      </w:tr>
      <w:tr w:rsidR="004C0A3E" w:rsidRPr="004C0A3E" w14:paraId="43E7B4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55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77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F6F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2214159.13</w:t>
            </w:r>
          </w:p>
        </w:tc>
      </w:tr>
      <w:tr w:rsidR="004C0A3E" w:rsidRPr="004C0A3E" w14:paraId="0E60DD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41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8C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9F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2214162.52</w:t>
            </w:r>
          </w:p>
        </w:tc>
      </w:tr>
      <w:tr w:rsidR="004C0A3E" w:rsidRPr="004C0A3E" w14:paraId="26F604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CAC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0C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F1D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2214165.46</w:t>
            </w:r>
          </w:p>
        </w:tc>
      </w:tr>
      <w:tr w:rsidR="004C0A3E" w:rsidRPr="004C0A3E" w14:paraId="30B7BC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31E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393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EC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2214167.27</w:t>
            </w:r>
          </w:p>
        </w:tc>
      </w:tr>
      <w:tr w:rsidR="004C0A3E" w:rsidRPr="004C0A3E" w14:paraId="6079E3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58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BB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957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2214169.21</w:t>
            </w:r>
          </w:p>
        </w:tc>
      </w:tr>
      <w:tr w:rsidR="004C0A3E" w:rsidRPr="004C0A3E" w14:paraId="498715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E47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4D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19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2214171.82</w:t>
            </w:r>
          </w:p>
        </w:tc>
      </w:tr>
      <w:tr w:rsidR="004C0A3E" w:rsidRPr="004C0A3E" w14:paraId="192857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FD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4A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C0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2214177.50</w:t>
            </w:r>
          </w:p>
        </w:tc>
      </w:tr>
      <w:tr w:rsidR="004C0A3E" w:rsidRPr="004C0A3E" w14:paraId="5DC7CC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2C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B8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79B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2214183.82</w:t>
            </w:r>
          </w:p>
        </w:tc>
      </w:tr>
      <w:tr w:rsidR="004C0A3E" w:rsidRPr="004C0A3E" w14:paraId="7B9C3D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DB5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057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601153.57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71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2214186.42</w:t>
            </w:r>
          </w:p>
        </w:tc>
      </w:tr>
      <w:tr w:rsidR="004C0A3E" w:rsidRPr="004C0A3E" w14:paraId="0B71A3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EB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11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C4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2214189.04</w:t>
            </w:r>
          </w:p>
        </w:tc>
      </w:tr>
      <w:tr w:rsidR="004C0A3E" w:rsidRPr="004C0A3E" w14:paraId="244996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A3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ACE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AB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2214192.06</w:t>
            </w:r>
          </w:p>
        </w:tc>
      </w:tr>
      <w:tr w:rsidR="004C0A3E" w:rsidRPr="004C0A3E" w14:paraId="4A6E70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E57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773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B95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2214194.19</w:t>
            </w:r>
          </w:p>
        </w:tc>
      </w:tr>
      <w:tr w:rsidR="004C0A3E" w:rsidRPr="004C0A3E" w14:paraId="5B29C7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809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B9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D26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2214195.64</w:t>
            </w:r>
          </w:p>
        </w:tc>
      </w:tr>
      <w:tr w:rsidR="004C0A3E" w:rsidRPr="004C0A3E" w14:paraId="175D6A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90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C80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CB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2214197.93</w:t>
            </w:r>
          </w:p>
        </w:tc>
      </w:tr>
      <w:tr w:rsidR="004C0A3E" w:rsidRPr="004C0A3E" w14:paraId="2A0277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89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48D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6C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2214201.05</w:t>
            </w:r>
          </w:p>
        </w:tc>
      </w:tr>
      <w:tr w:rsidR="004C0A3E" w:rsidRPr="004C0A3E" w14:paraId="0D1393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867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AC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DD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2214205.80</w:t>
            </w:r>
          </w:p>
        </w:tc>
      </w:tr>
      <w:tr w:rsidR="004C0A3E" w:rsidRPr="004C0A3E" w14:paraId="3A6EA0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C3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197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9A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2214209.78</w:t>
            </w:r>
          </w:p>
        </w:tc>
      </w:tr>
      <w:tr w:rsidR="004C0A3E" w:rsidRPr="004C0A3E" w14:paraId="648919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D74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02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A9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2214212.35</w:t>
            </w:r>
          </w:p>
        </w:tc>
      </w:tr>
      <w:tr w:rsidR="004C0A3E" w:rsidRPr="004C0A3E" w14:paraId="633E21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F3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18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F9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2214216.03</w:t>
            </w:r>
          </w:p>
        </w:tc>
      </w:tr>
      <w:tr w:rsidR="004C0A3E" w:rsidRPr="004C0A3E" w14:paraId="4770B6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445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80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5C0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2214226.09</w:t>
            </w:r>
          </w:p>
        </w:tc>
      </w:tr>
      <w:tr w:rsidR="004C0A3E" w:rsidRPr="004C0A3E" w14:paraId="155EEF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9B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17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DC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2214231.47</w:t>
            </w:r>
          </w:p>
        </w:tc>
      </w:tr>
      <w:tr w:rsidR="004C0A3E" w:rsidRPr="004C0A3E" w14:paraId="1CD6D3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A13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A2F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7B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2214237.57</w:t>
            </w:r>
          </w:p>
        </w:tc>
      </w:tr>
      <w:tr w:rsidR="004C0A3E" w:rsidRPr="004C0A3E" w14:paraId="120EFF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91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2A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E9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2214248.03</w:t>
            </w:r>
          </w:p>
        </w:tc>
      </w:tr>
      <w:tr w:rsidR="004C0A3E" w:rsidRPr="004C0A3E" w14:paraId="1CA678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FF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04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27F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2214246.23</w:t>
            </w:r>
          </w:p>
        </w:tc>
      </w:tr>
      <w:tr w:rsidR="004C0A3E" w:rsidRPr="004C0A3E" w14:paraId="6BF2B2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06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C5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601098.98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03F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2214243.08</w:t>
            </w:r>
          </w:p>
        </w:tc>
      </w:tr>
      <w:tr w:rsidR="004C0A3E" w:rsidRPr="004C0A3E" w14:paraId="18EFFB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20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B91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04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2214241.08</w:t>
            </w:r>
          </w:p>
        </w:tc>
      </w:tr>
      <w:tr w:rsidR="004C0A3E" w:rsidRPr="004C0A3E" w14:paraId="6387A8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13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9D4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D33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2214238.17</w:t>
            </w:r>
          </w:p>
        </w:tc>
      </w:tr>
      <w:tr w:rsidR="004C0A3E" w:rsidRPr="004C0A3E" w14:paraId="19112F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01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D0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9B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2214235.53</w:t>
            </w:r>
          </w:p>
        </w:tc>
      </w:tr>
      <w:tr w:rsidR="004C0A3E" w:rsidRPr="004C0A3E" w14:paraId="2D34D8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46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EC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76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2214232.10</w:t>
            </w:r>
          </w:p>
        </w:tc>
      </w:tr>
      <w:tr w:rsidR="004C0A3E" w:rsidRPr="004C0A3E" w14:paraId="495AC3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3BD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BD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816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2214223.93</w:t>
            </w:r>
          </w:p>
        </w:tc>
      </w:tr>
      <w:tr w:rsidR="004C0A3E" w:rsidRPr="004C0A3E" w14:paraId="1D0DB3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66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21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CD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2214214.15</w:t>
            </w:r>
          </w:p>
        </w:tc>
      </w:tr>
      <w:tr w:rsidR="004C0A3E" w:rsidRPr="004C0A3E" w14:paraId="55E2E4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FB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DFF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64D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2214201.05</w:t>
            </w:r>
          </w:p>
        </w:tc>
      </w:tr>
      <w:tr w:rsidR="004C0A3E" w:rsidRPr="004C0A3E" w14:paraId="34FA70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2C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BD4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7C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2214176.21</w:t>
            </w:r>
          </w:p>
        </w:tc>
      </w:tr>
      <w:tr w:rsidR="004C0A3E" w:rsidRPr="004C0A3E" w14:paraId="35CB2F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A5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815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8FE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2214166.10</w:t>
            </w:r>
          </w:p>
        </w:tc>
      </w:tr>
      <w:tr w:rsidR="004C0A3E" w:rsidRPr="004C0A3E" w14:paraId="747CC5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CD7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92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23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2214161.48</w:t>
            </w:r>
          </w:p>
        </w:tc>
      </w:tr>
      <w:tr w:rsidR="004C0A3E" w:rsidRPr="004C0A3E" w14:paraId="774EB2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16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C3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99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2214161.00</w:t>
            </w:r>
          </w:p>
        </w:tc>
      </w:tr>
      <w:tr w:rsidR="004C0A3E" w:rsidRPr="004C0A3E" w14:paraId="6CD0FD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00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5F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A0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2214160.64</w:t>
            </w:r>
          </w:p>
        </w:tc>
      </w:tr>
      <w:tr w:rsidR="004C0A3E" w:rsidRPr="004C0A3E" w14:paraId="5A4F3F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761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2D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EE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2214159.44</w:t>
            </w:r>
          </w:p>
        </w:tc>
      </w:tr>
      <w:tr w:rsidR="004C0A3E" w:rsidRPr="004C0A3E" w14:paraId="63812E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8A1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A56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600881.09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F6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2214156.75</w:t>
            </w:r>
          </w:p>
        </w:tc>
      </w:tr>
      <w:tr w:rsidR="004C0A3E" w:rsidRPr="004C0A3E" w14:paraId="37BAE1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48D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38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1A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2214155.91</w:t>
            </w:r>
          </w:p>
        </w:tc>
      </w:tr>
      <w:tr w:rsidR="004C0A3E" w:rsidRPr="004C0A3E" w14:paraId="561153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BA0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4B8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12B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2214149.60</w:t>
            </w:r>
          </w:p>
        </w:tc>
      </w:tr>
      <w:tr w:rsidR="004C0A3E" w:rsidRPr="004C0A3E" w14:paraId="743F82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A2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685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7D1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2214145.91</w:t>
            </w:r>
          </w:p>
        </w:tc>
      </w:tr>
      <w:tr w:rsidR="004C0A3E" w:rsidRPr="004C0A3E" w14:paraId="67D554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B1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238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600867.62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E6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2214142.45</w:t>
            </w:r>
          </w:p>
        </w:tc>
      </w:tr>
      <w:tr w:rsidR="004C0A3E" w:rsidRPr="004C0A3E" w14:paraId="3B9F3D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E84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20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EDE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2214137.42</w:t>
            </w:r>
          </w:p>
        </w:tc>
      </w:tr>
      <w:tr w:rsidR="004C0A3E" w:rsidRPr="004C0A3E" w14:paraId="08D4DD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FB2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B1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CB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2214132.32</w:t>
            </w:r>
          </w:p>
        </w:tc>
      </w:tr>
      <w:tr w:rsidR="004C0A3E" w:rsidRPr="004C0A3E" w14:paraId="485C2B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92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62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600845.16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D51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2214126.57</w:t>
            </w:r>
          </w:p>
        </w:tc>
      </w:tr>
      <w:tr w:rsidR="004C0A3E" w:rsidRPr="004C0A3E" w14:paraId="50A6EB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65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63D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6F5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2214118.01</w:t>
            </w:r>
          </w:p>
        </w:tc>
      </w:tr>
      <w:tr w:rsidR="004C0A3E" w:rsidRPr="004C0A3E" w14:paraId="40EA17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84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E95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C4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2214109.56</w:t>
            </w:r>
          </w:p>
        </w:tc>
      </w:tr>
      <w:tr w:rsidR="004C0A3E" w:rsidRPr="004C0A3E" w14:paraId="7E839C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32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D7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8F8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2214098.08</w:t>
            </w:r>
          </w:p>
        </w:tc>
      </w:tr>
      <w:tr w:rsidR="004C0A3E" w:rsidRPr="004C0A3E" w14:paraId="4F029A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A4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7E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3C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2214089.54</w:t>
            </w:r>
          </w:p>
        </w:tc>
      </w:tr>
      <w:tr w:rsidR="004C0A3E" w:rsidRPr="004C0A3E" w14:paraId="31616C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CE6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39E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36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2214081.78</w:t>
            </w:r>
          </w:p>
        </w:tc>
      </w:tr>
      <w:tr w:rsidR="004C0A3E" w:rsidRPr="004C0A3E" w14:paraId="3DE3F0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C7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82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DE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2214067.78</w:t>
            </w:r>
          </w:p>
        </w:tc>
      </w:tr>
      <w:tr w:rsidR="004C0A3E" w:rsidRPr="004C0A3E" w14:paraId="0A7B97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BE1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5FD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FC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2214053.05</w:t>
            </w:r>
          </w:p>
        </w:tc>
      </w:tr>
      <w:tr w:rsidR="004C0A3E" w:rsidRPr="004C0A3E" w14:paraId="2BC126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2B5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9B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4E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2214040.69</w:t>
            </w:r>
          </w:p>
        </w:tc>
      </w:tr>
      <w:tr w:rsidR="004C0A3E" w:rsidRPr="004C0A3E" w14:paraId="5EEDF5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13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23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43C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2214024.02</w:t>
            </w:r>
          </w:p>
        </w:tc>
      </w:tr>
      <w:tr w:rsidR="004C0A3E" w:rsidRPr="004C0A3E" w14:paraId="637BAB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CA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D2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40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2214010.48</w:t>
            </w:r>
          </w:p>
        </w:tc>
      </w:tr>
      <w:tr w:rsidR="004C0A3E" w:rsidRPr="004C0A3E" w14:paraId="736E52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907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FB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13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2213995.35</w:t>
            </w:r>
          </w:p>
        </w:tc>
      </w:tr>
      <w:tr w:rsidR="004C0A3E" w:rsidRPr="004C0A3E" w14:paraId="735171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D6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8E5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44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2213986.80</w:t>
            </w:r>
          </w:p>
        </w:tc>
      </w:tr>
      <w:tr w:rsidR="004C0A3E" w:rsidRPr="004C0A3E" w14:paraId="0A3EE0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B3F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E0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0D6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2213977.05</w:t>
            </w:r>
          </w:p>
        </w:tc>
      </w:tr>
      <w:tr w:rsidR="004C0A3E" w:rsidRPr="004C0A3E" w14:paraId="373625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389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F9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600760.15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F4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2213970.13</w:t>
            </w:r>
          </w:p>
        </w:tc>
      </w:tr>
      <w:tr w:rsidR="004C0A3E" w:rsidRPr="004C0A3E" w14:paraId="4FD013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B6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EE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C6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2213967.32</w:t>
            </w:r>
          </w:p>
        </w:tc>
      </w:tr>
      <w:tr w:rsidR="004C0A3E" w:rsidRPr="004C0A3E" w14:paraId="690AC9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AA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94B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608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2213958.83</w:t>
            </w:r>
          </w:p>
        </w:tc>
      </w:tr>
      <w:tr w:rsidR="004C0A3E" w:rsidRPr="004C0A3E" w14:paraId="579F7F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849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B34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20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2213948.65</w:t>
            </w:r>
          </w:p>
        </w:tc>
      </w:tr>
      <w:tr w:rsidR="004C0A3E" w:rsidRPr="004C0A3E" w14:paraId="75B838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A1F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A4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DF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2213941.17</w:t>
            </w:r>
          </w:p>
        </w:tc>
      </w:tr>
      <w:tr w:rsidR="004C0A3E" w:rsidRPr="004C0A3E" w14:paraId="29E6E0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8F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47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0A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2213940.40</w:t>
            </w:r>
          </w:p>
        </w:tc>
      </w:tr>
      <w:tr w:rsidR="004C0A3E" w:rsidRPr="004C0A3E" w14:paraId="69BFD0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AEF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CFD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600764.26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7C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2213931.59</w:t>
            </w:r>
          </w:p>
        </w:tc>
      </w:tr>
      <w:tr w:rsidR="004C0A3E" w:rsidRPr="004C0A3E" w14:paraId="146B7D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897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290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07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2213914.35</w:t>
            </w:r>
          </w:p>
        </w:tc>
      </w:tr>
      <w:tr w:rsidR="004C0A3E" w:rsidRPr="004C0A3E" w14:paraId="6F2264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6D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60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14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2213900.51</w:t>
            </w:r>
          </w:p>
        </w:tc>
      </w:tr>
      <w:tr w:rsidR="004C0A3E" w:rsidRPr="004C0A3E" w14:paraId="5DF37B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91C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C4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4D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2213887.05</w:t>
            </w:r>
          </w:p>
        </w:tc>
      </w:tr>
      <w:tr w:rsidR="004C0A3E" w:rsidRPr="004C0A3E" w14:paraId="1DF0D1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80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55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52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2213860.70</w:t>
            </w:r>
          </w:p>
        </w:tc>
      </w:tr>
      <w:tr w:rsidR="004C0A3E" w:rsidRPr="004C0A3E" w14:paraId="3CDB00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9B6C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C4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1A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2213836.47</w:t>
            </w:r>
          </w:p>
        </w:tc>
      </w:tr>
      <w:tr w:rsidR="004C0A3E" w:rsidRPr="004C0A3E" w14:paraId="0CAABD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948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A4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77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2213828.62</w:t>
            </w:r>
          </w:p>
        </w:tc>
      </w:tr>
      <w:tr w:rsidR="004C0A3E" w:rsidRPr="004C0A3E" w14:paraId="0C75E3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612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C4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6E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2213821.17</w:t>
            </w:r>
          </w:p>
        </w:tc>
      </w:tr>
      <w:tr w:rsidR="004C0A3E" w:rsidRPr="004C0A3E" w14:paraId="5DA5A7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920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BF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600760.10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B1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2213813.26</w:t>
            </w:r>
          </w:p>
        </w:tc>
      </w:tr>
      <w:tr w:rsidR="004C0A3E" w:rsidRPr="004C0A3E" w14:paraId="0691F9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BB8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5AF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8E8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2213803.40</w:t>
            </w:r>
          </w:p>
        </w:tc>
      </w:tr>
      <w:tr w:rsidR="004C0A3E" w:rsidRPr="004C0A3E" w14:paraId="17D84B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4C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6D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E3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2213800.42</w:t>
            </w:r>
          </w:p>
        </w:tc>
      </w:tr>
      <w:tr w:rsidR="004C0A3E" w:rsidRPr="004C0A3E" w14:paraId="289146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3F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18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AFA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2213800.63</w:t>
            </w:r>
          </w:p>
        </w:tc>
      </w:tr>
      <w:tr w:rsidR="004C0A3E" w:rsidRPr="004C0A3E" w14:paraId="0D02B1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861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23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B5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2213803.24</w:t>
            </w:r>
          </w:p>
        </w:tc>
      </w:tr>
      <w:tr w:rsidR="004C0A3E" w:rsidRPr="004C0A3E" w14:paraId="7CA463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D8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8E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CBC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2213807.09</w:t>
            </w:r>
          </w:p>
        </w:tc>
      </w:tr>
      <w:tr w:rsidR="004C0A3E" w:rsidRPr="004C0A3E" w14:paraId="558F6B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46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DF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D0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2213811.23</w:t>
            </w:r>
          </w:p>
        </w:tc>
      </w:tr>
      <w:tr w:rsidR="004C0A3E" w:rsidRPr="004C0A3E" w14:paraId="3D050C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E4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628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08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2213814.38</w:t>
            </w:r>
          </w:p>
        </w:tc>
      </w:tr>
      <w:tr w:rsidR="004C0A3E" w:rsidRPr="004C0A3E" w14:paraId="69CE66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160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26B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C4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2213819.79</w:t>
            </w:r>
          </w:p>
        </w:tc>
      </w:tr>
      <w:tr w:rsidR="004C0A3E" w:rsidRPr="004C0A3E" w14:paraId="631D1D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09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DFD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DA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2213825.72</w:t>
            </w:r>
          </w:p>
        </w:tc>
      </w:tr>
      <w:tr w:rsidR="004C0A3E" w:rsidRPr="004C0A3E" w14:paraId="067536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B84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F5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23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2213831.86</w:t>
            </w:r>
          </w:p>
        </w:tc>
      </w:tr>
      <w:tr w:rsidR="004C0A3E" w:rsidRPr="004C0A3E" w14:paraId="55A06A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7C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9F2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01A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2213841.17</w:t>
            </w:r>
          </w:p>
        </w:tc>
      </w:tr>
      <w:tr w:rsidR="004C0A3E" w:rsidRPr="004C0A3E" w14:paraId="6246B2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4CC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73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DF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2213859.46</w:t>
            </w:r>
          </w:p>
        </w:tc>
      </w:tr>
      <w:tr w:rsidR="004C0A3E" w:rsidRPr="004C0A3E" w14:paraId="0B2001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76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93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421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2213874.94</w:t>
            </w:r>
          </w:p>
        </w:tc>
      </w:tr>
      <w:tr w:rsidR="004C0A3E" w:rsidRPr="004C0A3E" w14:paraId="5A71F4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9F0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08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C9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2213893.05</w:t>
            </w:r>
          </w:p>
        </w:tc>
      </w:tr>
      <w:tr w:rsidR="004C0A3E" w:rsidRPr="004C0A3E" w14:paraId="1BB4AE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91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AD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600768.19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52B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2213906.25</w:t>
            </w:r>
          </w:p>
        </w:tc>
      </w:tr>
      <w:tr w:rsidR="004C0A3E" w:rsidRPr="004C0A3E" w14:paraId="7C9994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523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68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16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2213912.81</w:t>
            </w:r>
          </w:p>
        </w:tc>
      </w:tr>
      <w:tr w:rsidR="004C0A3E" w:rsidRPr="004C0A3E" w14:paraId="048491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A4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793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16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2213919.09</w:t>
            </w:r>
          </w:p>
        </w:tc>
      </w:tr>
      <w:tr w:rsidR="004C0A3E" w:rsidRPr="004C0A3E" w14:paraId="0029DA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06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A4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85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2213919.56</w:t>
            </w:r>
          </w:p>
        </w:tc>
      </w:tr>
      <w:tr w:rsidR="004C0A3E" w:rsidRPr="004C0A3E" w14:paraId="6326AA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7EE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27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4B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2213916.89</w:t>
            </w:r>
          </w:p>
        </w:tc>
      </w:tr>
      <w:tr w:rsidR="004C0A3E" w:rsidRPr="004C0A3E" w14:paraId="4BE6CF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54A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BB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F5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2213917.26</w:t>
            </w:r>
          </w:p>
        </w:tc>
      </w:tr>
      <w:tr w:rsidR="004C0A3E" w:rsidRPr="004C0A3E" w14:paraId="0230DE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E2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4B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F1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2213919.63</w:t>
            </w:r>
          </w:p>
        </w:tc>
      </w:tr>
      <w:tr w:rsidR="004C0A3E" w:rsidRPr="004C0A3E" w14:paraId="7C14A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76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2F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02E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2213922.95</w:t>
            </w:r>
          </w:p>
        </w:tc>
      </w:tr>
      <w:tr w:rsidR="004C0A3E" w:rsidRPr="004C0A3E" w14:paraId="29D6C9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020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6B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C6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2213929.49</w:t>
            </w:r>
          </w:p>
        </w:tc>
      </w:tr>
      <w:tr w:rsidR="004C0A3E" w:rsidRPr="004C0A3E" w14:paraId="3F83A8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DDE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7AD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5AD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2213934.37</w:t>
            </w:r>
          </w:p>
        </w:tc>
      </w:tr>
      <w:tr w:rsidR="004C0A3E" w:rsidRPr="004C0A3E" w14:paraId="3E6ADF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A3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14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4F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2213942.53</w:t>
            </w:r>
          </w:p>
        </w:tc>
      </w:tr>
      <w:tr w:rsidR="004C0A3E" w:rsidRPr="004C0A3E" w14:paraId="79ECD9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AE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EA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450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2213945.98</w:t>
            </w:r>
          </w:p>
        </w:tc>
      </w:tr>
      <w:tr w:rsidR="004C0A3E" w:rsidRPr="004C0A3E" w14:paraId="613702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3E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286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170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2213946.87</w:t>
            </w:r>
          </w:p>
        </w:tc>
      </w:tr>
      <w:tr w:rsidR="004C0A3E" w:rsidRPr="004C0A3E" w14:paraId="31617F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B56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307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95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2213944.82</w:t>
            </w:r>
          </w:p>
        </w:tc>
      </w:tr>
      <w:tr w:rsidR="004C0A3E" w:rsidRPr="004C0A3E" w14:paraId="1FFA1F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E69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7E6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0D4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2213944.78</w:t>
            </w:r>
          </w:p>
        </w:tc>
      </w:tr>
      <w:tr w:rsidR="004C0A3E" w:rsidRPr="004C0A3E" w14:paraId="55E3F1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55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6C4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AC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2213947.27</w:t>
            </w:r>
          </w:p>
        </w:tc>
      </w:tr>
      <w:tr w:rsidR="004C0A3E" w:rsidRPr="004C0A3E" w14:paraId="4F69EC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40B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4E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8BD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2213949.21</w:t>
            </w:r>
          </w:p>
        </w:tc>
      </w:tr>
      <w:tr w:rsidR="004C0A3E" w:rsidRPr="004C0A3E" w14:paraId="6447E0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5B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5D0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4F5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2213948.37</w:t>
            </w:r>
          </w:p>
        </w:tc>
      </w:tr>
      <w:tr w:rsidR="004C0A3E" w:rsidRPr="004C0A3E" w14:paraId="2D177B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5B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CF4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600718.75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EC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2213940.72</w:t>
            </w:r>
          </w:p>
        </w:tc>
      </w:tr>
      <w:tr w:rsidR="004C0A3E" w:rsidRPr="004C0A3E" w14:paraId="73A7C2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81B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F7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24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2213931.41</w:t>
            </w:r>
          </w:p>
        </w:tc>
      </w:tr>
      <w:tr w:rsidR="004C0A3E" w:rsidRPr="004C0A3E" w14:paraId="1FD8E6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4F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216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7B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2213924.98</w:t>
            </w:r>
          </w:p>
        </w:tc>
      </w:tr>
      <w:tr w:rsidR="004C0A3E" w:rsidRPr="004C0A3E" w14:paraId="2B50AB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B1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A39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79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2213922.01</w:t>
            </w:r>
          </w:p>
        </w:tc>
      </w:tr>
      <w:tr w:rsidR="004C0A3E" w:rsidRPr="004C0A3E" w14:paraId="49801A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D87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390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06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2213919.42</w:t>
            </w:r>
          </w:p>
        </w:tc>
      </w:tr>
      <w:tr w:rsidR="004C0A3E" w:rsidRPr="004C0A3E" w14:paraId="20E90D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651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FD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A6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2213917.52</w:t>
            </w:r>
          </w:p>
        </w:tc>
      </w:tr>
      <w:tr w:rsidR="004C0A3E" w:rsidRPr="004C0A3E" w14:paraId="36F05D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58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07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CA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2213913.08</w:t>
            </w:r>
          </w:p>
        </w:tc>
      </w:tr>
      <w:tr w:rsidR="004C0A3E" w:rsidRPr="004C0A3E" w14:paraId="308B3C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A4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DE2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63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2213909.56</w:t>
            </w:r>
          </w:p>
        </w:tc>
      </w:tr>
      <w:tr w:rsidR="004C0A3E" w:rsidRPr="004C0A3E" w14:paraId="1EFBAD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86E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57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600660.44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0F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2213905.24</w:t>
            </w:r>
          </w:p>
        </w:tc>
      </w:tr>
      <w:tr w:rsidR="004C0A3E" w:rsidRPr="004C0A3E" w14:paraId="3AC620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D0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72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F9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2213903.55</w:t>
            </w:r>
          </w:p>
        </w:tc>
      </w:tr>
      <w:tr w:rsidR="004C0A3E" w:rsidRPr="004C0A3E" w14:paraId="172A2A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2F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D6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600647.37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A4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2213902.07</w:t>
            </w:r>
          </w:p>
        </w:tc>
      </w:tr>
      <w:tr w:rsidR="004C0A3E" w:rsidRPr="004C0A3E" w14:paraId="7A8862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AF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93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600642.75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9A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2213901.04</w:t>
            </w:r>
          </w:p>
        </w:tc>
      </w:tr>
      <w:tr w:rsidR="004C0A3E" w:rsidRPr="004C0A3E" w14:paraId="20CC2A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762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C61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A3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2213899.68</w:t>
            </w:r>
          </w:p>
        </w:tc>
      </w:tr>
      <w:tr w:rsidR="004C0A3E" w:rsidRPr="004C0A3E" w14:paraId="34D32B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7D8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D4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CD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2213897.62</w:t>
            </w:r>
          </w:p>
        </w:tc>
      </w:tr>
      <w:tr w:rsidR="004C0A3E" w:rsidRPr="004C0A3E" w14:paraId="5DBA56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8E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FB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64E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2213893.59</w:t>
            </w:r>
          </w:p>
        </w:tc>
      </w:tr>
      <w:tr w:rsidR="004C0A3E" w:rsidRPr="004C0A3E" w14:paraId="43B14F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F96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CD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712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2213885.34</w:t>
            </w:r>
          </w:p>
        </w:tc>
      </w:tr>
      <w:tr w:rsidR="004C0A3E" w:rsidRPr="004C0A3E" w14:paraId="19A533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591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DDF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05D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2213871.01</w:t>
            </w:r>
          </w:p>
        </w:tc>
      </w:tr>
      <w:tr w:rsidR="004C0A3E" w:rsidRPr="004C0A3E" w14:paraId="255F5F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DF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76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09C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2213856.01</w:t>
            </w:r>
          </w:p>
        </w:tc>
      </w:tr>
      <w:tr w:rsidR="004C0A3E" w:rsidRPr="004C0A3E" w14:paraId="306537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4E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49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52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2213834.72</w:t>
            </w:r>
          </w:p>
        </w:tc>
      </w:tr>
      <w:tr w:rsidR="004C0A3E" w:rsidRPr="004C0A3E" w14:paraId="093EFC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E6D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D5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968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2213813.69</w:t>
            </w:r>
          </w:p>
        </w:tc>
      </w:tr>
      <w:tr w:rsidR="004C0A3E" w:rsidRPr="004C0A3E" w14:paraId="5EEE3A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635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DF0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3D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2213806.72</w:t>
            </w:r>
          </w:p>
        </w:tc>
      </w:tr>
      <w:tr w:rsidR="004C0A3E" w:rsidRPr="004C0A3E" w14:paraId="135D12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00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8D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49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2213795.62</w:t>
            </w:r>
          </w:p>
        </w:tc>
      </w:tr>
      <w:tr w:rsidR="004C0A3E" w:rsidRPr="004C0A3E" w14:paraId="1244D0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4D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10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D2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2213791.11</w:t>
            </w:r>
          </w:p>
        </w:tc>
      </w:tr>
      <w:tr w:rsidR="004C0A3E" w:rsidRPr="004C0A3E" w14:paraId="419C2C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0C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86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4CB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2213785.79</w:t>
            </w:r>
          </w:p>
        </w:tc>
      </w:tr>
      <w:tr w:rsidR="004C0A3E" w:rsidRPr="004C0A3E" w14:paraId="73DBEF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D7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6F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600612.93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C5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2213778.34</w:t>
            </w:r>
          </w:p>
        </w:tc>
      </w:tr>
      <w:tr w:rsidR="004C0A3E" w:rsidRPr="004C0A3E" w14:paraId="123491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70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58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78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2213773.96</w:t>
            </w:r>
          </w:p>
        </w:tc>
      </w:tr>
      <w:tr w:rsidR="004C0A3E" w:rsidRPr="004C0A3E" w14:paraId="681F8A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96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CE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9D1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2213772.59</w:t>
            </w:r>
          </w:p>
        </w:tc>
      </w:tr>
      <w:tr w:rsidR="004C0A3E" w:rsidRPr="004C0A3E" w14:paraId="7B8316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70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533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2B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2213772.45</w:t>
            </w:r>
          </w:p>
        </w:tc>
      </w:tr>
      <w:tr w:rsidR="004C0A3E" w:rsidRPr="004C0A3E" w14:paraId="43FA34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9D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25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2FF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2213771.42</w:t>
            </w:r>
          </w:p>
        </w:tc>
      </w:tr>
      <w:tr w:rsidR="004C0A3E" w:rsidRPr="004C0A3E" w14:paraId="1E2B6E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EA5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53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FD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2213768.72</w:t>
            </w:r>
          </w:p>
        </w:tc>
      </w:tr>
      <w:tr w:rsidR="004C0A3E" w:rsidRPr="004C0A3E" w14:paraId="15A09C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D70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7EB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A5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2213754.63</w:t>
            </w:r>
          </w:p>
        </w:tc>
      </w:tr>
      <w:tr w:rsidR="004C0A3E" w:rsidRPr="004C0A3E" w14:paraId="0B734A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E5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C84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60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2213752.71</w:t>
            </w:r>
          </w:p>
        </w:tc>
      </w:tr>
      <w:tr w:rsidR="004C0A3E" w:rsidRPr="004C0A3E" w14:paraId="6B5644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C3A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DA8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AD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2213748.19</w:t>
            </w:r>
          </w:p>
        </w:tc>
      </w:tr>
      <w:tr w:rsidR="004C0A3E" w:rsidRPr="004C0A3E" w14:paraId="699C14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333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E0F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1F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2213740.71</w:t>
            </w:r>
          </w:p>
        </w:tc>
      </w:tr>
      <w:tr w:rsidR="004C0A3E" w:rsidRPr="004C0A3E" w14:paraId="3D4DE0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E0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7A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79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2213732.62</w:t>
            </w:r>
          </w:p>
        </w:tc>
      </w:tr>
      <w:tr w:rsidR="004C0A3E" w:rsidRPr="004C0A3E" w14:paraId="70BCF3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8C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C49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9F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2213728.27</w:t>
            </w:r>
          </w:p>
        </w:tc>
      </w:tr>
      <w:tr w:rsidR="004C0A3E" w:rsidRPr="004C0A3E" w14:paraId="7DA589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BA3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A7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6CD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2213723.36</w:t>
            </w:r>
          </w:p>
        </w:tc>
      </w:tr>
      <w:tr w:rsidR="004C0A3E" w:rsidRPr="004C0A3E" w14:paraId="67DBC2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7E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607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81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2213719.46</w:t>
            </w:r>
          </w:p>
        </w:tc>
      </w:tr>
      <w:tr w:rsidR="004C0A3E" w:rsidRPr="004C0A3E" w14:paraId="1A2EE9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FA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0E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71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2213715.22</w:t>
            </w:r>
          </w:p>
        </w:tc>
      </w:tr>
      <w:tr w:rsidR="004C0A3E" w:rsidRPr="004C0A3E" w14:paraId="01A0D0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E20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9D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600562.09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81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2213711.61</w:t>
            </w:r>
          </w:p>
        </w:tc>
      </w:tr>
      <w:tr w:rsidR="004C0A3E" w:rsidRPr="004C0A3E" w14:paraId="4EB8AA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03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7A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8C3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2213708.98</w:t>
            </w:r>
          </w:p>
        </w:tc>
      </w:tr>
      <w:tr w:rsidR="004C0A3E" w:rsidRPr="004C0A3E" w14:paraId="152604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FD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9D8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D1B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2213708.08</w:t>
            </w:r>
          </w:p>
        </w:tc>
      </w:tr>
      <w:tr w:rsidR="004C0A3E" w:rsidRPr="004C0A3E" w14:paraId="7CE346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3A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FD7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93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2213710.05</w:t>
            </w:r>
          </w:p>
        </w:tc>
      </w:tr>
      <w:tr w:rsidR="004C0A3E" w:rsidRPr="004C0A3E" w14:paraId="4EE206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9B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1F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57C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2213710.84</w:t>
            </w:r>
          </w:p>
        </w:tc>
      </w:tr>
      <w:tr w:rsidR="004C0A3E" w:rsidRPr="004C0A3E" w14:paraId="49CBCF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48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AB1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7E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2213711.94</w:t>
            </w:r>
          </w:p>
        </w:tc>
      </w:tr>
      <w:tr w:rsidR="004C0A3E" w:rsidRPr="004C0A3E" w14:paraId="1A745B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A1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15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91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2213712.63</w:t>
            </w:r>
          </w:p>
        </w:tc>
      </w:tr>
      <w:tr w:rsidR="004C0A3E" w:rsidRPr="004C0A3E" w14:paraId="0A9EB0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FF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722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7C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2213713.24</w:t>
            </w:r>
          </w:p>
        </w:tc>
      </w:tr>
      <w:tr w:rsidR="004C0A3E" w:rsidRPr="004C0A3E" w14:paraId="528A52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B0E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72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C67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2213714.89</w:t>
            </w:r>
          </w:p>
        </w:tc>
      </w:tr>
      <w:tr w:rsidR="004C0A3E" w:rsidRPr="004C0A3E" w14:paraId="7366F4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FF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41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A7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2213716.95</w:t>
            </w:r>
          </w:p>
        </w:tc>
      </w:tr>
      <w:tr w:rsidR="004C0A3E" w:rsidRPr="004C0A3E" w14:paraId="51391A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910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E6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FA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2213719.52</w:t>
            </w:r>
          </w:p>
        </w:tc>
      </w:tr>
      <w:tr w:rsidR="004C0A3E" w:rsidRPr="004C0A3E" w14:paraId="6C97DE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50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02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3D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2213721.84</w:t>
            </w:r>
          </w:p>
        </w:tc>
      </w:tr>
      <w:tr w:rsidR="004C0A3E" w:rsidRPr="004C0A3E" w14:paraId="3DB069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7D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5B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F7F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2213723.63</w:t>
            </w:r>
          </w:p>
        </w:tc>
      </w:tr>
      <w:tr w:rsidR="004C0A3E" w:rsidRPr="004C0A3E" w14:paraId="6C4DCA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02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28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0C6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2213726.19</w:t>
            </w:r>
          </w:p>
        </w:tc>
      </w:tr>
      <w:tr w:rsidR="004C0A3E" w:rsidRPr="004C0A3E" w14:paraId="4B82DB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FB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885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CC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2213727.26</w:t>
            </w:r>
          </w:p>
        </w:tc>
      </w:tr>
      <w:tr w:rsidR="004C0A3E" w:rsidRPr="004C0A3E" w14:paraId="33E1DF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D42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EF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600482.27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D5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2213727.03</w:t>
            </w:r>
          </w:p>
        </w:tc>
      </w:tr>
      <w:tr w:rsidR="004C0A3E" w:rsidRPr="004C0A3E" w14:paraId="0855B7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302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0A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FA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2213726.89</w:t>
            </w:r>
          </w:p>
        </w:tc>
      </w:tr>
      <w:tr w:rsidR="004C0A3E" w:rsidRPr="004C0A3E" w14:paraId="4F15BE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E6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3DD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EC1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2213725.22</w:t>
            </w:r>
          </w:p>
        </w:tc>
      </w:tr>
      <w:tr w:rsidR="004C0A3E" w:rsidRPr="004C0A3E" w14:paraId="677CB4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C13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5F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A6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2213721.94</w:t>
            </w:r>
          </w:p>
        </w:tc>
      </w:tr>
      <w:tr w:rsidR="004C0A3E" w:rsidRPr="004C0A3E" w14:paraId="353F43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57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0F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59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2213722.55</w:t>
            </w:r>
          </w:p>
        </w:tc>
      </w:tr>
      <w:tr w:rsidR="004C0A3E" w:rsidRPr="004C0A3E" w14:paraId="3C501B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B2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E1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C3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2213709.09</w:t>
            </w:r>
          </w:p>
        </w:tc>
      </w:tr>
      <w:tr w:rsidR="004C0A3E" w:rsidRPr="004C0A3E" w14:paraId="20052F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63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CA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600472.21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87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2213687.16</w:t>
            </w:r>
          </w:p>
        </w:tc>
      </w:tr>
      <w:tr w:rsidR="004C0A3E" w:rsidRPr="004C0A3E" w14:paraId="24ACEB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D1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C82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E2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2213666.39</w:t>
            </w:r>
          </w:p>
        </w:tc>
      </w:tr>
      <w:tr w:rsidR="004C0A3E" w:rsidRPr="004C0A3E" w14:paraId="6767BC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125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DE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BC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2213639.44</w:t>
            </w:r>
          </w:p>
        </w:tc>
      </w:tr>
      <w:tr w:rsidR="004C0A3E" w:rsidRPr="004C0A3E" w14:paraId="18918B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95E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57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EA8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2213665.40</w:t>
            </w:r>
          </w:p>
        </w:tc>
      </w:tr>
      <w:tr w:rsidR="004C0A3E" w:rsidRPr="004C0A3E" w14:paraId="425F132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12CC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EA2A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1F55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76C78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EB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A2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37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2213979.17</w:t>
            </w:r>
          </w:p>
        </w:tc>
      </w:tr>
      <w:tr w:rsidR="004C0A3E" w:rsidRPr="004C0A3E" w14:paraId="17841F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808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D67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40A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2214008.05</w:t>
            </w:r>
          </w:p>
        </w:tc>
      </w:tr>
      <w:tr w:rsidR="004C0A3E" w:rsidRPr="004C0A3E" w14:paraId="7347C5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37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2D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601644.46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B77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2214008.28</w:t>
            </w:r>
          </w:p>
        </w:tc>
      </w:tr>
      <w:tr w:rsidR="004C0A3E" w:rsidRPr="004C0A3E" w14:paraId="45FF57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3A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73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601644.46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88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2213979.08</w:t>
            </w:r>
          </w:p>
        </w:tc>
      </w:tr>
      <w:tr w:rsidR="004C0A3E" w:rsidRPr="004C0A3E" w14:paraId="1B69D3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67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4A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A39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2213979.17</w:t>
            </w:r>
          </w:p>
        </w:tc>
      </w:tr>
      <w:tr w:rsidR="004C0A3E" w:rsidRPr="004C0A3E" w14:paraId="6AE796E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20DF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F7EA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9802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D0805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48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52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598529.74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BAF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2214486.84</w:t>
            </w:r>
          </w:p>
        </w:tc>
      </w:tr>
      <w:tr w:rsidR="004C0A3E" w:rsidRPr="004C0A3E" w14:paraId="5D5260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A8B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A0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598478.11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6F9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2214629.63</w:t>
            </w:r>
          </w:p>
        </w:tc>
      </w:tr>
      <w:tr w:rsidR="004C0A3E" w:rsidRPr="004C0A3E" w14:paraId="4BBD6E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12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F8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598434.48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C1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2214641.10</w:t>
            </w:r>
          </w:p>
        </w:tc>
      </w:tr>
      <w:tr w:rsidR="004C0A3E" w:rsidRPr="004C0A3E" w14:paraId="152815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57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AF9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598382.92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48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2214646.13</w:t>
            </w:r>
          </w:p>
        </w:tc>
      </w:tr>
      <w:tr w:rsidR="004C0A3E" w:rsidRPr="004C0A3E" w14:paraId="5FF189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E6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60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598245.88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D7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2214627.18</w:t>
            </w:r>
          </w:p>
        </w:tc>
      </w:tr>
      <w:tr w:rsidR="004C0A3E" w:rsidRPr="004C0A3E" w14:paraId="46CA30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5B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5BF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598196.61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9DB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2214616.75</w:t>
            </w:r>
          </w:p>
        </w:tc>
      </w:tr>
      <w:tr w:rsidR="004C0A3E" w:rsidRPr="004C0A3E" w14:paraId="7BABC6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57D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D7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598182.91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0A8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2214631.19</w:t>
            </w:r>
          </w:p>
        </w:tc>
      </w:tr>
      <w:tr w:rsidR="004C0A3E" w:rsidRPr="004C0A3E" w14:paraId="479088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82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9A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598166.50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783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2214634.78</w:t>
            </w:r>
          </w:p>
        </w:tc>
      </w:tr>
      <w:tr w:rsidR="004C0A3E" w:rsidRPr="004C0A3E" w14:paraId="3C9098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71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61A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598152.73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4AE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2214634.40</w:t>
            </w:r>
          </w:p>
        </w:tc>
      </w:tr>
      <w:tr w:rsidR="004C0A3E" w:rsidRPr="004C0A3E" w14:paraId="0C99D6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95C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119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598133.54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AE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2214628.44</w:t>
            </w:r>
          </w:p>
        </w:tc>
      </w:tr>
      <w:tr w:rsidR="004C0A3E" w:rsidRPr="004C0A3E" w14:paraId="46454D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52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25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598115.26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1D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2214618.37</w:t>
            </w:r>
          </w:p>
        </w:tc>
      </w:tr>
      <w:tr w:rsidR="004C0A3E" w:rsidRPr="004C0A3E" w14:paraId="621C60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C1A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CF4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598112.46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83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2214589.84</w:t>
            </w:r>
          </w:p>
        </w:tc>
      </w:tr>
      <w:tr w:rsidR="004C0A3E" w:rsidRPr="004C0A3E" w14:paraId="4B8214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7F7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2D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598125.76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39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2214589.69</w:t>
            </w:r>
          </w:p>
        </w:tc>
      </w:tr>
      <w:tr w:rsidR="004C0A3E" w:rsidRPr="004C0A3E" w14:paraId="472D07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964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02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598144.55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E99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2214588.54</w:t>
            </w:r>
          </w:p>
        </w:tc>
      </w:tr>
      <w:tr w:rsidR="004C0A3E" w:rsidRPr="004C0A3E" w14:paraId="6D1401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0E2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41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598186.06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AE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2214576.85</w:t>
            </w:r>
          </w:p>
        </w:tc>
      </w:tr>
      <w:tr w:rsidR="004C0A3E" w:rsidRPr="004C0A3E" w14:paraId="162E31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BC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F8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598196.67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FA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2214574.30</w:t>
            </w:r>
          </w:p>
        </w:tc>
      </w:tr>
      <w:tr w:rsidR="004C0A3E" w:rsidRPr="004C0A3E" w14:paraId="3D8590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349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C7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961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2214577.96</w:t>
            </w:r>
          </w:p>
        </w:tc>
      </w:tr>
      <w:tr w:rsidR="004C0A3E" w:rsidRPr="004C0A3E" w14:paraId="74191C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2D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0AC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60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2214565.32</w:t>
            </w:r>
          </w:p>
        </w:tc>
      </w:tr>
      <w:tr w:rsidR="004C0A3E" w:rsidRPr="004C0A3E" w14:paraId="1A36AC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A02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58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598275.93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F2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2214571.47</w:t>
            </w:r>
          </w:p>
        </w:tc>
      </w:tr>
      <w:tr w:rsidR="004C0A3E" w:rsidRPr="004C0A3E" w14:paraId="6522ED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18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790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598292.73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991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2214573.49</w:t>
            </w:r>
          </w:p>
        </w:tc>
      </w:tr>
      <w:tr w:rsidR="004C0A3E" w:rsidRPr="004C0A3E" w14:paraId="5FD7B3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E6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A3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598300.50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08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2214544.70</w:t>
            </w:r>
          </w:p>
        </w:tc>
      </w:tr>
      <w:tr w:rsidR="004C0A3E" w:rsidRPr="004C0A3E" w14:paraId="2DC494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EE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DD1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598302.72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C91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2214536.49</w:t>
            </w:r>
          </w:p>
        </w:tc>
      </w:tr>
      <w:tr w:rsidR="004C0A3E" w:rsidRPr="004C0A3E" w14:paraId="56646C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467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01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598312.44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FA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2214532.00</w:t>
            </w:r>
          </w:p>
        </w:tc>
      </w:tr>
      <w:tr w:rsidR="004C0A3E" w:rsidRPr="004C0A3E" w14:paraId="178EA6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1DF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9B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598327.66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4D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2214520.68</w:t>
            </w:r>
          </w:p>
        </w:tc>
      </w:tr>
      <w:tr w:rsidR="004C0A3E" w:rsidRPr="004C0A3E" w14:paraId="72B2C6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E0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11B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598333.18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7C8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2214506.83</w:t>
            </w:r>
          </w:p>
        </w:tc>
      </w:tr>
      <w:tr w:rsidR="004C0A3E" w:rsidRPr="004C0A3E" w14:paraId="79BDAB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F4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550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598333.36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3F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2214505.11</w:t>
            </w:r>
          </w:p>
        </w:tc>
      </w:tr>
      <w:tr w:rsidR="004C0A3E" w:rsidRPr="004C0A3E" w14:paraId="14941F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8F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19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5FD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2214505.65</w:t>
            </w:r>
          </w:p>
        </w:tc>
      </w:tr>
      <w:tr w:rsidR="004C0A3E" w:rsidRPr="004C0A3E" w14:paraId="225F9A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80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4A2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598357.65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EC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2214506.99</w:t>
            </w:r>
          </w:p>
        </w:tc>
      </w:tr>
      <w:tr w:rsidR="004C0A3E" w:rsidRPr="004C0A3E" w14:paraId="220A3F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90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4F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598383.04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77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2214508.90</w:t>
            </w:r>
          </w:p>
        </w:tc>
      </w:tr>
      <w:tr w:rsidR="004C0A3E" w:rsidRPr="004C0A3E" w14:paraId="63B2E7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B5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DA6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598456.72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76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2214510.77</w:t>
            </w:r>
          </w:p>
        </w:tc>
      </w:tr>
      <w:tr w:rsidR="004C0A3E" w:rsidRPr="004C0A3E" w14:paraId="64F587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76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3F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2C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2214511.08</w:t>
            </w:r>
          </w:p>
        </w:tc>
      </w:tr>
      <w:tr w:rsidR="004C0A3E" w:rsidRPr="004C0A3E" w14:paraId="1F4347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C1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9E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02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2214506.69</w:t>
            </w:r>
          </w:p>
        </w:tc>
      </w:tr>
      <w:tr w:rsidR="004C0A3E" w:rsidRPr="004C0A3E" w14:paraId="0DE39E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4B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DA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598457.00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1D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2214503.48</w:t>
            </w:r>
          </w:p>
        </w:tc>
      </w:tr>
      <w:tr w:rsidR="004C0A3E" w:rsidRPr="004C0A3E" w14:paraId="5F8721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E1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023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A2D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2214492.60</w:t>
            </w:r>
          </w:p>
        </w:tc>
      </w:tr>
      <w:tr w:rsidR="004C0A3E" w:rsidRPr="004C0A3E" w14:paraId="20C7B1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9AE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B9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598447.89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90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2214491.48</w:t>
            </w:r>
          </w:p>
        </w:tc>
      </w:tr>
      <w:tr w:rsidR="004C0A3E" w:rsidRPr="004C0A3E" w14:paraId="317D91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40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550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598448.98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F42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2214480.02</w:t>
            </w:r>
          </w:p>
        </w:tc>
      </w:tr>
      <w:tr w:rsidR="004C0A3E" w:rsidRPr="004C0A3E" w14:paraId="34B985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38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A5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598501.12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22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2214484.22</w:t>
            </w:r>
          </w:p>
        </w:tc>
      </w:tr>
      <w:tr w:rsidR="004C0A3E" w:rsidRPr="004C0A3E" w14:paraId="2440A1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57E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0B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598529.74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18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2214486.84</w:t>
            </w:r>
          </w:p>
        </w:tc>
      </w:tr>
      <w:tr w:rsidR="004C0A3E" w:rsidRPr="004C0A3E" w14:paraId="6834F4F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C3C1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A122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6325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17138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764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A08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597147.04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9E7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2214179.50</w:t>
            </w:r>
          </w:p>
        </w:tc>
      </w:tr>
      <w:tr w:rsidR="004C0A3E" w:rsidRPr="004C0A3E" w14:paraId="5E605B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8C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1E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597211.17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07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2214227.89</w:t>
            </w:r>
          </w:p>
        </w:tc>
      </w:tr>
      <w:tr w:rsidR="004C0A3E" w:rsidRPr="004C0A3E" w14:paraId="477767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DF0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13A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597262.16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FB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2214272.77</w:t>
            </w:r>
          </w:p>
        </w:tc>
      </w:tr>
      <w:tr w:rsidR="004C0A3E" w:rsidRPr="004C0A3E" w14:paraId="1D911D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6E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340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597276.93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10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2214280.88</w:t>
            </w:r>
          </w:p>
        </w:tc>
      </w:tr>
      <w:tr w:rsidR="004C0A3E" w:rsidRPr="004C0A3E" w14:paraId="673CC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A31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A2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597293.84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1AD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2214285.25</w:t>
            </w:r>
          </w:p>
        </w:tc>
      </w:tr>
      <w:tr w:rsidR="004C0A3E" w:rsidRPr="004C0A3E" w14:paraId="51C14D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BD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CA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597319.91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6C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2214287.39</w:t>
            </w:r>
          </w:p>
        </w:tc>
      </w:tr>
      <w:tr w:rsidR="004C0A3E" w:rsidRPr="004C0A3E" w14:paraId="57AA2F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2D6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02B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597321.49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BB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2214402.04</w:t>
            </w:r>
          </w:p>
        </w:tc>
      </w:tr>
      <w:tr w:rsidR="004C0A3E" w:rsidRPr="004C0A3E" w14:paraId="3C2369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92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6A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597302.14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AD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2214402.26</w:t>
            </w:r>
          </w:p>
        </w:tc>
      </w:tr>
      <w:tr w:rsidR="004C0A3E" w:rsidRPr="004C0A3E" w14:paraId="63DA2E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6C4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541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597285.14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CA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2214395.06</w:t>
            </w:r>
          </w:p>
        </w:tc>
      </w:tr>
      <w:tr w:rsidR="004C0A3E" w:rsidRPr="004C0A3E" w14:paraId="7473BC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FC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C0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597267.93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A5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2214414.59</w:t>
            </w:r>
          </w:p>
        </w:tc>
      </w:tr>
      <w:tr w:rsidR="004C0A3E" w:rsidRPr="004C0A3E" w14:paraId="205B22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F1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B51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597233.77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BE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2214401.47</w:t>
            </w:r>
          </w:p>
        </w:tc>
      </w:tr>
      <w:tr w:rsidR="004C0A3E" w:rsidRPr="004C0A3E" w14:paraId="4FC5B3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30C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AD1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597229.70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9FC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2214399.91</w:t>
            </w:r>
          </w:p>
        </w:tc>
      </w:tr>
      <w:tr w:rsidR="004C0A3E" w:rsidRPr="004C0A3E" w14:paraId="407EB7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CF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1F0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597190.68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92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2214384.90</w:t>
            </w:r>
          </w:p>
        </w:tc>
      </w:tr>
      <w:tr w:rsidR="004C0A3E" w:rsidRPr="004C0A3E" w14:paraId="4E1346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57C8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DD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597175.39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CFE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2214379.04</w:t>
            </w:r>
          </w:p>
        </w:tc>
      </w:tr>
      <w:tr w:rsidR="004C0A3E" w:rsidRPr="004C0A3E" w14:paraId="142A28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40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ED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597147.49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56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2214368.34</w:t>
            </w:r>
          </w:p>
        </w:tc>
      </w:tr>
      <w:tr w:rsidR="004C0A3E" w:rsidRPr="004C0A3E" w14:paraId="45DFB8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10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97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597123.51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E61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2214366.83</w:t>
            </w:r>
          </w:p>
        </w:tc>
      </w:tr>
      <w:tr w:rsidR="004C0A3E" w:rsidRPr="004C0A3E" w14:paraId="39F43C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3A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7B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597081.44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FC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2214364.24</w:t>
            </w:r>
          </w:p>
        </w:tc>
      </w:tr>
      <w:tr w:rsidR="004C0A3E" w:rsidRPr="004C0A3E" w14:paraId="369144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40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32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209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2214362.35</w:t>
            </w:r>
          </w:p>
        </w:tc>
      </w:tr>
      <w:tr w:rsidR="004C0A3E" w:rsidRPr="004C0A3E" w14:paraId="77E26D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E3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953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90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2214360.44</w:t>
            </w:r>
          </w:p>
        </w:tc>
      </w:tr>
      <w:tr w:rsidR="004C0A3E" w:rsidRPr="004C0A3E" w14:paraId="72DE33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29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A74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7A8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2214358.55</w:t>
            </w:r>
          </w:p>
        </w:tc>
      </w:tr>
      <w:tr w:rsidR="004C0A3E" w:rsidRPr="004C0A3E" w14:paraId="579E2E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C9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A1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596976.76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C1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2214357.77</w:t>
            </w:r>
          </w:p>
        </w:tc>
      </w:tr>
      <w:tr w:rsidR="004C0A3E" w:rsidRPr="004C0A3E" w14:paraId="790239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C9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FB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596951.24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02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2214363.92</w:t>
            </w:r>
          </w:p>
        </w:tc>
      </w:tr>
      <w:tr w:rsidR="004C0A3E" w:rsidRPr="004C0A3E" w14:paraId="3C896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9FD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6B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3C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2214370.52</w:t>
            </w:r>
          </w:p>
        </w:tc>
      </w:tr>
      <w:tr w:rsidR="004C0A3E" w:rsidRPr="004C0A3E" w14:paraId="13DAA8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38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32D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CC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2214377.28</w:t>
            </w:r>
          </w:p>
        </w:tc>
      </w:tr>
      <w:tr w:rsidR="004C0A3E" w:rsidRPr="004C0A3E" w14:paraId="262084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DE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D7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596871.26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340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2214377.77</w:t>
            </w:r>
          </w:p>
        </w:tc>
      </w:tr>
      <w:tr w:rsidR="004C0A3E" w:rsidRPr="004C0A3E" w14:paraId="6E3DE6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F08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7DB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596843.93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0F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2214378.91</w:t>
            </w:r>
          </w:p>
        </w:tc>
      </w:tr>
      <w:tr w:rsidR="004C0A3E" w:rsidRPr="004C0A3E" w14:paraId="7B84D3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7B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72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4C7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2214380.06</w:t>
            </w:r>
          </w:p>
        </w:tc>
      </w:tr>
      <w:tr w:rsidR="004C0A3E" w:rsidRPr="004C0A3E" w14:paraId="30E761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05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61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596788.18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BB0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2214381.25</w:t>
            </w:r>
          </w:p>
        </w:tc>
      </w:tr>
      <w:tr w:rsidR="004C0A3E" w:rsidRPr="004C0A3E" w14:paraId="2E4C2A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C8D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B3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596763.86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B2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2214376.78</w:t>
            </w:r>
          </w:p>
        </w:tc>
      </w:tr>
      <w:tr w:rsidR="004C0A3E" w:rsidRPr="004C0A3E" w14:paraId="1DEF3A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92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096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19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2214372.80</w:t>
            </w:r>
          </w:p>
        </w:tc>
      </w:tr>
      <w:tr w:rsidR="004C0A3E" w:rsidRPr="004C0A3E" w14:paraId="18D865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E6C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97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2E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2214369.47</w:t>
            </w:r>
          </w:p>
        </w:tc>
      </w:tr>
      <w:tr w:rsidR="004C0A3E" w:rsidRPr="004C0A3E" w14:paraId="271FDD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6B8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B38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596704.91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A4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2214373.06</w:t>
            </w:r>
          </w:p>
        </w:tc>
      </w:tr>
      <w:tr w:rsidR="004C0A3E" w:rsidRPr="004C0A3E" w14:paraId="0FA8B4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7E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5AF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91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2214375.98</w:t>
            </w:r>
          </w:p>
        </w:tc>
      </w:tr>
      <w:tr w:rsidR="004C0A3E" w:rsidRPr="004C0A3E" w14:paraId="404DA5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F4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B9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EB6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2214376.42</w:t>
            </w:r>
          </w:p>
        </w:tc>
      </w:tr>
      <w:tr w:rsidR="004C0A3E" w:rsidRPr="004C0A3E" w14:paraId="4FFBC9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6B3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BA0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970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2214392.79</w:t>
            </w:r>
          </w:p>
        </w:tc>
      </w:tr>
      <w:tr w:rsidR="004C0A3E" w:rsidRPr="004C0A3E" w14:paraId="43AAC1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02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7CC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841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2214396.67</w:t>
            </w:r>
          </w:p>
        </w:tc>
      </w:tr>
      <w:tr w:rsidR="004C0A3E" w:rsidRPr="004C0A3E" w14:paraId="7FB42D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C39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4B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0B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2214431.69</w:t>
            </w:r>
          </w:p>
        </w:tc>
      </w:tr>
      <w:tr w:rsidR="004C0A3E" w:rsidRPr="004C0A3E" w14:paraId="5785C1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9D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62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596644.41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54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2214462.12</w:t>
            </w:r>
          </w:p>
        </w:tc>
      </w:tr>
      <w:tr w:rsidR="004C0A3E" w:rsidRPr="004C0A3E" w14:paraId="139CA5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49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4E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9E7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2214492.56</w:t>
            </w:r>
          </w:p>
        </w:tc>
      </w:tr>
      <w:tr w:rsidR="004C0A3E" w:rsidRPr="004C0A3E" w14:paraId="69239D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2C3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69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A8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2214523.00</w:t>
            </w:r>
          </w:p>
        </w:tc>
      </w:tr>
      <w:tr w:rsidR="004C0A3E" w:rsidRPr="004C0A3E" w14:paraId="593286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38F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74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30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2214552.88</w:t>
            </w:r>
          </w:p>
        </w:tc>
      </w:tr>
      <w:tr w:rsidR="004C0A3E" w:rsidRPr="004C0A3E" w14:paraId="02F189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2A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928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40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2214557.07</w:t>
            </w:r>
          </w:p>
        </w:tc>
      </w:tr>
      <w:tr w:rsidR="004C0A3E" w:rsidRPr="004C0A3E" w14:paraId="240191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9E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DA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596614.81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35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2214556.34</w:t>
            </w:r>
          </w:p>
        </w:tc>
      </w:tr>
      <w:tr w:rsidR="004C0A3E" w:rsidRPr="004C0A3E" w14:paraId="56798C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F4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91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57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2214558.47</w:t>
            </w:r>
          </w:p>
        </w:tc>
      </w:tr>
      <w:tr w:rsidR="004C0A3E" w:rsidRPr="004C0A3E" w14:paraId="538C8B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D9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15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596581.66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F9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2214562.24</w:t>
            </w:r>
          </w:p>
        </w:tc>
      </w:tr>
      <w:tr w:rsidR="004C0A3E" w:rsidRPr="004C0A3E" w14:paraId="1C5946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A9E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C3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596568.74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2B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2214567.06</w:t>
            </w:r>
          </w:p>
        </w:tc>
      </w:tr>
      <w:tr w:rsidR="004C0A3E" w:rsidRPr="004C0A3E" w14:paraId="113BA7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144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D0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596559.63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63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2214571.62</w:t>
            </w:r>
          </w:p>
        </w:tc>
      </w:tr>
      <w:tr w:rsidR="004C0A3E" w:rsidRPr="004C0A3E" w14:paraId="348642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CAC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CF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596551.07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6A0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2214576.82</w:t>
            </w:r>
          </w:p>
        </w:tc>
      </w:tr>
      <w:tr w:rsidR="004C0A3E" w:rsidRPr="004C0A3E" w14:paraId="62CCB7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DA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51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596542.60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0DB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2214583.03</w:t>
            </w:r>
          </w:p>
        </w:tc>
      </w:tr>
      <w:tr w:rsidR="004C0A3E" w:rsidRPr="004C0A3E" w14:paraId="397BC9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D9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8B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596531.06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53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2214593.86</w:t>
            </w:r>
          </w:p>
        </w:tc>
      </w:tr>
      <w:tr w:rsidR="004C0A3E" w:rsidRPr="004C0A3E" w14:paraId="5717B8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2E6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17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596522.27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15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2214604.19</w:t>
            </w:r>
          </w:p>
        </w:tc>
      </w:tr>
      <w:tr w:rsidR="004C0A3E" w:rsidRPr="004C0A3E" w14:paraId="06119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565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86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596514.85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148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2214615.12</w:t>
            </w:r>
          </w:p>
        </w:tc>
      </w:tr>
      <w:tr w:rsidR="004C0A3E" w:rsidRPr="004C0A3E" w14:paraId="4C2EC8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C4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C0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596507.94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A6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2214627.81</w:t>
            </w:r>
          </w:p>
        </w:tc>
      </w:tr>
      <w:tr w:rsidR="004C0A3E" w:rsidRPr="004C0A3E" w14:paraId="779F06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39C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8A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596504.04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EAF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2214637.42</w:t>
            </w:r>
          </w:p>
        </w:tc>
      </w:tr>
      <w:tr w:rsidR="004C0A3E" w:rsidRPr="004C0A3E" w14:paraId="20E213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5CD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21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596500.66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51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2214648.79</w:t>
            </w:r>
          </w:p>
        </w:tc>
      </w:tr>
      <w:tr w:rsidR="004C0A3E" w:rsidRPr="004C0A3E" w14:paraId="10F0AC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D6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F82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596498.23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441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2214660.85</w:t>
            </w:r>
          </w:p>
        </w:tc>
      </w:tr>
      <w:tr w:rsidR="004C0A3E" w:rsidRPr="004C0A3E" w14:paraId="3E35BE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12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C80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596494.92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91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2214680.29</w:t>
            </w:r>
          </w:p>
        </w:tc>
      </w:tr>
      <w:tr w:rsidR="004C0A3E" w:rsidRPr="004C0A3E" w14:paraId="5C12ED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B0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DB9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596493.62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10E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2214680.14</w:t>
            </w:r>
          </w:p>
        </w:tc>
      </w:tr>
      <w:tr w:rsidR="004C0A3E" w:rsidRPr="004C0A3E" w14:paraId="2B2F89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EC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6C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596441.81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32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2214673.00</w:t>
            </w:r>
          </w:p>
        </w:tc>
      </w:tr>
      <w:tr w:rsidR="004C0A3E" w:rsidRPr="004C0A3E" w14:paraId="47D02E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5C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ADF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596369.34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B4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2214663.34</w:t>
            </w:r>
          </w:p>
        </w:tc>
      </w:tr>
      <w:tr w:rsidR="004C0A3E" w:rsidRPr="004C0A3E" w14:paraId="0A4099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455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10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596289.35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2E1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2214654.07</w:t>
            </w:r>
          </w:p>
        </w:tc>
      </w:tr>
      <w:tr w:rsidR="004C0A3E" w:rsidRPr="004C0A3E" w14:paraId="3F3E2A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DD4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F2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596291.50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7A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2214650.57</w:t>
            </w:r>
          </w:p>
        </w:tc>
      </w:tr>
      <w:tr w:rsidR="004C0A3E" w:rsidRPr="004C0A3E" w14:paraId="5384F8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D2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1D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596391.08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29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2214452.53</w:t>
            </w:r>
          </w:p>
        </w:tc>
      </w:tr>
      <w:tr w:rsidR="004C0A3E" w:rsidRPr="004C0A3E" w14:paraId="52332C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6E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3C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596454.17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2C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2214364.61</w:t>
            </w:r>
          </w:p>
        </w:tc>
      </w:tr>
      <w:tr w:rsidR="004C0A3E" w:rsidRPr="004C0A3E" w14:paraId="123D55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66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EF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596466.69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DC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2214347.17</w:t>
            </w:r>
          </w:p>
        </w:tc>
      </w:tr>
      <w:tr w:rsidR="004C0A3E" w:rsidRPr="004C0A3E" w14:paraId="2108C5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46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15F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9B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2214121.59</w:t>
            </w:r>
          </w:p>
        </w:tc>
      </w:tr>
      <w:tr w:rsidR="004C0A3E" w:rsidRPr="004C0A3E" w14:paraId="6C8565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42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3D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596670.29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CA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2214090.85</w:t>
            </w:r>
          </w:p>
        </w:tc>
      </w:tr>
      <w:tr w:rsidR="004C0A3E" w:rsidRPr="004C0A3E" w14:paraId="1EAC62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27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41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DD1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2214054.13</w:t>
            </w:r>
          </w:p>
        </w:tc>
      </w:tr>
      <w:tr w:rsidR="004C0A3E" w:rsidRPr="004C0A3E" w14:paraId="7B7BFB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BE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EF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596703.91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A19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2214048.52</w:t>
            </w:r>
          </w:p>
        </w:tc>
      </w:tr>
      <w:tr w:rsidR="004C0A3E" w:rsidRPr="004C0A3E" w14:paraId="67ACEB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F3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4A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596724.43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B1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2214022.70</w:t>
            </w:r>
          </w:p>
        </w:tc>
      </w:tr>
      <w:tr w:rsidR="004C0A3E" w:rsidRPr="004C0A3E" w14:paraId="39271F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541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59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596954.04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1D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2214006.23</w:t>
            </w:r>
          </w:p>
        </w:tc>
      </w:tr>
      <w:tr w:rsidR="004C0A3E" w:rsidRPr="004C0A3E" w14:paraId="78083C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17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8BB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596954.90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A8D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2214027.36</w:t>
            </w:r>
          </w:p>
        </w:tc>
      </w:tr>
      <w:tr w:rsidR="004C0A3E" w:rsidRPr="004C0A3E" w14:paraId="72A507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A5F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128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596955.73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87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2214031.33</w:t>
            </w:r>
          </w:p>
        </w:tc>
      </w:tr>
      <w:tr w:rsidR="004C0A3E" w:rsidRPr="004C0A3E" w14:paraId="5E788F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77C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CA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E0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2214052.67</w:t>
            </w:r>
          </w:p>
        </w:tc>
      </w:tr>
      <w:tr w:rsidR="004C0A3E" w:rsidRPr="004C0A3E" w14:paraId="57BDA4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3D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D84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DC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2214082.14</w:t>
            </w:r>
          </w:p>
        </w:tc>
      </w:tr>
      <w:tr w:rsidR="004C0A3E" w:rsidRPr="004C0A3E" w14:paraId="49F4F7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ED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5E5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C8E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2214111.80</w:t>
            </w:r>
          </w:p>
        </w:tc>
      </w:tr>
      <w:tr w:rsidR="004C0A3E" w:rsidRPr="004C0A3E" w14:paraId="5E943A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D0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FCD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597092.91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0C7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2214141.63</w:t>
            </w:r>
          </w:p>
        </w:tc>
      </w:tr>
      <w:tr w:rsidR="004C0A3E" w:rsidRPr="004C0A3E" w14:paraId="49889A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FB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0B4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597147.04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A3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2214179.50</w:t>
            </w:r>
          </w:p>
        </w:tc>
      </w:tr>
      <w:tr w:rsidR="004C0A3E" w:rsidRPr="004C0A3E" w14:paraId="5463991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E3E7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E040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DB3B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F8C22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5E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80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596990.92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356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2214619.00</w:t>
            </w:r>
          </w:p>
        </w:tc>
      </w:tr>
      <w:tr w:rsidR="004C0A3E" w:rsidRPr="004C0A3E" w14:paraId="1B10E4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C13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34B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596989.89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60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2214639.34</w:t>
            </w:r>
          </w:p>
        </w:tc>
      </w:tr>
      <w:tr w:rsidR="004C0A3E" w:rsidRPr="004C0A3E" w14:paraId="38B4B1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5E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3A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596930.35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43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2214652.47</w:t>
            </w:r>
          </w:p>
        </w:tc>
      </w:tr>
      <w:tr w:rsidR="004C0A3E" w:rsidRPr="004C0A3E" w14:paraId="6E04CC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E9A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B9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2B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2214667.41</w:t>
            </w:r>
          </w:p>
        </w:tc>
      </w:tr>
      <w:tr w:rsidR="004C0A3E" w:rsidRPr="004C0A3E" w14:paraId="0E46B4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C5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3F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596807.42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13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2214699.18</w:t>
            </w:r>
          </w:p>
        </w:tc>
      </w:tr>
      <w:tr w:rsidR="004C0A3E" w:rsidRPr="004C0A3E" w14:paraId="3A2BE1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7D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2F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AC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2214708.36</w:t>
            </w:r>
          </w:p>
        </w:tc>
      </w:tr>
      <w:tr w:rsidR="004C0A3E" w:rsidRPr="004C0A3E" w14:paraId="56DE6B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48B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201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596672.90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B67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2214704.62</w:t>
            </w:r>
          </w:p>
        </w:tc>
      </w:tr>
      <w:tr w:rsidR="004C0A3E" w:rsidRPr="004C0A3E" w14:paraId="74F4FE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C12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54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596567.01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BA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2214688.89</w:t>
            </w:r>
          </w:p>
        </w:tc>
      </w:tr>
      <w:tr w:rsidR="004C0A3E" w:rsidRPr="004C0A3E" w14:paraId="0CD113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60F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EE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596509.86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37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2214682.08</w:t>
            </w:r>
          </w:p>
        </w:tc>
      </w:tr>
      <w:tr w:rsidR="004C0A3E" w:rsidRPr="004C0A3E" w14:paraId="6AB7EF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F2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B9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596509.86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19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2214682.06</w:t>
            </w:r>
          </w:p>
        </w:tc>
      </w:tr>
      <w:tr w:rsidR="004C0A3E" w:rsidRPr="004C0A3E" w14:paraId="155830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C83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96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596512.98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DA4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2214663.59</w:t>
            </w:r>
          </w:p>
        </w:tc>
      </w:tr>
      <w:tr w:rsidR="004C0A3E" w:rsidRPr="004C0A3E" w14:paraId="19F356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B4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29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596515.22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CF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2214652.43</w:t>
            </w:r>
          </w:p>
        </w:tc>
      </w:tr>
      <w:tr w:rsidR="004C0A3E" w:rsidRPr="004C0A3E" w14:paraId="69B727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8D7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FD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596518.22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A89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2214642.38</w:t>
            </w:r>
          </w:p>
        </w:tc>
      </w:tr>
      <w:tr w:rsidR="004C0A3E" w:rsidRPr="004C0A3E" w14:paraId="4E7BDB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D28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3CF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596521.52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EA7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2214634.22</w:t>
            </w:r>
          </w:p>
        </w:tc>
      </w:tr>
      <w:tr w:rsidR="004C0A3E" w:rsidRPr="004C0A3E" w14:paraId="54E55B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519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60B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596527.66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84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2214622.94</w:t>
            </w:r>
          </w:p>
        </w:tc>
      </w:tr>
      <w:tr w:rsidR="004C0A3E" w:rsidRPr="004C0A3E" w14:paraId="3BBA55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C8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35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596534.21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35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2214613.29</w:t>
            </w:r>
          </w:p>
        </w:tc>
      </w:tr>
      <w:tr w:rsidR="004C0A3E" w:rsidRPr="004C0A3E" w14:paraId="20C410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47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1BB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596541.94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5E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2214604.22</w:t>
            </w:r>
          </w:p>
        </w:tc>
      </w:tr>
      <w:tr w:rsidR="004C0A3E" w:rsidRPr="004C0A3E" w14:paraId="406F85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76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D91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596552.20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AED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2214594.59</w:t>
            </w:r>
          </w:p>
        </w:tc>
      </w:tr>
      <w:tr w:rsidR="004C0A3E" w:rsidRPr="004C0A3E" w14:paraId="34760D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22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D5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596559.41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30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2214589.29</w:t>
            </w:r>
          </w:p>
        </w:tc>
      </w:tr>
      <w:tr w:rsidR="004C0A3E" w:rsidRPr="004C0A3E" w14:paraId="583D74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21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E5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596566.89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C4A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2214584.76</w:t>
            </w:r>
          </w:p>
        </w:tc>
      </w:tr>
      <w:tr w:rsidR="004C0A3E" w:rsidRPr="004C0A3E" w14:paraId="716042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A2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E4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596574.74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48B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2214580.84</w:t>
            </w:r>
          </w:p>
        </w:tc>
      </w:tr>
      <w:tr w:rsidR="004C0A3E" w:rsidRPr="004C0A3E" w14:paraId="22C44A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28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65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596586.14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00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2214576.58</w:t>
            </w:r>
          </w:p>
        </w:tc>
      </w:tr>
      <w:tr w:rsidR="004C0A3E" w:rsidRPr="004C0A3E" w14:paraId="318C8E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B5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E61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26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2214573.25</w:t>
            </w:r>
          </w:p>
        </w:tc>
      </w:tr>
      <w:tr w:rsidR="004C0A3E" w:rsidRPr="004C0A3E" w14:paraId="1C32F3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9D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B3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596615.47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7BD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2214571.36</w:t>
            </w:r>
          </w:p>
        </w:tc>
      </w:tr>
      <w:tr w:rsidR="004C0A3E" w:rsidRPr="004C0A3E" w14:paraId="4BF1C4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61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D0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596705.89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528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2214573.76</w:t>
            </w:r>
          </w:p>
        </w:tc>
      </w:tr>
      <w:tr w:rsidR="004C0A3E" w:rsidRPr="004C0A3E" w14:paraId="6154ED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D9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CA5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596758.29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F1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2214608.36</w:t>
            </w:r>
          </w:p>
        </w:tc>
      </w:tr>
      <w:tr w:rsidR="004C0A3E" w:rsidRPr="004C0A3E" w14:paraId="024389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CE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618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596765.93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87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2214612.42</w:t>
            </w:r>
          </w:p>
        </w:tc>
      </w:tr>
      <w:tr w:rsidR="004C0A3E" w:rsidRPr="004C0A3E" w14:paraId="03860E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D6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52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596843.73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AEB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2214635.96</w:t>
            </w:r>
          </w:p>
        </w:tc>
      </w:tr>
      <w:tr w:rsidR="004C0A3E" w:rsidRPr="004C0A3E" w14:paraId="1284F2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3E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8A7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596843.58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BFA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2214642.48</w:t>
            </w:r>
          </w:p>
        </w:tc>
      </w:tr>
      <w:tr w:rsidR="004C0A3E" w:rsidRPr="004C0A3E" w14:paraId="30CC27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0F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7A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596860.96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714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2214642.70</w:t>
            </w:r>
          </w:p>
        </w:tc>
      </w:tr>
      <w:tr w:rsidR="004C0A3E" w:rsidRPr="004C0A3E" w14:paraId="4C06DC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72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2E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596861.00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706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2214641.62</w:t>
            </w:r>
          </w:p>
        </w:tc>
      </w:tr>
      <w:tr w:rsidR="004C0A3E" w:rsidRPr="004C0A3E" w14:paraId="748193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4B7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6B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596990.92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EC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2214619.00</w:t>
            </w:r>
          </w:p>
        </w:tc>
      </w:tr>
      <w:tr w:rsidR="004C0A3E" w:rsidRPr="004C0A3E" w14:paraId="7AC2100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6D3D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96F8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7EC5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1A7F1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DE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814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596279.07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B0E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2214684.92</w:t>
            </w:r>
          </w:p>
        </w:tc>
      </w:tr>
      <w:tr w:rsidR="004C0A3E" w:rsidRPr="004C0A3E" w14:paraId="2813EC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CAE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EA9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596275.02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7C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2214704.51</w:t>
            </w:r>
          </w:p>
        </w:tc>
      </w:tr>
      <w:tr w:rsidR="004C0A3E" w:rsidRPr="004C0A3E" w14:paraId="6D28F2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260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76E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596253.72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3D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2214735.88</w:t>
            </w:r>
          </w:p>
        </w:tc>
      </w:tr>
      <w:tr w:rsidR="004C0A3E" w:rsidRPr="004C0A3E" w14:paraId="64CA45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508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673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596138.51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05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2214722.21</w:t>
            </w:r>
          </w:p>
        </w:tc>
      </w:tr>
      <w:tr w:rsidR="004C0A3E" w:rsidRPr="004C0A3E" w14:paraId="10B7D9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85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672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596163.45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8E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2214676.11</w:t>
            </w:r>
          </w:p>
        </w:tc>
      </w:tr>
      <w:tr w:rsidR="004C0A3E" w:rsidRPr="004C0A3E" w14:paraId="073DB5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13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9F4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596202.10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9F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2214680.06</w:t>
            </w:r>
          </w:p>
        </w:tc>
      </w:tr>
      <w:tr w:rsidR="004C0A3E" w:rsidRPr="004C0A3E" w14:paraId="59E4C4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54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BC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596279.07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02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2214684.92</w:t>
            </w:r>
          </w:p>
        </w:tc>
      </w:tr>
      <w:tr w:rsidR="004C0A3E" w:rsidRPr="004C0A3E" w14:paraId="0BAF9CE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8DD5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0F01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731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C8792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32B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F0E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595985.45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137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2214687.67</w:t>
            </w:r>
          </w:p>
        </w:tc>
      </w:tr>
      <w:tr w:rsidR="004C0A3E" w:rsidRPr="004C0A3E" w14:paraId="585FAC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88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30A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595989.62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2B8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2214727.37</w:t>
            </w:r>
          </w:p>
        </w:tc>
      </w:tr>
      <w:tr w:rsidR="004C0A3E" w:rsidRPr="004C0A3E" w14:paraId="3241FA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6E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FB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595978.64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02B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2214747.18</w:t>
            </w:r>
          </w:p>
        </w:tc>
      </w:tr>
      <w:tr w:rsidR="004C0A3E" w:rsidRPr="004C0A3E" w14:paraId="1801A7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3B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42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595950.59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636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2214746.50</w:t>
            </w:r>
          </w:p>
        </w:tc>
      </w:tr>
      <w:tr w:rsidR="004C0A3E" w:rsidRPr="004C0A3E" w14:paraId="24991A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A5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77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595956.24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0C0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2214693.68</w:t>
            </w:r>
          </w:p>
        </w:tc>
      </w:tr>
      <w:tr w:rsidR="004C0A3E" w:rsidRPr="004C0A3E" w14:paraId="1D6F9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6C5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17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595985.45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CD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2214687.67</w:t>
            </w:r>
          </w:p>
        </w:tc>
      </w:tr>
      <w:tr w:rsidR="004C0A3E" w:rsidRPr="004C0A3E" w14:paraId="5C608E3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DCD1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0E66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5015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B3C1E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BBA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846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53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2214678.25</w:t>
            </w:r>
          </w:p>
        </w:tc>
      </w:tr>
      <w:tr w:rsidR="004C0A3E" w:rsidRPr="004C0A3E" w14:paraId="7B5021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168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1A4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596035.67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02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2214746.17</w:t>
            </w:r>
          </w:p>
        </w:tc>
      </w:tr>
      <w:tr w:rsidR="004C0A3E" w:rsidRPr="004C0A3E" w14:paraId="25BD5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A7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2AD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596013.92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F3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2214747.21</w:t>
            </w:r>
          </w:p>
        </w:tc>
      </w:tr>
      <w:tr w:rsidR="004C0A3E" w:rsidRPr="004C0A3E" w14:paraId="559A82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2F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15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596021.06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9F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2214734.18</w:t>
            </w:r>
          </w:p>
        </w:tc>
      </w:tr>
      <w:tr w:rsidR="004C0A3E" w:rsidRPr="004C0A3E" w14:paraId="6D27C2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19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A3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596016.03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706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2214683.82</w:t>
            </w:r>
          </w:p>
        </w:tc>
      </w:tr>
      <w:tr w:rsidR="004C0A3E" w:rsidRPr="004C0A3E" w14:paraId="4ABEBC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D6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09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596076.29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B7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2214677.60</w:t>
            </w:r>
          </w:p>
        </w:tc>
      </w:tr>
      <w:tr w:rsidR="004C0A3E" w:rsidRPr="004C0A3E" w14:paraId="06BC2D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97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2A0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70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2214678.25</w:t>
            </w:r>
          </w:p>
        </w:tc>
      </w:tr>
      <w:tr w:rsidR="004C0A3E" w:rsidRPr="004C0A3E" w14:paraId="7CB0CDD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F59E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983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264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597F0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4F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B2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DDB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2214777.38</w:t>
            </w:r>
          </w:p>
        </w:tc>
      </w:tr>
      <w:tr w:rsidR="004C0A3E" w:rsidRPr="004C0A3E" w14:paraId="3B0B3B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D49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7B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607280.30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DF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2214809.83</w:t>
            </w:r>
          </w:p>
        </w:tc>
      </w:tr>
      <w:tr w:rsidR="004C0A3E" w:rsidRPr="004C0A3E" w14:paraId="06412F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A5F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087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607141.39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DF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2214801.62</w:t>
            </w:r>
          </w:p>
        </w:tc>
      </w:tr>
      <w:tr w:rsidR="004C0A3E" w:rsidRPr="004C0A3E" w14:paraId="5DCC7D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F66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590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217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2214794.13</w:t>
            </w:r>
          </w:p>
        </w:tc>
      </w:tr>
      <w:tr w:rsidR="004C0A3E" w:rsidRPr="004C0A3E" w14:paraId="68929E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46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E3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607018.04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72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2214784.15</w:t>
            </w:r>
          </w:p>
        </w:tc>
      </w:tr>
      <w:tr w:rsidR="004C0A3E" w:rsidRPr="004C0A3E" w14:paraId="137CAF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7E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CE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27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2214783.55</w:t>
            </w:r>
          </w:p>
        </w:tc>
      </w:tr>
      <w:tr w:rsidR="004C0A3E" w:rsidRPr="004C0A3E" w14:paraId="628FD7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14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501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607007.46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D7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2214793.53</w:t>
            </w:r>
          </w:p>
        </w:tc>
      </w:tr>
      <w:tr w:rsidR="004C0A3E" w:rsidRPr="004C0A3E" w14:paraId="082028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AC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FB3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606992.47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8F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2214792.65</w:t>
            </w:r>
          </w:p>
        </w:tc>
      </w:tr>
      <w:tr w:rsidR="004C0A3E" w:rsidRPr="004C0A3E" w14:paraId="6955A0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D9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470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606964.99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D6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2214790.95</w:t>
            </w:r>
          </w:p>
        </w:tc>
      </w:tr>
      <w:tr w:rsidR="004C0A3E" w:rsidRPr="004C0A3E" w14:paraId="1290CD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FB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19E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606967.82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3D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2214744.91</w:t>
            </w:r>
          </w:p>
        </w:tc>
      </w:tr>
      <w:tr w:rsidR="004C0A3E" w:rsidRPr="004C0A3E" w14:paraId="7AC10D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EA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9B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606974.06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D1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2214738.39</w:t>
            </w:r>
          </w:p>
        </w:tc>
      </w:tr>
      <w:tr w:rsidR="004C0A3E" w:rsidRPr="004C0A3E" w14:paraId="5FA4DA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16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73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606985.60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3E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2214735.52</w:t>
            </w:r>
          </w:p>
        </w:tc>
      </w:tr>
      <w:tr w:rsidR="004C0A3E" w:rsidRPr="004C0A3E" w14:paraId="2C6DFC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80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9A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607049.26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65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2214737.74</w:t>
            </w:r>
          </w:p>
        </w:tc>
      </w:tr>
      <w:tr w:rsidR="004C0A3E" w:rsidRPr="004C0A3E" w14:paraId="1B2465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BD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5C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607114.55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C6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2214742.43</w:t>
            </w:r>
          </w:p>
        </w:tc>
      </w:tr>
      <w:tr w:rsidR="004C0A3E" w:rsidRPr="004C0A3E" w14:paraId="49B872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D07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08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607154.47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66B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2214746.96</w:t>
            </w:r>
          </w:p>
        </w:tc>
      </w:tr>
      <w:tr w:rsidR="004C0A3E" w:rsidRPr="004C0A3E" w14:paraId="760D13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DBF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21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607177.91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7FA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2214751.35</w:t>
            </w:r>
          </w:p>
        </w:tc>
      </w:tr>
      <w:tr w:rsidR="004C0A3E" w:rsidRPr="004C0A3E" w14:paraId="11A867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DA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B85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607196.44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5A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2214759.00</w:t>
            </w:r>
          </w:p>
        </w:tc>
      </w:tr>
      <w:tr w:rsidR="004C0A3E" w:rsidRPr="004C0A3E" w14:paraId="4F8B95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5E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B97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607225.31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86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2214777.38</w:t>
            </w:r>
          </w:p>
        </w:tc>
      </w:tr>
      <w:tr w:rsidR="004C0A3E" w:rsidRPr="004C0A3E" w14:paraId="63208ED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2812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2403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63F8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A072C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586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F40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602016.64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3BF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2214613.33</w:t>
            </w:r>
          </w:p>
        </w:tc>
      </w:tr>
      <w:tr w:rsidR="004C0A3E" w:rsidRPr="004C0A3E" w14:paraId="3A979C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18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33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85B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2214723.43</w:t>
            </w:r>
          </w:p>
        </w:tc>
      </w:tr>
      <w:tr w:rsidR="004C0A3E" w:rsidRPr="004C0A3E" w14:paraId="1856A7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1F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88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A19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2214795.26</w:t>
            </w:r>
          </w:p>
        </w:tc>
      </w:tr>
      <w:tr w:rsidR="004C0A3E" w:rsidRPr="004C0A3E" w14:paraId="5AFBF0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F5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F8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44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2214796.84</w:t>
            </w:r>
          </w:p>
        </w:tc>
      </w:tr>
      <w:tr w:rsidR="004C0A3E" w:rsidRPr="004C0A3E" w14:paraId="272E06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F6C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C3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602089.03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E6F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2214799.36</w:t>
            </w:r>
          </w:p>
        </w:tc>
      </w:tr>
      <w:tr w:rsidR="004C0A3E" w:rsidRPr="004C0A3E" w14:paraId="6447D8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ACE2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14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1F2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2214809.74</w:t>
            </w:r>
          </w:p>
        </w:tc>
      </w:tr>
      <w:tr w:rsidR="004C0A3E" w:rsidRPr="004C0A3E" w14:paraId="0B252F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EB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DB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A97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2214819.57</w:t>
            </w:r>
          </w:p>
        </w:tc>
      </w:tr>
      <w:tr w:rsidR="004C0A3E" w:rsidRPr="004C0A3E" w14:paraId="60D835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B7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46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D8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2214818.41</w:t>
            </w:r>
          </w:p>
        </w:tc>
      </w:tr>
      <w:tr w:rsidR="004C0A3E" w:rsidRPr="004C0A3E" w14:paraId="0213CC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D3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EA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C6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2214815.68</w:t>
            </w:r>
          </w:p>
        </w:tc>
      </w:tr>
      <w:tr w:rsidR="004C0A3E" w:rsidRPr="004C0A3E" w14:paraId="42AE3A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8B7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AAB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602058.00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52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2214805.29</w:t>
            </w:r>
          </w:p>
        </w:tc>
      </w:tr>
      <w:tr w:rsidR="004C0A3E" w:rsidRPr="004C0A3E" w14:paraId="68B1BD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20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C2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602042.40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EAA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2214793.87</w:t>
            </w:r>
          </w:p>
        </w:tc>
      </w:tr>
      <w:tr w:rsidR="004C0A3E" w:rsidRPr="004C0A3E" w14:paraId="1FF3D0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A7C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72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602033.44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72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2214788.29</w:t>
            </w:r>
          </w:p>
        </w:tc>
      </w:tr>
      <w:tr w:rsidR="004C0A3E" w:rsidRPr="004C0A3E" w14:paraId="785255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33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A8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602019.56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58A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2214781.48</w:t>
            </w:r>
          </w:p>
        </w:tc>
      </w:tr>
      <w:tr w:rsidR="004C0A3E" w:rsidRPr="004C0A3E" w14:paraId="6E7DC6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1A5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536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602006.20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6D9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2214776.15</w:t>
            </w:r>
          </w:p>
        </w:tc>
      </w:tr>
      <w:tr w:rsidR="004C0A3E" w:rsidRPr="004C0A3E" w14:paraId="245D2B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58F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8F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601986.46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CB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2214769.85</w:t>
            </w:r>
          </w:p>
        </w:tc>
      </w:tr>
      <w:tr w:rsidR="004C0A3E" w:rsidRPr="004C0A3E" w14:paraId="3C37A0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0A4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34D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A2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2214766.83</w:t>
            </w:r>
          </w:p>
        </w:tc>
      </w:tr>
      <w:tr w:rsidR="004C0A3E" w:rsidRPr="004C0A3E" w14:paraId="1C1F9A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39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B7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D6C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2214763.40</w:t>
            </w:r>
          </w:p>
        </w:tc>
      </w:tr>
      <w:tr w:rsidR="004C0A3E" w:rsidRPr="004C0A3E" w14:paraId="468548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F45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ED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974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2214758.69</w:t>
            </w:r>
          </w:p>
        </w:tc>
      </w:tr>
      <w:tr w:rsidR="004C0A3E" w:rsidRPr="004C0A3E" w14:paraId="1F495F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AF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04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601969.18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D4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2214757.54</w:t>
            </w:r>
          </w:p>
        </w:tc>
      </w:tr>
      <w:tr w:rsidR="004C0A3E" w:rsidRPr="004C0A3E" w14:paraId="2B4AD6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13D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1E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601963.01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B3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2214749.54</w:t>
            </w:r>
          </w:p>
        </w:tc>
      </w:tr>
      <w:tr w:rsidR="004C0A3E" w:rsidRPr="004C0A3E" w14:paraId="09A857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2A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170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601952.55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BE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2214740.59</w:t>
            </w:r>
          </w:p>
        </w:tc>
      </w:tr>
      <w:tr w:rsidR="004C0A3E" w:rsidRPr="004C0A3E" w14:paraId="67B260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86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EF1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7E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2214727.49</w:t>
            </w:r>
          </w:p>
        </w:tc>
      </w:tr>
      <w:tr w:rsidR="004C0A3E" w:rsidRPr="004C0A3E" w14:paraId="181CD5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BEB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4D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601935.59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0D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2214715.77</w:t>
            </w:r>
          </w:p>
        </w:tc>
      </w:tr>
      <w:tr w:rsidR="004C0A3E" w:rsidRPr="004C0A3E" w14:paraId="597FDD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10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22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08E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2214701.57</w:t>
            </w:r>
          </w:p>
        </w:tc>
      </w:tr>
      <w:tr w:rsidR="004C0A3E" w:rsidRPr="004C0A3E" w14:paraId="6A08CA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F25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F4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601913.29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B4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2214677.07</w:t>
            </w:r>
          </w:p>
        </w:tc>
      </w:tr>
      <w:tr w:rsidR="004C0A3E" w:rsidRPr="004C0A3E" w14:paraId="13F0B2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3F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9D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20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2214662.88</w:t>
            </w:r>
          </w:p>
        </w:tc>
      </w:tr>
      <w:tr w:rsidR="004C0A3E" w:rsidRPr="004C0A3E" w14:paraId="7B7BF7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14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9C5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AA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2214654.31</w:t>
            </w:r>
          </w:p>
        </w:tc>
      </w:tr>
      <w:tr w:rsidR="004C0A3E" w:rsidRPr="004C0A3E" w14:paraId="134AC4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4A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409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601897.35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86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2214642.45</w:t>
            </w:r>
          </w:p>
        </w:tc>
      </w:tr>
      <w:tr w:rsidR="004C0A3E" w:rsidRPr="004C0A3E" w14:paraId="3DAB6E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19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07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601897.15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0F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2214628.44</w:t>
            </w:r>
          </w:p>
        </w:tc>
      </w:tr>
      <w:tr w:rsidR="004C0A3E" w:rsidRPr="004C0A3E" w14:paraId="6F6FA8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93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C13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601897.15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74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2214610.74</w:t>
            </w:r>
          </w:p>
        </w:tc>
      </w:tr>
      <w:tr w:rsidR="004C0A3E" w:rsidRPr="004C0A3E" w14:paraId="1312D6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D3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A6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00A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2214594.21</w:t>
            </w:r>
          </w:p>
        </w:tc>
      </w:tr>
      <w:tr w:rsidR="004C0A3E" w:rsidRPr="004C0A3E" w14:paraId="2C238B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2A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6A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601901.79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75C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2214589.82</w:t>
            </w:r>
          </w:p>
        </w:tc>
      </w:tr>
      <w:tr w:rsidR="004C0A3E" w:rsidRPr="004C0A3E" w14:paraId="200C36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E9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9E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602016.64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D8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2214613.33</w:t>
            </w:r>
          </w:p>
        </w:tc>
      </w:tr>
      <w:tr w:rsidR="004C0A3E" w:rsidRPr="004C0A3E" w14:paraId="4516DC4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038B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C341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678D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3AAC3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E23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B9C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596202.80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C2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2214835.80</w:t>
            </w:r>
          </w:p>
        </w:tc>
      </w:tr>
      <w:tr w:rsidR="004C0A3E" w:rsidRPr="004C0A3E" w14:paraId="4942A7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0A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38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D0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2214843.91</w:t>
            </w:r>
          </w:p>
        </w:tc>
      </w:tr>
      <w:tr w:rsidR="004C0A3E" w:rsidRPr="004C0A3E" w14:paraId="0CDF24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95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CC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596012.73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C88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2214828.34</w:t>
            </w:r>
          </w:p>
        </w:tc>
      </w:tr>
      <w:tr w:rsidR="004C0A3E" w:rsidRPr="004C0A3E" w14:paraId="37C6D7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91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08C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595971.31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37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2214823.00</w:t>
            </w:r>
          </w:p>
        </w:tc>
      </w:tr>
      <w:tr w:rsidR="004C0A3E" w:rsidRPr="004C0A3E" w14:paraId="4EE2D8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953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26F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595987.58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80D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2214793.85</w:t>
            </w:r>
          </w:p>
        </w:tc>
      </w:tr>
      <w:tr w:rsidR="004C0A3E" w:rsidRPr="004C0A3E" w14:paraId="46B66C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4B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C1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595997.65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54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2214793.53</w:t>
            </w:r>
          </w:p>
        </w:tc>
      </w:tr>
      <w:tr w:rsidR="004C0A3E" w:rsidRPr="004C0A3E" w14:paraId="7C2FD5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1C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88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E0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2214832.56</w:t>
            </w:r>
          </w:p>
        </w:tc>
      </w:tr>
      <w:tr w:rsidR="004C0A3E" w:rsidRPr="004C0A3E" w14:paraId="1080CF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AA8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8D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596202.80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0D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2214835.80</w:t>
            </w:r>
          </w:p>
        </w:tc>
      </w:tr>
      <w:tr w:rsidR="004C0A3E" w:rsidRPr="004C0A3E" w14:paraId="607B895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5FEB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(89)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93B6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8832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D4695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0A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84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0D2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2213732.60</w:t>
            </w:r>
          </w:p>
        </w:tc>
      </w:tr>
      <w:tr w:rsidR="004C0A3E" w:rsidRPr="004C0A3E" w14:paraId="54D41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DC2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C7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AC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2213815.50</w:t>
            </w:r>
          </w:p>
        </w:tc>
      </w:tr>
      <w:tr w:rsidR="004C0A3E" w:rsidRPr="004C0A3E" w14:paraId="62B3BA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BA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FC0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DD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2213893.30</w:t>
            </w:r>
          </w:p>
        </w:tc>
      </w:tr>
      <w:tr w:rsidR="004C0A3E" w:rsidRPr="004C0A3E" w14:paraId="4C90C6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50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AE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610371.23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28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2214137.30</w:t>
            </w:r>
          </w:p>
        </w:tc>
      </w:tr>
      <w:tr w:rsidR="004C0A3E" w:rsidRPr="004C0A3E" w14:paraId="235C5B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6C7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F6C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50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2214176.10</w:t>
            </w:r>
          </w:p>
        </w:tc>
      </w:tr>
      <w:tr w:rsidR="004C0A3E" w:rsidRPr="004C0A3E" w14:paraId="58AD64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EE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D0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C6A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2214246.50</w:t>
            </w:r>
          </w:p>
        </w:tc>
      </w:tr>
      <w:tr w:rsidR="004C0A3E" w:rsidRPr="004C0A3E" w14:paraId="319486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5D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80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610528.63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C9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2214411.40</w:t>
            </w:r>
          </w:p>
        </w:tc>
      </w:tr>
      <w:tr w:rsidR="004C0A3E" w:rsidRPr="004C0A3E" w14:paraId="60BF1D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F9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89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610554.86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CC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2214501.80</w:t>
            </w:r>
          </w:p>
        </w:tc>
      </w:tr>
      <w:tr w:rsidR="004C0A3E" w:rsidRPr="004C0A3E" w14:paraId="5816F9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AE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84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610558.60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1B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2214568.30</w:t>
            </w:r>
          </w:p>
        </w:tc>
      </w:tr>
      <w:tr w:rsidR="004C0A3E" w:rsidRPr="004C0A3E" w14:paraId="626CC9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635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97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610582.49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B9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2214651.20</w:t>
            </w:r>
          </w:p>
        </w:tc>
      </w:tr>
      <w:tr w:rsidR="004C0A3E" w:rsidRPr="004C0A3E" w14:paraId="65002D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10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84B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610581.56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9DF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2214708.40</w:t>
            </w:r>
          </w:p>
        </w:tc>
      </w:tr>
      <w:tr w:rsidR="004C0A3E" w:rsidRPr="004C0A3E" w14:paraId="4B392F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33C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F5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610597.96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77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2214777.70</w:t>
            </w:r>
          </w:p>
        </w:tc>
      </w:tr>
      <w:tr w:rsidR="004C0A3E" w:rsidRPr="004C0A3E" w14:paraId="29E17D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4E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D1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610606.02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87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2214819.14</w:t>
            </w:r>
          </w:p>
        </w:tc>
      </w:tr>
      <w:tr w:rsidR="004C0A3E" w:rsidRPr="004C0A3E" w14:paraId="249A40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144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0C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610602.60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A64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2214834.21</w:t>
            </w:r>
          </w:p>
        </w:tc>
      </w:tr>
      <w:tr w:rsidR="004C0A3E" w:rsidRPr="004C0A3E" w14:paraId="2D3CA3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8A0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D8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610594.66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40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2214844.03</w:t>
            </w:r>
          </w:p>
        </w:tc>
      </w:tr>
      <w:tr w:rsidR="004C0A3E" w:rsidRPr="004C0A3E" w14:paraId="1DB15E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AE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B0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610585.74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A6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2214830.72</w:t>
            </w:r>
          </w:p>
        </w:tc>
      </w:tr>
      <w:tr w:rsidR="004C0A3E" w:rsidRPr="004C0A3E" w14:paraId="29D064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ED4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67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610553.45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BA5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2214751.73</w:t>
            </w:r>
          </w:p>
        </w:tc>
      </w:tr>
      <w:tr w:rsidR="004C0A3E" w:rsidRPr="004C0A3E" w14:paraId="006A22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C8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509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610516.54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1A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2214750.03</w:t>
            </w:r>
          </w:p>
        </w:tc>
      </w:tr>
      <w:tr w:rsidR="004C0A3E" w:rsidRPr="004C0A3E" w14:paraId="318E4B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A82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25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610488.71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B50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2214664.96</w:t>
            </w:r>
          </w:p>
        </w:tc>
      </w:tr>
      <w:tr w:rsidR="004C0A3E" w:rsidRPr="004C0A3E" w14:paraId="0B367C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1A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1D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610482.08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2F2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2214643.25</w:t>
            </w:r>
          </w:p>
        </w:tc>
      </w:tr>
      <w:tr w:rsidR="004C0A3E" w:rsidRPr="004C0A3E" w14:paraId="0C29B0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404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C62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610475.82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85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2214620.02</w:t>
            </w:r>
          </w:p>
        </w:tc>
      </w:tr>
      <w:tr w:rsidR="004C0A3E" w:rsidRPr="004C0A3E" w14:paraId="6669D3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92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5C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610484.06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BA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2214565.36</w:t>
            </w:r>
          </w:p>
        </w:tc>
      </w:tr>
      <w:tr w:rsidR="004C0A3E" w:rsidRPr="004C0A3E" w14:paraId="0971AE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61A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5BF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610493.30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FD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2214504.05</w:t>
            </w:r>
          </w:p>
        </w:tc>
      </w:tr>
      <w:tr w:rsidR="004C0A3E" w:rsidRPr="004C0A3E" w14:paraId="3AE9AE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0F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36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610504.61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20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2214430.49</w:t>
            </w:r>
          </w:p>
        </w:tc>
      </w:tr>
      <w:tr w:rsidR="004C0A3E" w:rsidRPr="004C0A3E" w14:paraId="5C6DF9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30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88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610520.60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30E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2214432.43</w:t>
            </w:r>
          </w:p>
        </w:tc>
      </w:tr>
      <w:tr w:rsidR="004C0A3E" w:rsidRPr="004C0A3E" w14:paraId="26F7F9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2D6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AC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610521.50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74B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2214425.40</w:t>
            </w:r>
          </w:p>
        </w:tc>
      </w:tr>
      <w:tr w:rsidR="004C0A3E" w:rsidRPr="004C0A3E" w14:paraId="447AC3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9E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13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610522.69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FA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2214415.36</w:t>
            </w:r>
          </w:p>
        </w:tc>
      </w:tr>
      <w:tr w:rsidR="004C0A3E" w:rsidRPr="004C0A3E" w14:paraId="050169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A1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9B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610477.55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B8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2214410.95</w:t>
            </w:r>
          </w:p>
        </w:tc>
      </w:tr>
      <w:tr w:rsidR="004C0A3E" w:rsidRPr="004C0A3E" w14:paraId="24700F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7B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A5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610479.37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72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2214381.26</w:t>
            </w:r>
          </w:p>
        </w:tc>
      </w:tr>
      <w:tr w:rsidR="004C0A3E" w:rsidRPr="004C0A3E" w14:paraId="69F906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DB1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19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610476.94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7CA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2214298.86</w:t>
            </w:r>
          </w:p>
        </w:tc>
      </w:tr>
      <w:tr w:rsidR="004C0A3E" w:rsidRPr="004C0A3E" w14:paraId="1BBBAF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88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DA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610460.92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E7D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2214262.11</w:t>
            </w:r>
          </w:p>
        </w:tc>
      </w:tr>
      <w:tr w:rsidR="004C0A3E" w:rsidRPr="004C0A3E" w14:paraId="26CAEF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11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D1D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610441.93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471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2214233.74</w:t>
            </w:r>
          </w:p>
        </w:tc>
      </w:tr>
      <w:tr w:rsidR="004C0A3E" w:rsidRPr="004C0A3E" w14:paraId="3973AE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22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510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8B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2214237.16</w:t>
            </w:r>
          </w:p>
        </w:tc>
      </w:tr>
      <w:tr w:rsidR="004C0A3E" w:rsidRPr="004C0A3E" w14:paraId="72304D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A9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67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610435.12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68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2214237.92</w:t>
            </w:r>
          </w:p>
        </w:tc>
      </w:tr>
      <w:tr w:rsidR="004C0A3E" w:rsidRPr="004C0A3E" w14:paraId="3B775E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A0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7E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A7A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2214200.82</w:t>
            </w:r>
          </w:p>
        </w:tc>
      </w:tr>
      <w:tr w:rsidR="004C0A3E" w:rsidRPr="004C0A3E" w14:paraId="000992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31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BE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610402.17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6B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2214192.31</w:t>
            </w:r>
          </w:p>
        </w:tc>
      </w:tr>
      <w:tr w:rsidR="004C0A3E" w:rsidRPr="004C0A3E" w14:paraId="148928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BAC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71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610398.60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7A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2214187.22</w:t>
            </w:r>
          </w:p>
        </w:tc>
      </w:tr>
      <w:tr w:rsidR="004C0A3E" w:rsidRPr="004C0A3E" w14:paraId="60E1D6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23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0C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610348.42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78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2214102.37</w:t>
            </w:r>
          </w:p>
        </w:tc>
      </w:tr>
      <w:tr w:rsidR="004C0A3E" w:rsidRPr="004C0A3E" w14:paraId="77AF76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29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11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610330.73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D9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2214087.87</w:t>
            </w:r>
          </w:p>
        </w:tc>
      </w:tr>
      <w:tr w:rsidR="004C0A3E" w:rsidRPr="004C0A3E" w14:paraId="432DEE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1B6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21A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610314.78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A55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2214077.41</w:t>
            </w:r>
          </w:p>
        </w:tc>
      </w:tr>
      <w:tr w:rsidR="004C0A3E" w:rsidRPr="004C0A3E" w14:paraId="112B23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73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05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610251.87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50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2214008.83</w:t>
            </w:r>
          </w:p>
        </w:tc>
      </w:tr>
      <w:tr w:rsidR="004C0A3E" w:rsidRPr="004C0A3E" w14:paraId="365AAE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CA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3BE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FB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2213993.91</w:t>
            </w:r>
          </w:p>
        </w:tc>
      </w:tr>
      <w:tr w:rsidR="004C0A3E" w:rsidRPr="004C0A3E" w14:paraId="1554A3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E78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CF4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610231.54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92B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2213982.62</w:t>
            </w:r>
          </w:p>
        </w:tc>
      </w:tr>
      <w:tr w:rsidR="004C0A3E" w:rsidRPr="004C0A3E" w14:paraId="56CABF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9E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77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610214.18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DD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2213967.68</w:t>
            </w:r>
          </w:p>
        </w:tc>
      </w:tr>
      <w:tr w:rsidR="004C0A3E" w:rsidRPr="004C0A3E" w14:paraId="593DAD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88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4B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610174.11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8B6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2213926.52</w:t>
            </w:r>
          </w:p>
        </w:tc>
      </w:tr>
      <w:tr w:rsidR="004C0A3E" w:rsidRPr="004C0A3E" w14:paraId="037E73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C9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22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610165.42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E2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2213916.66</w:t>
            </w:r>
          </w:p>
        </w:tc>
      </w:tr>
      <w:tr w:rsidR="004C0A3E" w:rsidRPr="004C0A3E" w14:paraId="404542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36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D8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610164.29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4C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2213915.38</w:t>
            </w:r>
          </w:p>
        </w:tc>
      </w:tr>
      <w:tr w:rsidR="004C0A3E" w:rsidRPr="004C0A3E" w14:paraId="0EAFD2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64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38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610161.38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A9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2213918.14</w:t>
            </w:r>
          </w:p>
        </w:tc>
      </w:tr>
      <w:tr w:rsidR="004C0A3E" w:rsidRPr="004C0A3E" w14:paraId="00E599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C1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15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610150.55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1C7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2213927.04</w:t>
            </w:r>
          </w:p>
        </w:tc>
      </w:tr>
      <w:tr w:rsidR="004C0A3E" w:rsidRPr="004C0A3E" w14:paraId="788698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EA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AC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610102.03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D04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2213869.17</w:t>
            </w:r>
          </w:p>
        </w:tc>
      </w:tr>
      <w:tr w:rsidR="004C0A3E" w:rsidRPr="004C0A3E" w14:paraId="666A4A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33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D2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09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2213785.52</w:t>
            </w:r>
          </w:p>
        </w:tc>
      </w:tr>
      <w:tr w:rsidR="004C0A3E" w:rsidRPr="004C0A3E" w14:paraId="4C2AA4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A5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0E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610128.30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BD5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2213728.28</w:t>
            </w:r>
          </w:p>
        </w:tc>
      </w:tr>
      <w:tr w:rsidR="004C0A3E" w:rsidRPr="004C0A3E" w14:paraId="131F92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6B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392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610103.86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64D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2213680.97</w:t>
            </w:r>
          </w:p>
        </w:tc>
      </w:tr>
      <w:tr w:rsidR="004C0A3E" w:rsidRPr="004C0A3E" w14:paraId="458DFD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56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DF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609941.26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21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2213568.85</w:t>
            </w:r>
          </w:p>
        </w:tc>
      </w:tr>
      <w:tr w:rsidR="004C0A3E" w:rsidRPr="004C0A3E" w14:paraId="2776AD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C1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AF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609869.21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C04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2213518.35</w:t>
            </w:r>
          </w:p>
        </w:tc>
      </w:tr>
      <w:tr w:rsidR="004C0A3E" w:rsidRPr="004C0A3E" w14:paraId="47E354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A7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CA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FC9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2213507.07</w:t>
            </w:r>
          </w:p>
        </w:tc>
      </w:tr>
      <w:tr w:rsidR="004C0A3E" w:rsidRPr="004C0A3E" w14:paraId="3590D2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DC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4FA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609880.33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6B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2213484.73</w:t>
            </w:r>
          </w:p>
        </w:tc>
      </w:tr>
      <w:tr w:rsidR="004C0A3E" w:rsidRPr="004C0A3E" w14:paraId="36A9C4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AD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1F3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609892.24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4F2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2213470.90</w:t>
            </w:r>
          </w:p>
        </w:tc>
      </w:tr>
      <w:tr w:rsidR="004C0A3E" w:rsidRPr="004C0A3E" w14:paraId="02E3CB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30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04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609924.80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6E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2213478.30</w:t>
            </w:r>
          </w:p>
        </w:tc>
      </w:tr>
      <w:tr w:rsidR="004C0A3E" w:rsidRPr="004C0A3E" w14:paraId="585431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914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4E3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610142.17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D2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2213627.20</w:t>
            </w:r>
          </w:p>
        </w:tc>
      </w:tr>
      <w:tr w:rsidR="004C0A3E" w:rsidRPr="004C0A3E" w14:paraId="063823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FA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0AF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610244.29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D4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2213732.60</w:t>
            </w:r>
          </w:p>
        </w:tc>
      </w:tr>
      <w:tr w:rsidR="004C0A3E" w:rsidRPr="004C0A3E" w14:paraId="01FE295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144D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B954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A60B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31A60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50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C1D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601855.98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C2F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2214509.44</w:t>
            </w:r>
          </w:p>
        </w:tc>
      </w:tr>
      <w:tr w:rsidR="004C0A3E" w:rsidRPr="004C0A3E" w14:paraId="583475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72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36A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809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2214513.44</w:t>
            </w:r>
          </w:p>
        </w:tc>
      </w:tr>
      <w:tr w:rsidR="004C0A3E" w:rsidRPr="004C0A3E" w14:paraId="2FD4EE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76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C05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DA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2214518.69</w:t>
            </w:r>
          </w:p>
        </w:tc>
      </w:tr>
      <w:tr w:rsidR="004C0A3E" w:rsidRPr="004C0A3E" w14:paraId="0FB93E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E8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AA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430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2214531.60</w:t>
            </w:r>
          </w:p>
        </w:tc>
      </w:tr>
      <w:tr w:rsidR="004C0A3E" w:rsidRPr="004C0A3E" w14:paraId="6013C2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A88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48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3F8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2214552.61</w:t>
            </w:r>
          </w:p>
        </w:tc>
      </w:tr>
      <w:tr w:rsidR="004C0A3E" w:rsidRPr="004C0A3E" w14:paraId="6131C7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A0D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E4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601880.83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86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2214566.40</w:t>
            </w:r>
          </w:p>
        </w:tc>
      </w:tr>
      <w:tr w:rsidR="004C0A3E" w:rsidRPr="004C0A3E" w14:paraId="49BCFE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7B8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EA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7A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2214579.63</w:t>
            </w:r>
          </w:p>
        </w:tc>
      </w:tr>
      <w:tr w:rsidR="004C0A3E" w:rsidRPr="004C0A3E" w14:paraId="7C9136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80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1F3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92D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2214599.65</w:t>
            </w:r>
          </w:p>
        </w:tc>
      </w:tr>
      <w:tr w:rsidR="004C0A3E" w:rsidRPr="004C0A3E" w14:paraId="4918DA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B57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9D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D19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2214615.78</w:t>
            </w:r>
          </w:p>
        </w:tc>
      </w:tr>
      <w:tr w:rsidR="004C0A3E" w:rsidRPr="004C0A3E" w14:paraId="58FDAB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19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1D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D86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2214635.65</w:t>
            </w:r>
          </w:p>
        </w:tc>
      </w:tr>
      <w:tr w:rsidR="004C0A3E" w:rsidRPr="004C0A3E" w14:paraId="2F1F49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8A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E1B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55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2214651.89</w:t>
            </w:r>
          </w:p>
        </w:tc>
      </w:tr>
      <w:tr w:rsidR="004C0A3E" w:rsidRPr="004C0A3E" w14:paraId="3E59B3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150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D5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601896.01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83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2214672.19</w:t>
            </w:r>
          </w:p>
        </w:tc>
      </w:tr>
      <w:tr w:rsidR="004C0A3E" w:rsidRPr="004C0A3E" w14:paraId="70CF07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A90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37B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FE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2214692.49</w:t>
            </w:r>
          </w:p>
        </w:tc>
      </w:tr>
      <w:tr w:rsidR="004C0A3E" w:rsidRPr="004C0A3E" w14:paraId="4F431C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2D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C3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601915.96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F41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2214702.90</w:t>
            </w:r>
          </w:p>
        </w:tc>
      </w:tr>
      <w:tr w:rsidR="004C0A3E" w:rsidRPr="004C0A3E" w14:paraId="161C45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F2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A1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AC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2214719.38</w:t>
            </w:r>
          </w:p>
        </w:tc>
      </w:tr>
      <w:tr w:rsidR="004C0A3E" w:rsidRPr="004C0A3E" w14:paraId="53DFEC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DF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8F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15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2214728.19</w:t>
            </w:r>
          </w:p>
        </w:tc>
      </w:tr>
      <w:tr w:rsidR="004C0A3E" w:rsidRPr="004C0A3E" w14:paraId="056AC0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25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3F4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601932.66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8C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2214738.33</w:t>
            </w:r>
          </w:p>
        </w:tc>
      </w:tr>
      <w:tr w:rsidR="004C0A3E" w:rsidRPr="004C0A3E" w14:paraId="7F70A0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51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9B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36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2214751.21</w:t>
            </w:r>
          </w:p>
        </w:tc>
      </w:tr>
      <w:tr w:rsidR="004C0A3E" w:rsidRPr="004C0A3E" w14:paraId="01D8E2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B0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FB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5A2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2214755.63</w:t>
            </w:r>
          </w:p>
        </w:tc>
      </w:tr>
      <w:tr w:rsidR="004C0A3E" w:rsidRPr="004C0A3E" w14:paraId="2F8DD1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65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09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601952.07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CD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2214762.40</w:t>
            </w:r>
          </w:p>
        </w:tc>
      </w:tr>
      <w:tr w:rsidR="004C0A3E" w:rsidRPr="004C0A3E" w14:paraId="0768DD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D63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08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601957.56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D8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2214769.53</w:t>
            </w:r>
          </w:p>
        </w:tc>
      </w:tr>
      <w:tr w:rsidR="004C0A3E" w:rsidRPr="004C0A3E" w14:paraId="6D087E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6F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DDD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601963.58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9A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2214777.43</w:t>
            </w:r>
          </w:p>
        </w:tc>
      </w:tr>
      <w:tr w:rsidR="004C0A3E" w:rsidRPr="004C0A3E" w14:paraId="0B73BC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6B9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440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A0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2214783.65</w:t>
            </w:r>
          </w:p>
        </w:tc>
      </w:tr>
      <w:tr w:rsidR="004C0A3E" w:rsidRPr="004C0A3E" w14:paraId="6B2DC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F45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C82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601984.07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827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2214787.33</w:t>
            </w:r>
          </w:p>
        </w:tc>
      </w:tr>
      <w:tr w:rsidR="004C0A3E" w:rsidRPr="004C0A3E" w14:paraId="2DBA53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148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6A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601991.02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CF2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2214789.76</w:t>
            </w:r>
          </w:p>
        </w:tc>
      </w:tr>
      <w:tr w:rsidR="004C0A3E" w:rsidRPr="004C0A3E" w14:paraId="29E8DC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15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3E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601997.92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DC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2214791.58</w:t>
            </w:r>
          </w:p>
        </w:tc>
      </w:tr>
      <w:tr w:rsidR="004C0A3E" w:rsidRPr="004C0A3E" w14:paraId="5164AA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6E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CA8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846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2214793.50</w:t>
            </w:r>
          </w:p>
        </w:tc>
      </w:tr>
      <w:tr w:rsidR="004C0A3E" w:rsidRPr="004C0A3E" w14:paraId="434375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696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40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3DF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2214795.90</w:t>
            </w:r>
          </w:p>
        </w:tc>
      </w:tr>
      <w:tr w:rsidR="004C0A3E" w:rsidRPr="004C0A3E" w14:paraId="72C8E0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52B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96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59D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2214797.72</w:t>
            </w:r>
          </w:p>
        </w:tc>
      </w:tr>
      <w:tr w:rsidR="004C0A3E" w:rsidRPr="004C0A3E" w14:paraId="7AC416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600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FE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602007.92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A0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2214807.61</w:t>
            </w:r>
          </w:p>
        </w:tc>
      </w:tr>
      <w:tr w:rsidR="004C0A3E" w:rsidRPr="004C0A3E" w14:paraId="24885D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124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099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602011.95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EA3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2214812.83</w:t>
            </w:r>
          </w:p>
        </w:tc>
      </w:tr>
      <w:tr w:rsidR="004C0A3E" w:rsidRPr="004C0A3E" w14:paraId="2356AE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DA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B8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602018.66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1D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2214817.02</w:t>
            </w:r>
          </w:p>
        </w:tc>
      </w:tr>
      <w:tr w:rsidR="004C0A3E" w:rsidRPr="004C0A3E" w14:paraId="39DB34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C2E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4A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602030.02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80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2214819.40</w:t>
            </w:r>
          </w:p>
        </w:tc>
      </w:tr>
      <w:tr w:rsidR="004C0A3E" w:rsidRPr="004C0A3E" w14:paraId="3808D5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98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C8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602035.93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79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2214822.03</w:t>
            </w:r>
          </w:p>
        </w:tc>
      </w:tr>
      <w:tr w:rsidR="004C0A3E" w:rsidRPr="004C0A3E" w14:paraId="6A2811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5C8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DA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602041.39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F3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2214824.86</w:t>
            </w:r>
          </w:p>
        </w:tc>
      </w:tr>
      <w:tr w:rsidR="004C0A3E" w:rsidRPr="004C0A3E" w14:paraId="40DF99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C3B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37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602044.88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92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2214829.11</w:t>
            </w:r>
          </w:p>
        </w:tc>
      </w:tr>
      <w:tr w:rsidR="004C0A3E" w:rsidRPr="004C0A3E" w14:paraId="1B343C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10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388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602053.23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562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2214834.43</w:t>
            </w:r>
          </w:p>
        </w:tc>
      </w:tr>
      <w:tr w:rsidR="004C0A3E" w:rsidRPr="004C0A3E" w14:paraId="3CB1B9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D25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AD6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3F4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2214841.21</w:t>
            </w:r>
          </w:p>
        </w:tc>
      </w:tr>
      <w:tr w:rsidR="004C0A3E" w:rsidRPr="004C0A3E" w14:paraId="5ED8F0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47B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16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AC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2214848.35</w:t>
            </w:r>
          </w:p>
        </w:tc>
      </w:tr>
      <w:tr w:rsidR="004C0A3E" w:rsidRPr="004C0A3E" w14:paraId="54D341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FF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D0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602026.74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211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2214859.44</w:t>
            </w:r>
          </w:p>
        </w:tc>
      </w:tr>
      <w:tr w:rsidR="004C0A3E" w:rsidRPr="004C0A3E" w14:paraId="54EB12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3B3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20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601987.52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8C3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2214872.13</w:t>
            </w:r>
          </w:p>
        </w:tc>
      </w:tr>
      <w:tr w:rsidR="004C0A3E" w:rsidRPr="004C0A3E" w14:paraId="303BF2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240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B9B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601956.01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FEF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2214886.69</w:t>
            </w:r>
          </w:p>
        </w:tc>
      </w:tr>
      <w:tr w:rsidR="004C0A3E" w:rsidRPr="004C0A3E" w14:paraId="672C55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4F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053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601922.46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B6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2214901.98</w:t>
            </w:r>
          </w:p>
        </w:tc>
      </w:tr>
      <w:tr w:rsidR="004C0A3E" w:rsidRPr="004C0A3E" w14:paraId="5C53F7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35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5A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4F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2214874.57</w:t>
            </w:r>
          </w:p>
        </w:tc>
      </w:tr>
      <w:tr w:rsidR="004C0A3E" w:rsidRPr="004C0A3E" w14:paraId="02DD5D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821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5D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FC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2214879.83</w:t>
            </w:r>
          </w:p>
        </w:tc>
      </w:tr>
      <w:tr w:rsidR="004C0A3E" w:rsidRPr="004C0A3E" w14:paraId="165A75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32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BA4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D3D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2214878.76</w:t>
            </w:r>
          </w:p>
        </w:tc>
      </w:tr>
      <w:tr w:rsidR="004C0A3E" w:rsidRPr="004C0A3E" w14:paraId="70EE9F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F60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D8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0C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2214876.30</w:t>
            </w:r>
          </w:p>
        </w:tc>
      </w:tr>
      <w:tr w:rsidR="004C0A3E" w:rsidRPr="004C0A3E" w14:paraId="03564F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670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3C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0A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2214875.14</w:t>
            </w:r>
          </w:p>
        </w:tc>
      </w:tr>
      <w:tr w:rsidR="004C0A3E" w:rsidRPr="004C0A3E" w14:paraId="1CACA2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DE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07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7E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2214877.62</w:t>
            </w:r>
          </w:p>
        </w:tc>
      </w:tr>
      <w:tr w:rsidR="004C0A3E" w:rsidRPr="004C0A3E" w14:paraId="65DD68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B0B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37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601796.59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4A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2214820.01</w:t>
            </w:r>
          </w:p>
        </w:tc>
      </w:tr>
      <w:tr w:rsidR="004C0A3E" w:rsidRPr="004C0A3E" w14:paraId="4BDF42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B1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94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CA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2214753.90</w:t>
            </w:r>
          </w:p>
        </w:tc>
      </w:tr>
      <w:tr w:rsidR="004C0A3E" w:rsidRPr="004C0A3E" w14:paraId="2FB343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5BF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EE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601843.15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41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2214732.07</w:t>
            </w:r>
          </w:p>
        </w:tc>
      </w:tr>
      <w:tr w:rsidR="004C0A3E" w:rsidRPr="004C0A3E" w14:paraId="2384C8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F0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94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DD5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2214667.15</w:t>
            </w:r>
          </w:p>
        </w:tc>
      </w:tr>
      <w:tr w:rsidR="004C0A3E" w:rsidRPr="004C0A3E" w14:paraId="6DD993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AF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09F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601747.91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48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2214785.96</w:t>
            </w:r>
          </w:p>
        </w:tc>
      </w:tr>
      <w:tr w:rsidR="004C0A3E" w:rsidRPr="004C0A3E" w14:paraId="18DE1D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32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6F6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601731.92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6B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2214778.71</w:t>
            </w:r>
          </w:p>
        </w:tc>
      </w:tr>
      <w:tr w:rsidR="004C0A3E" w:rsidRPr="004C0A3E" w14:paraId="29B9C4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1D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0B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130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2214769.05</w:t>
            </w:r>
          </w:p>
        </w:tc>
      </w:tr>
      <w:tr w:rsidR="004C0A3E" w:rsidRPr="004C0A3E" w14:paraId="5616D5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15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A7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601702.22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E7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2214727.02</w:t>
            </w:r>
          </w:p>
        </w:tc>
      </w:tr>
      <w:tr w:rsidR="004C0A3E" w:rsidRPr="004C0A3E" w14:paraId="2F02D6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96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64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601693.97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F5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2214717.00</w:t>
            </w:r>
          </w:p>
        </w:tc>
      </w:tr>
      <w:tr w:rsidR="004C0A3E" w:rsidRPr="004C0A3E" w14:paraId="0ECA7D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E4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79E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E5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2214669.08</w:t>
            </w:r>
          </w:p>
        </w:tc>
      </w:tr>
      <w:tr w:rsidR="004C0A3E" w:rsidRPr="004C0A3E" w14:paraId="392781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8F4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2A9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601638.58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77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2214632.74</w:t>
            </w:r>
          </w:p>
        </w:tc>
      </w:tr>
      <w:tr w:rsidR="004C0A3E" w:rsidRPr="004C0A3E" w14:paraId="1439A5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86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52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601626.01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D3C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2214653.56</w:t>
            </w:r>
          </w:p>
        </w:tc>
      </w:tr>
      <w:tr w:rsidR="004C0A3E" w:rsidRPr="004C0A3E" w14:paraId="339672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10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74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601587.32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709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2214653.76</w:t>
            </w:r>
          </w:p>
        </w:tc>
      </w:tr>
      <w:tr w:rsidR="004C0A3E" w:rsidRPr="004C0A3E" w14:paraId="2BE303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93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201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601586.50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47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2214651.07</w:t>
            </w:r>
          </w:p>
        </w:tc>
      </w:tr>
      <w:tr w:rsidR="004C0A3E" w:rsidRPr="004C0A3E" w14:paraId="3B112A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8FB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AB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601510.40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B1A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2214586.45</w:t>
            </w:r>
          </w:p>
        </w:tc>
      </w:tr>
      <w:tr w:rsidR="004C0A3E" w:rsidRPr="004C0A3E" w14:paraId="4DDC43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8C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C4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601440.12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218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2214526.77</w:t>
            </w:r>
          </w:p>
        </w:tc>
      </w:tr>
      <w:tr w:rsidR="004C0A3E" w:rsidRPr="004C0A3E" w14:paraId="447A34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72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21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DF5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2214528.83</w:t>
            </w:r>
          </w:p>
        </w:tc>
      </w:tr>
      <w:tr w:rsidR="004C0A3E" w:rsidRPr="004C0A3E" w14:paraId="2DBC63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57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3E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601613.52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FB7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2214530.02</w:t>
            </w:r>
          </w:p>
        </w:tc>
      </w:tr>
      <w:tr w:rsidR="004C0A3E" w:rsidRPr="004C0A3E" w14:paraId="60F1D1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13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15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601663.71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75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2214540.54</w:t>
            </w:r>
          </w:p>
        </w:tc>
      </w:tr>
      <w:tr w:rsidR="004C0A3E" w:rsidRPr="004C0A3E" w14:paraId="196B39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95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6E4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25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2214550.48</w:t>
            </w:r>
          </w:p>
        </w:tc>
      </w:tr>
      <w:tr w:rsidR="004C0A3E" w:rsidRPr="004C0A3E" w14:paraId="2ACAA0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0E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00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601721.12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DE3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2214559.51</w:t>
            </w:r>
          </w:p>
        </w:tc>
      </w:tr>
      <w:tr w:rsidR="004C0A3E" w:rsidRPr="004C0A3E" w14:paraId="4B694D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A0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78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601761.11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C6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2214567.38</w:t>
            </w:r>
          </w:p>
        </w:tc>
      </w:tr>
      <w:tr w:rsidR="004C0A3E" w:rsidRPr="004C0A3E" w14:paraId="52CAB3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7D0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84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601797.61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09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2214575.29</w:t>
            </w:r>
          </w:p>
        </w:tc>
      </w:tr>
      <w:tr w:rsidR="004C0A3E" w:rsidRPr="004C0A3E" w14:paraId="1C2B8B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D81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9DA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601809.52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346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2214570.92</w:t>
            </w:r>
          </w:p>
        </w:tc>
      </w:tr>
      <w:tr w:rsidR="004C0A3E" w:rsidRPr="004C0A3E" w14:paraId="680248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51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06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1E0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2214583.75</w:t>
            </w:r>
          </w:p>
        </w:tc>
      </w:tr>
      <w:tr w:rsidR="004C0A3E" w:rsidRPr="004C0A3E" w14:paraId="2A6879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B7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3E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37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2214575.67</w:t>
            </w:r>
          </w:p>
        </w:tc>
      </w:tr>
      <w:tr w:rsidR="004C0A3E" w:rsidRPr="004C0A3E" w14:paraId="32533D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1C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9E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601811.16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7A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2214563.08</w:t>
            </w:r>
          </w:p>
        </w:tc>
      </w:tr>
      <w:tr w:rsidR="004C0A3E" w:rsidRPr="004C0A3E" w14:paraId="27C4DF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E5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F5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601799.79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0D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2214553.37</w:t>
            </w:r>
          </w:p>
        </w:tc>
      </w:tr>
      <w:tr w:rsidR="004C0A3E" w:rsidRPr="004C0A3E" w14:paraId="474192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CFA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C6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C4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2214538.38</w:t>
            </w:r>
          </w:p>
        </w:tc>
      </w:tr>
      <w:tr w:rsidR="004C0A3E" w:rsidRPr="004C0A3E" w14:paraId="22F146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2F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CA3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9C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2214542.66</w:t>
            </w:r>
          </w:p>
        </w:tc>
      </w:tr>
      <w:tr w:rsidR="004C0A3E" w:rsidRPr="004C0A3E" w14:paraId="2DF8A8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736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4F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601665.54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4E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2214532.76</w:t>
            </w:r>
          </w:p>
        </w:tc>
      </w:tr>
      <w:tr w:rsidR="004C0A3E" w:rsidRPr="004C0A3E" w14:paraId="0CB338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0D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21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601614.78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1D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2214519.67</w:t>
            </w:r>
          </w:p>
        </w:tc>
      </w:tr>
      <w:tr w:rsidR="004C0A3E" w:rsidRPr="004C0A3E" w14:paraId="349883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ECF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90B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FD0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2214520.83</w:t>
            </w:r>
          </w:p>
        </w:tc>
      </w:tr>
      <w:tr w:rsidR="004C0A3E" w:rsidRPr="004C0A3E" w14:paraId="70B681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A1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35B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601415.67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37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2214518.36</w:t>
            </w:r>
          </w:p>
        </w:tc>
      </w:tr>
      <w:tr w:rsidR="004C0A3E" w:rsidRPr="004C0A3E" w14:paraId="6057DE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40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21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02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2214517.60</w:t>
            </w:r>
          </w:p>
        </w:tc>
      </w:tr>
      <w:tr w:rsidR="004C0A3E" w:rsidRPr="004C0A3E" w14:paraId="754FF3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CB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20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74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2214375.02</w:t>
            </w:r>
          </w:p>
        </w:tc>
      </w:tr>
      <w:tr w:rsidR="004C0A3E" w:rsidRPr="004C0A3E" w14:paraId="6ADC5F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A8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9F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95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2214316.20</w:t>
            </w:r>
          </w:p>
        </w:tc>
      </w:tr>
      <w:tr w:rsidR="004C0A3E" w:rsidRPr="004C0A3E" w14:paraId="6C530B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C7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D1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90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2214284.76</w:t>
            </w:r>
          </w:p>
        </w:tc>
      </w:tr>
      <w:tr w:rsidR="004C0A3E" w:rsidRPr="004C0A3E" w14:paraId="4044AF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D63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E8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42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2214259.83</w:t>
            </w:r>
          </w:p>
        </w:tc>
      </w:tr>
      <w:tr w:rsidR="004C0A3E" w:rsidRPr="004C0A3E" w14:paraId="3318AE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FFB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18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DE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2214235.28</w:t>
            </w:r>
          </w:p>
        </w:tc>
      </w:tr>
      <w:tr w:rsidR="004C0A3E" w:rsidRPr="004C0A3E" w14:paraId="7F8DDC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C3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C7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D8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2214228.53</w:t>
            </w:r>
          </w:p>
        </w:tc>
      </w:tr>
      <w:tr w:rsidR="004C0A3E" w:rsidRPr="004C0A3E" w14:paraId="15DB6C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2A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F7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08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2214208.59</w:t>
            </w:r>
          </w:p>
        </w:tc>
      </w:tr>
      <w:tr w:rsidR="004C0A3E" w:rsidRPr="004C0A3E" w14:paraId="245740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58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D6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AF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2214194.24</w:t>
            </w:r>
          </w:p>
        </w:tc>
      </w:tr>
      <w:tr w:rsidR="004C0A3E" w:rsidRPr="004C0A3E" w14:paraId="5D1E56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3E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613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61D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2214184.54</w:t>
            </w:r>
          </w:p>
        </w:tc>
      </w:tr>
      <w:tr w:rsidR="004C0A3E" w:rsidRPr="004C0A3E" w14:paraId="298696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97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04B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600761.74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DE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2214166.40</w:t>
            </w:r>
          </w:p>
        </w:tc>
      </w:tr>
      <w:tr w:rsidR="004C0A3E" w:rsidRPr="004C0A3E" w14:paraId="01B39F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EF5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A2C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5E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2214161.58</w:t>
            </w:r>
          </w:p>
        </w:tc>
      </w:tr>
      <w:tr w:rsidR="004C0A3E" w:rsidRPr="004C0A3E" w14:paraId="39AAB8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A3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4D6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600779.88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574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2214157.08</w:t>
            </w:r>
          </w:p>
        </w:tc>
      </w:tr>
      <w:tr w:rsidR="004C0A3E" w:rsidRPr="004C0A3E" w14:paraId="5F60BB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57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40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8E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2214153.17</w:t>
            </w:r>
          </w:p>
        </w:tc>
      </w:tr>
      <w:tr w:rsidR="004C0A3E" w:rsidRPr="004C0A3E" w14:paraId="63F1B3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369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3D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600787.50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14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2214152.17</w:t>
            </w:r>
          </w:p>
        </w:tc>
      </w:tr>
      <w:tr w:rsidR="004C0A3E" w:rsidRPr="004C0A3E" w14:paraId="6C93E9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98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B7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CF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2214153.57</w:t>
            </w:r>
          </w:p>
        </w:tc>
      </w:tr>
      <w:tr w:rsidR="004C0A3E" w:rsidRPr="004C0A3E" w14:paraId="47A29E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31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AD9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DA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2214155.94</w:t>
            </w:r>
          </w:p>
        </w:tc>
      </w:tr>
      <w:tr w:rsidR="004C0A3E" w:rsidRPr="004C0A3E" w14:paraId="608FF9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12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C54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6C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2214157.09</w:t>
            </w:r>
          </w:p>
        </w:tc>
      </w:tr>
      <w:tr w:rsidR="004C0A3E" w:rsidRPr="004C0A3E" w14:paraId="681875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D8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EA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4F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2214158.52</w:t>
            </w:r>
          </w:p>
        </w:tc>
      </w:tr>
      <w:tr w:rsidR="004C0A3E" w:rsidRPr="004C0A3E" w14:paraId="51E529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63A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B0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E2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2214164.11</w:t>
            </w:r>
          </w:p>
        </w:tc>
      </w:tr>
      <w:tr w:rsidR="004C0A3E" w:rsidRPr="004C0A3E" w14:paraId="1076B1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E1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74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65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2214167.32</w:t>
            </w:r>
          </w:p>
        </w:tc>
      </w:tr>
      <w:tr w:rsidR="004C0A3E" w:rsidRPr="004C0A3E" w14:paraId="659DC1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93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DF0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90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2214170.77</w:t>
            </w:r>
          </w:p>
        </w:tc>
      </w:tr>
      <w:tr w:rsidR="004C0A3E" w:rsidRPr="004C0A3E" w14:paraId="01D7B1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5A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D3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21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2214172.89</w:t>
            </w:r>
          </w:p>
        </w:tc>
      </w:tr>
      <w:tr w:rsidR="004C0A3E" w:rsidRPr="004C0A3E" w14:paraId="3B79B6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79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9F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6F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2214175.94</w:t>
            </w:r>
          </w:p>
        </w:tc>
      </w:tr>
      <w:tr w:rsidR="004C0A3E" w:rsidRPr="004C0A3E" w14:paraId="12C2B4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4B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9E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72E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2214179.09</w:t>
            </w:r>
          </w:p>
        </w:tc>
      </w:tr>
      <w:tr w:rsidR="004C0A3E" w:rsidRPr="004C0A3E" w14:paraId="391582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7C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A3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76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2214181.37</w:t>
            </w:r>
          </w:p>
        </w:tc>
      </w:tr>
      <w:tr w:rsidR="004C0A3E" w:rsidRPr="004C0A3E" w14:paraId="4ED613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DF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26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600867.02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381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2214182.47</w:t>
            </w:r>
          </w:p>
        </w:tc>
      </w:tr>
      <w:tr w:rsidR="004C0A3E" w:rsidRPr="004C0A3E" w14:paraId="0D7161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A1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65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957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2214184.13</w:t>
            </w:r>
          </w:p>
        </w:tc>
      </w:tr>
      <w:tr w:rsidR="004C0A3E" w:rsidRPr="004C0A3E" w14:paraId="6E29A9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036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C6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AA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2214186.88</w:t>
            </w:r>
          </w:p>
        </w:tc>
      </w:tr>
      <w:tr w:rsidR="004C0A3E" w:rsidRPr="004C0A3E" w14:paraId="24B987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88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05C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09B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2214189.13</w:t>
            </w:r>
          </w:p>
        </w:tc>
      </w:tr>
      <w:tr w:rsidR="004C0A3E" w:rsidRPr="004C0A3E" w14:paraId="184912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E7A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82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66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2214192.90</w:t>
            </w:r>
          </w:p>
        </w:tc>
      </w:tr>
      <w:tr w:rsidR="004C0A3E" w:rsidRPr="004C0A3E" w14:paraId="47FA20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70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A2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6E7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2214196.45</w:t>
            </w:r>
          </w:p>
        </w:tc>
      </w:tr>
      <w:tr w:rsidR="004C0A3E" w:rsidRPr="004C0A3E" w14:paraId="73041F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F2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89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D9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2214200.94</w:t>
            </w:r>
          </w:p>
        </w:tc>
      </w:tr>
      <w:tr w:rsidR="004C0A3E" w:rsidRPr="004C0A3E" w14:paraId="35457E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C5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73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2F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2214205.67</w:t>
            </w:r>
          </w:p>
        </w:tc>
      </w:tr>
      <w:tr w:rsidR="004C0A3E" w:rsidRPr="004C0A3E" w14:paraId="6133AF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BE9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CD9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33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2214210.68</w:t>
            </w:r>
          </w:p>
        </w:tc>
      </w:tr>
      <w:tr w:rsidR="004C0A3E" w:rsidRPr="004C0A3E" w14:paraId="15C730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2AC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85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06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2214219.00</w:t>
            </w:r>
          </w:p>
        </w:tc>
      </w:tr>
      <w:tr w:rsidR="004C0A3E" w:rsidRPr="004C0A3E" w14:paraId="77EBD2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13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36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600988.91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9E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2214228.60</w:t>
            </w:r>
          </w:p>
        </w:tc>
      </w:tr>
      <w:tr w:rsidR="004C0A3E" w:rsidRPr="004C0A3E" w14:paraId="399288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86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DB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A9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2214235.85</w:t>
            </w:r>
          </w:p>
        </w:tc>
      </w:tr>
      <w:tr w:rsidR="004C0A3E" w:rsidRPr="004C0A3E" w14:paraId="24C48B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5CA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8E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B68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2214241.03</w:t>
            </w:r>
          </w:p>
        </w:tc>
      </w:tr>
      <w:tr w:rsidR="004C0A3E" w:rsidRPr="004C0A3E" w14:paraId="7BB2C8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06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278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F4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2214245.86</w:t>
            </w:r>
          </w:p>
        </w:tc>
      </w:tr>
      <w:tr w:rsidR="004C0A3E" w:rsidRPr="004C0A3E" w14:paraId="4500C8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B5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58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F1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2214251.10</w:t>
            </w:r>
          </w:p>
        </w:tc>
      </w:tr>
      <w:tr w:rsidR="004C0A3E" w:rsidRPr="004C0A3E" w14:paraId="62C568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9B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E8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C8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2214258.02</w:t>
            </w:r>
          </w:p>
        </w:tc>
      </w:tr>
      <w:tr w:rsidR="004C0A3E" w:rsidRPr="004C0A3E" w14:paraId="43668A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411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9C6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601066.71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AD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2214264.53</w:t>
            </w:r>
          </w:p>
        </w:tc>
      </w:tr>
      <w:tr w:rsidR="004C0A3E" w:rsidRPr="004C0A3E" w14:paraId="04BAEA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CC5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991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C6C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2214270.22</w:t>
            </w:r>
          </w:p>
        </w:tc>
      </w:tr>
      <w:tr w:rsidR="004C0A3E" w:rsidRPr="004C0A3E" w14:paraId="4D3164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7A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D8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D1A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2214271.78</w:t>
            </w:r>
          </w:p>
        </w:tc>
      </w:tr>
      <w:tr w:rsidR="004C0A3E" w:rsidRPr="004C0A3E" w14:paraId="67299A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A23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F70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43E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2214272.26</w:t>
            </w:r>
          </w:p>
        </w:tc>
      </w:tr>
      <w:tr w:rsidR="004C0A3E" w:rsidRPr="004C0A3E" w14:paraId="28C7AD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3B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08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001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2214272.78</w:t>
            </w:r>
          </w:p>
        </w:tc>
      </w:tr>
      <w:tr w:rsidR="004C0A3E" w:rsidRPr="004C0A3E" w14:paraId="41278D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45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C9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21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2214274.31</w:t>
            </w:r>
          </w:p>
        </w:tc>
      </w:tr>
      <w:tr w:rsidR="004C0A3E" w:rsidRPr="004C0A3E" w14:paraId="3E7FDE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047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D8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26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2214275.15</w:t>
            </w:r>
          </w:p>
        </w:tc>
      </w:tr>
      <w:tr w:rsidR="004C0A3E" w:rsidRPr="004C0A3E" w14:paraId="208C99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10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C77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165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2214274.48</w:t>
            </w:r>
          </w:p>
        </w:tc>
      </w:tr>
      <w:tr w:rsidR="004C0A3E" w:rsidRPr="004C0A3E" w14:paraId="63B88C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8B7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30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601165.24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CF8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2214272.46</w:t>
            </w:r>
          </w:p>
        </w:tc>
      </w:tr>
      <w:tr w:rsidR="004C0A3E" w:rsidRPr="004C0A3E" w14:paraId="0C55C5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60E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11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601176.48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A41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2214271.73</w:t>
            </w:r>
          </w:p>
        </w:tc>
      </w:tr>
      <w:tr w:rsidR="004C0A3E" w:rsidRPr="004C0A3E" w14:paraId="3F138A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BB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B9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601185.43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F8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2214270.88</w:t>
            </w:r>
          </w:p>
        </w:tc>
      </w:tr>
      <w:tr w:rsidR="004C0A3E" w:rsidRPr="004C0A3E" w14:paraId="7AC7B9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E09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4A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E8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2214269.19</w:t>
            </w:r>
          </w:p>
        </w:tc>
      </w:tr>
      <w:tr w:rsidR="004C0A3E" w:rsidRPr="004C0A3E" w14:paraId="611447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C0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92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5CC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2214267.07</w:t>
            </w:r>
          </w:p>
        </w:tc>
      </w:tr>
      <w:tr w:rsidR="004C0A3E" w:rsidRPr="004C0A3E" w14:paraId="34E533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CD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1BC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99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2214267.03</w:t>
            </w:r>
          </w:p>
        </w:tc>
      </w:tr>
      <w:tr w:rsidR="004C0A3E" w:rsidRPr="004C0A3E" w14:paraId="6CA844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37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121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601213.74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77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2214267.99</w:t>
            </w:r>
          </w:p>
        </w:tc>
      </w:tr>
      <w:tr w:rsidR="004C0A3E" w:rsidRPr="004C0A3E" w14:paraId="1CC80C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BB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F4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601220.12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03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2214268.78</w:t>
            </w:r>
          </w:p>
        </w:tc>
      </w:tr>
      <w:tr w:rsidR="004C0A3E" w:rsidRPr="004C0A3E" w14:paraId="693454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2D7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C9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601224.65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8F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2214269.57</w:t>
            </w:r>
          </w:p>
        </w:tc>
      </w:tr>
      <w:tr w:rsidR="004C0A3E" w:rsidRPr="004C0A3E" w14:paraId="321916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A0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76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601231.01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878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2214271.26</w:t>
            </w:r>
          </w:p>
        </w:tc>
      </w:tr>
      <w:tr w:rsidR="004C0A3E" w:rsidRPr="004C0A3E" w14:paraId="48EB63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2AE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50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601239.81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0C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2214274.33</w:t>
            </w:r>
          </w:p>
        </w:tc>
      </w:tr>
      <w:tr w:rsidR="004C0A3E" w:rsidRPr="004C0A3E" w14:paraId="1C78A1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ED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5E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146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2214277.77</w:t>
            </w:r>
          </w:p>
        </w:tc>
      </w:tr>
      <w:tr w:rsidR="004C0A3E" w:rsidRPr="004C0A3E" w14:paraId="6787FE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D9F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D9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601254.21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072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2214280.42</w:t>
            </w:r>
          </w:p>
        </w:tc>
      </w:tr>
      <w:tr w:rsidR="004C0A3E" w:rsidRPr="004C0A3E" w14:paraId="23A22D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D9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13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601255.65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BB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2214281.80</w:t>
            </w:r>
          </w:p>
        </w:tc>
      </w:tr>
      <w:tr w:rsidR="004C0A3E" w:rsidRPr="004C0A3E" w14:paraId="4B3117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67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49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601259.15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6D9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2214286.32</w:t>
            </w:r>
          </w:p>
        </w:tc>
      </w:tr>
      <w:tr w:rsidR="004C0A3E" w:rsidRPr="004C0A3E" w14:paraId="5F0FDD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C9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773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601262.43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60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2214288.44</w:t>
            </w:r>
          </w:p>
        </w:tc>
      </w:tr>
      <w:tr w:rsidR="004C0A3E" w:rsidRPr="004C0A3E" w14:paraId="48ABDF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FE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533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601267.12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255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2214288.63</w:t>
            </w:r>
          </w:p>
        </w:tc>
      </w:tr>
      <w:tr w:rsidR="004C0A3E" w:rsidRPr="004C0A3E" w14:paraId="7AEF6F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81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D85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601271.17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35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2214288.63</w:t>
            </w:r>
          </w:p>
        </w:tc>
      </w:tr>
      <w:tr w:rsidR="004C0A3E" w:rsidRPr="004C0A3E" w14:paraId="4036FD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811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EBB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601275.47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5F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2214288.63</w:t>
            </w:r>
          </w:p>
        </w:tc>
      </w:tr>
      <w:tr w:rsidR="004C0A3E" w:rsidRPr="004C0A3E" w14:paraId="6FC1F0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53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958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601279.54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BE8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2214288.15</w:t>
            </w:r>
          </w:p>
        </w:tc>
      </w:tr>
      <w:tr w:rsidR="004C0A3E" w:rsidRPr="004C0A3E" w14:paraId="2D9E4C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988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E6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601286.61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710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2214290.06</w:t>
            </w:r>
          </w:p>
        </w:tc>
      </w:tr>
      <w:tr w:rsidR="004C0A3E" w:rsidRPr="004C0A3E" w14:paraId="29FEDA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8B6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92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8C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2214293.12</w:t>
            </w:r>
          </w:p>
        </w:tc>
      </w:tr>
      <w:tr w:rsidR="004C0A3E" w:rsidRPr="004C0A3E" w14:paraId="43E264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1E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75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601307.88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9D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2214300.25</w:t>
            </w:r>
          </w:p>
        </w:tc>
      </w:tr>
      <w:tr w:rsidR="004C0A3E" w:rsidRPr="004C0A3E" w14:paraId="4FB03F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72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CC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601319.09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DD8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2214307.45</w:t>
            </w:r>
          </w:p>
        </w:tc>
      </w:tr>
      <w:tr w:rsidR="004C0A3E" w:rsidRPr="004C0A3E" w14:paraId="3B5584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CC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C6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601337.70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36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2214314.86</w:t>
            </w:r>
          </w:p>
        </w:tc>
      </w:tr>
      <w:tr w:rsidR="004C0A3E" w:rsidRPr="004C0A3E" w14:paraId="02B07B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88B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20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601353.77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31C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2214318.99</w:t>
            </w:r>
          </w:p>
        </w:tc>
      </w:tr>
      <w:tr w:rsidR="004C0A3E" w:rsidRPr="004C0A3E" w14:paraId="331C0E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0AD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BF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601371.76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88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2214322.39</w:t>
            </w:r>
          </w:p>
        </w:tc>
      </w:tr>
      <w:tr w:rsidR="004C0A3E" w:rsidRPr="004C0A3E" w14:paraId="110E51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E3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BC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601385.18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0F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2214324.61</w:t>
            </w:r>
          </w:p>
        </w:tc>
      </w:tr>
      <w:tr w:rsidR="004C0A3E" w:rsidRPr="004C0A3E" w14:paraId="7CB892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98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21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A2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2214327.12</w:t>
            </w:r>
          </w:p>
        </w:tc>
      </w:tr>
      <w:tr w:rsidR="004C0A3E" w:rsidRPr="004C0A3E" w14:paraId="2A6C3E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F7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7C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601403.24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A9A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2214329.55</w:t>
            </w:r>
          </w:p>
        </w:tc>
      </w:tr>
      <w:tr w:rsidR="004C0A3E" w:rsidRPr="004C0A3E" w14:paraId="3B4A9A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89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54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601418.59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FA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2214336.12</w:t>
            </w:r>
          </w:p>
        </w:tc>
      </w:tr>
      <w:tr w:rsidR="004C0A3E" w:rsidRPr="004C0A3E" w14:paraId="410F22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639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9D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601438.23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1A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2214343.05</w:t>
            </w:r>
          </w:p>
        </w:tc>
      </w:tr>
      <w:tr w:rsidR="004C0A3E" w:rsidRPr="004C0A3E" w14:paraId="23C26A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80E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A1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601457.08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66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2214348.27</w:t>
            </w:r>
          </w:p>
        </w:tc>
      </w:tr>
      <w:tr w:rsidR="004C0A3E" w:rsidRPr="004C0A3E" w14:paraId="0A00EF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912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51C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601469.25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02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2214350.42</w:t>
            </w:r>
          </w:p>
        </w:tc>
      </w:tr>
      <w:tr w:rsidR="004C0A3E" w:rsidRPr="004C0A3E" w14:paraId="2CB3B5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9AB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27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38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2214356.08</w:t>
            </w:r>
          </w:p>
        </w:tc>
      </w:tr>
      <w:tr w:rsidR="004C0A3E" w:rsidRPr="004C0A3E" w14:paraId="3996BF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A7A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E4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601490.11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2C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2214363.69</w:t>
            </w:r>
          </w:p>
        </w:tc>
      </w:tr>
      <w:tr w:rsidR="004C0A3E" w:rsidRPr="004C0A3E" w14:paraId="15845A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14A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DE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601498.94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77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2214373.26</w:t>
            </w:r>
          </w:p>
        </w:tc>
      </w:tr>
      <w:tr w:rsidR="004C0A3E" w:rsidRPr="004C0A3E" w14:paraId="197FF4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F2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54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601506.80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7B3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2214382.11</w:t>
            </w:r>
          </w:p>
        </w:tc>
      </w:tr>
      <w:tr w:rsidR="004C0A3E" w:rsidRPr="004C0A3E" w14:paraId="030988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A8A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FBC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601517.64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C1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2214393.10</w:t>
            </w:r>
          </w:p>
        </w:tc>
      </w:tr>
      <w:tr w:rsidR="004C0A3E" w:rsidRPr="004C0A3E" w14:paraId="7E8E2B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BF9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E5B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601527.27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14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2214404.96</w:t>
            </w:r>
          </w:p>
        </w:tc>
      </w:tr>
      <w:tr w:rsidR="004C0A3E" w:rsidRPr="004C0A3E" w14:paraId="1778A1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75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28F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601540.34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FE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2214415.90</w:t>
            </w:r>
          </w:p>
        </w:tc>
      </w:tr>
      <w:tr w:rsidR="004C0A3E" w:rsidRPr="004C0A3E" w14:paraId="450E6B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82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52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601552.00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F2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2214424.61</w:t>
            </w:r>
          </w:p>
        </w:tc>
      </w:tr>
      <w:tr w:rsidR="004C0A3E" w:rsidRPr="004C0A3E" w14:paraId="322CC3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1D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2F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601557.23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4C5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2214429.00</w:t>
            </w:r>
          </w:p>
        </w:tc>
      </w:tr>
      <w:tr w:rsidR="004C0A3E" w:rsidRPr="004C0A3E" w14:paraId="5791A7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257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C9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601562.62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B16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2214436.25</w:t>
            </w:r>
          </w:p>
        </w:tc>
      </w:tr>
      <w:tr w:rsidR="004C0A3E" w:rsidRPr="004C0A3E" w14:paraId="447D6D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9D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C0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3E8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2214444.85</w:t>
            </w:r>
          </w:p>
        </w:tc>
      </w:tr>
      <w:tr w:rsidR="004C0A3E" w:rsidRPr="004C0A3E" w14:paraId="7835C3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E0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F4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601571.72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160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2214449.40</w:t>
            </w:r>
          </w:p>
        </w:tc>
      </w:tr>
      <w:tr w:rsidR="004C0A3E" w:rsidRPr="004C0A3E" w14:paraId="5581E1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32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A99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601579.97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0C9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2214453.78</w:t>
            </w:r>
          </w:p>
        </w:tc>
      </w:tr>
      <w:tr w:rsidR="004C0A3E" w:rsidRPr="004C0A3E" w14:paraId="3E3832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610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C2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601586.43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D7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2214460.32</w:t>
            </w:r>
          </w:p>
        </w:tc>
      </w:tr>
      <w:tr w:rsidR="004C0A3E" w:rsidRPr="004C0A3E" w14:paraId="491149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92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3A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601592.99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84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2214468.94</w:t>
            </w:r>
          </w:p>
        </w:tc>
      </w:tr>
      <w:tr w:rsidR="004C0A3E" w:rsidRPr="004C0A3E" w14:paraId="4505F2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F8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75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936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2214477.88</w:t>
            </w:r>
          </w:p>
        </w:tc>
      </w:tr>
      <w:tr w:rsidR="004C0A3E" w:rsidRPr="004C0A3E" w14:paraId="4BC984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3C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9C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05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2214484.48</w:t>
            </w:r>
          </w:p>
        </w:tc>
      </w:tr>
      <w:tr w:rsidR="004C0A3E" w:rsidRPr="004C0A3E" w14:paraId="4B4D9D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E03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D3E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601616.03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5A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2214489.53</w:t>
            </w:r>
          </w:p>
        </w:tc>
      </w:tr>
      <w:tr w:rsidR="004C0A3E" w:rsidRPr="004C0A3E" w14:paraId="799D46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BE7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AB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601618.06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68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2214491.10</w:t>
            </w:r>
          </w:p>
        </w:tc>
      </w:tr>
      <w:tr w:rsidR="004C0A3E" w:rsidRPr="004C0A3E" w14:paraId="12450B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E3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61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601631.91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163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2214496.68</w:t>
            </w:r>
          </w:p>
        </w:tc>
      </w:tr>
      <w:tr w:rsidR="004C0A3E" w:rsidRPr="004C0A3E" w14:paraId="5909D7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F5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08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601640.97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A71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2214500.98</w:t>
            </w:r>
          </w:p>
        </w:tc>
      </w:tr>
      <w:tr w:rsidR="004C0A3E" w:rsidRPr="004C0A3E" w14:paraId="044FA9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CD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D0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601648.23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8F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2214505.60</w:t>
            </w:r>
          </w:p>
        </w:tc>
      </w:tr>
      <w:tr w:rsidR="004C0A3E" w:rsidRPr="004C0A3E" w14:paraId="5BEC3B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02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B1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601655.55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29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2214509.80</w:t>
            </w:r>
          </w:p>
        </w:tc>
      </w:tr>
      <w:tr w:rsidR="004C0A3E" w:rsidRPr="004C0A3E" w14:paraId="324415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443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97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601665.97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07F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2214511.69</w:t>
            </w:r>
          </w:p>
        </w:tc>
      </w:tr>
      <w:tr w:rsidR="004C0A3E" w:rsidRPr="004C0A3E" w14:paraId="5DC63D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EE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B6C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601675.92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74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2214509.19</w:t>
            </w:r>
          </w:p>
        </w:tc>
      </w:tr>
      <w:tr w:rsidR="004C0A3E" w:rsidRPr="004C0A3E" w14:paraId="75EA7B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68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59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87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2214508.26</w:t>
            </w:r>
          </w:p>
        </w:tc>
      </w:tr>
      <w:tr w:rsidR="004C0A3E" w:rsidRPr="004C0A3E" w14:paraId="6C8FBC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EF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B1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CAB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2214509.96</w:t>
            </w:r>
          </w:p>
        </w:tc>
      </w:tr>
      <w:tr w:rsidR="004C0A3E" w:rsidRPr="004C0A3E" w14:paraId="50201C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C9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42C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601697.27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121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2214511.69</w:t>
            </w:r>
          </w:p>
        </w:tc>
      </w:tr>
      <w:tr w:rsidR="004C0A3E" w:rsidRPr="004C0A3E" w14:paraId="0617CC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C2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68F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995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2214508.40</w:t>
            </w:r>
          </w:p>
        </w:tc>
      </w:tr>
      <w:tr w:rsidR="004C0A3E" w:rsidRPr="004C0A3E" w14:paraId="2EDBD2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25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B5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5F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2214507.97</w:t>
            </w:r>
          </w:p>
        </w:tc>
      </w:tr>
      <w:tr w:rsidR="004C0A3E" w:rsidRPr="004C0A3E" w14:paraId="27B5D8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65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1F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601736.73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357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2214507.97</w:t>
            </w:r>
          </w:p>
        </w:tc>
      </w:tr>
      <w:tr w:rsidR="004C0A3E" w:rsidRPr="004C0A3E" w14:paraId="1C906D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CF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78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601752.97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F7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2214502.08</w:t>
            </w:r>
          </w:p>
        </w:tc>
      </w:tr>
      <w:tr w:rsidR="004C0A3E" w:rsidRPr="004C0A3E" w14:paraId="67116D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BA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399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601765.25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4C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2214498.12</w:t>
            </w:r>
          </w:p>
        </w:tc>
      </w:tr>
      <w:tr w:rsidR="004C0A3E" w:rsidRPr="004C0A3E" w14:paraId="71A0A9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8BE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AC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601795.80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544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2214490.34</w:t>
            </w:r>
          </w:p>
        </w:tc>
      </w:tr>
      <w:tr w:rsidR="004C0A3E" w:rsidRPr="004C0A3E" w14:paraId="27C5EB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24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DD5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601806.68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122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2214488.95</w:t>
            </w:r>
          </w:p>
        </w:tc>
      </w:tr>
      <w:tr w:rsidR="004C0A3E" w:rsidRPr="004C0A3E" w14:paraId="7FD7F6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A2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17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601814.08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6C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2214490.07</w:t>
            </w:r>
          </w:p>
        </w:tc>
      </w:tr>
      <w:tr w:rsidR="004C0A3E" w:rsidRPr="004C0A3E" w14:paraId="4F7AFC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66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1C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601822.43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96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2214495.49</w:t>
            </w:r>
          </w:p>
        </w:tc>
      </w:tr>
      <w:tr w:rsidR="004C0A3E" w:rsidRPr="004C0A3E" w14:paraId="3B4947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C1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12D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601827.81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E3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2214499.50</w:t>
            </w:r>
          </w:p>
        </w:tc>
      </w:tr>
      <w:tr w:rsidR="004C0A3E" w:rsidRPr="004C0A3E" w14:paraId="00A433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5F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44A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601838.57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B1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2214503.36</w:t>
            </w:r>
          </w:p>
        </w:tc>
      </w:tr>
      <w:tr w:rsidR="004C0A3E" w:rsidRPr="004C0A3E" w14:paraId="7DDE6C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33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66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409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2214505.71</w:t>
            </w:r>
          </w:p>
        </w:tc>
      </w:tr>
      <w:tr w:rsidR="004C0A3E" w:rsidRPr="004C0A3E" w14:paraId="243F31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C8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CC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601855.98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90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2214509.44</w:t>
            </w:r>
          </w:p>
        </w:tc>
      </w:tr>
      <w:tr w:rsidR="004C0A3E" w:rsidRPr="004C0A3E" w14:paraId="31C05B2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30D0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78D5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5837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1E253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66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31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D7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2214736.00</w:t>
            </w:r>
          </w:p>
        </w:tc>
      </w:tr>
      <w:tr w:rsidR="004C0A3E" w:rsidRPr="004C0A3E" w14:paraId="3ACAC1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DB3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E72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651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2214741.78</w:t>
            </w:r>
          </w:p>
        </w:tc>
      </w:tr>
      <w:tr w:rsidR="004C0A3E" w:rsidRPr="004C0A3E" w14:paraId="1F4DE2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BC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BBA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CA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2214740.14</w:t>
            </w:r>
          </w:p>
        </w:tc>
      </w:tr>
      <w:tr w:rsidR="004C0A3E" w:rsidRPr="004C0A3E" w14:paraId="1EDA52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9CB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41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A8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2214734.37</w:t>
            </w:r>
          </w:p>
        </w:tc>
      </w:tr>
      <w:tr w:rsidR="004C0A3E" w:rsidRPr="004C0A3E" w14:paraId="620850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94F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0DC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78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2214736.00</w:t>
            </w:r>
          </w:p>
        </w:tc>
      </w:tr>
      <w:tr w:rsidR="004C0A3E" w:rsidRPr="004C0A3E" w14:paraId="0D3A975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12EF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4D39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611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47C42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CF3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7B2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B0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2214541.16</w:t>
            </w:r>
          </w:p>
        </w:tc>
      </w:tr>
      <w:tr w:rsidR="004C0A3E" w:rsidRPr="004C0A3E" w14:paraId="6ED927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B1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49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A5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2214547.29</w:t>
            </w:r>
          </w:p>
        </w:tc>
      </w:tr>
      <w:tr w:rsidR="004C0A3E" w:rsidRPr="004C0A3E" w14:paraId="7F59D4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C9D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DC7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601778.47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CA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2214545.42</w:t>
            </w:r>
          </w:p>
        </w:tc>
      </w:tr>
      <w:tr w:rsidR="004C0A3E" w:rsidRPr="004C0A3E" w14:paraId="74BE05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6B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BF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525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2214539.30</w:t>
            </w:r>
          </w:p>
        </w:tc>
      </w:tr>
      <w:tr w:rsidR="004C0A3E" w:rsidRPr="004C0A3E" w14:paraId="194C18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70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99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18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2214541.16</w:t>
            </w:r>
          </w:p>
        </w:tc>
      </w:tr>
      <w:tr w:rsidR="004C0A3E" w:rsidRPr="004C0A3E" w14:paraId="7D6306B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9538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6D5C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4552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46B12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677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32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9EE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2214883.65</w:t>
            </w:r>
          </w:p>
        </w:tc>
      </w:tr>
      <w:tr w:rsidR="004C0A3E" w:rsidRPr="004C0A3E" w14:paraId="763F03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BE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C9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602103.68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4E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2214909.30</w:t>
            </w:r>
          </w:p>
        </w:tc>
      </w:tr>
      <w:tr w:rsidR="004C0A3E" w:rsidRPr="004C0A3E" w14:paraId="58CEC7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46C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46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D0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2214922.82</w:t>
            </w:r>
          </w:p>
        </w:tc>
      </w:tr>
      <w:tr w:rsidR="004C0A3E" w:rsidRPr="004C0A3E" w14:paraId="0F8D11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DE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E4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DD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2214928.23</w:t>
            </w:r>
          </w:p>
        </w:tc>
      </w:tr>
      <w:tr w:rsidR="004C0A3E" w:rsidRPr="004C0A3E" w14:paraId="36532B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3C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0F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92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2214939.04</w:t>
            </w:r>
          </w:p>
        </w:tc>
      </w:tr>
      <w:tr w:rsidR="004C0A3E" w:rsidRPr="004C0A3E" w14:paraId="04DD7E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6A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22F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E7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2214946.82</w:t>
            </w:r>
          </w:p>
        </w:tc>
      </w:tr>
      <w:tr w:rsidR="004C0A3E" w:rsidRPr="004C0A3E" w14:paraId="06A98D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6E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39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602109.75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F7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2214957.63</w:t>
            </w:r>
          </w:p>
        </w:tc>
      </w:tr>
      <w:tr w:rsidR="004C0A3E" w:rsidRPr="004C0A3E" w14:paraId="060B27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5B3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80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D4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2214970.59</w:t>
            </w:r>
          </w:p>
        </w:tc>
      </w:tr>
      <w:tr w:rsidR="004C0A3E" w:rsidRPr="004C0A3E" w14:paraId="16B736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7A3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8F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D71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2214981.57</w:t>
            </w:r>
          </w:p>
        </w:tc>
      </w:tr>
      <w:tr w:rsidR="004C0A3E" w:rsidRPr="004C0A3E" w14:paraId="52380E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19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59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602080.04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C76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2214988.74</w:t>
            </w:r>
          </w:p>
        </w:tc>
      </w:tr>
      <w:tr w:rsidR="004C0A3E" w:rsidRPr="004C0A3E" w14:paraId="13A42D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D33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60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10E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2214994.69</w:t>
            </w:r>
          </w:p>
        </w:tc>
      </w:tr>
      <w:tr w:rsidR="004C0A3E" w:rsidRPr="004C0A3E" w14:paraId="4450B0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A7D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D5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602052.77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CD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2215005.58</w:t>
            </w:r>
          </w:p>
        </w:tc>
      </w:tr>
      <w:tr w:rsidR="004C0A3E" w:rsidRPr="004C0A3E" w14:paraId="143812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94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AA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602023.55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A36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2215022.48</w:t>
            </w:r>
          </w:p>
        </w:tc>
      </w:tr>
      <w:tr w:rsidR="004C0A3E" w:rsidRPr="004C0A3E" w14:paraId="7C65E4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880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618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761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2215027.87</w:t>
            </w:r>
          </w:p>
        </w:tc>
      </w:tr>
      <w:tr w:rsidR="004C0A3E" w:rsidRPr="004C0A3E" w14:paraId="2D4F5A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50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7B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6B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2215038.19</w:t>
            </w:r>
          </w:p>
        </w:tc>
      </w:tr>
      <w:tr w:rsidR="004C0A3E" w:rsidRPr="004C0A3E" w14:paraId="19DD28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B9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08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601958.57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88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2215045.74</w:t>
            </w:r>
          </w:p>
        </w:tc>
      </w:tr>
      <w:tr w:rsidR="004C0A3E" w:rsidRPr="004C0A3E" w14:paraId="34E185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D7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B0C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601937.34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F65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2215023.04</w:t>
            </w:r>
          </w:p>
        </w:tc>
      </w:tr>
      <w:tr w:rsidR="004C0A3E" w:rsidRPr="004C0A3E" w14:paraId="4FD69F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493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6E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601917.59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A0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2214998.42</w:t>
            </w:r>
          </w:p>
        </w:tc>
      </w:tr>
      <w:tr w:rsidR="004C0A3E" w:rsidRPr="004C0A3E" w14:paraId="38F195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526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62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53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2214975.87</w:t>
            </w:r>
          </w:p>
        </w:tc>
      </w:tr>
      <w:tr w:rsidR="004C0A3E" w:rsidRPr="004C0A3E" w14:paraId="2B40E8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57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2E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601934.27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5D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2214964.44</w:t>
            </w:r>
          </w:p>
        </w:tc>
      </w:tr>
      <w:tr w:rsidR="004C0A3E" w:rsidRPr="004C0A3E" w14:paraId="30632E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D26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22B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FAF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2214953.74</w:t>
            </w:r>
          </w:p>
        </w:tc>
      </w:tr>
      <w:tr w:rsidR="004C0A3E" w:rsidRPr="004C0A3E" w14:paraId="1201BC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E8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10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601961.51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E7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2214928.15</w:t>
            </w:r>
          </w:p>
        </w:tc>
      </w:tr>
      <w:tr w:rsidR="004C0A3E" w:rsidRPr="004C0A3E" w14:paraId="675983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FA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FEC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2D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2214923.05</w:t>
            </w:r>
          </w:p>
        </w:tc>
      </w:tr>
      <w:tr w:rsidR="004C0A3E" w:rsidRPr="004C0A3E" w14:paraId="01097F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7E3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F2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56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2214909.46</w:t>
            </w:r>
          </w:p>
        </w:tc>
      </w:tr>
      <w:tr w:rsidR="004C0A3E" w:rsidRPr="004C0A3E" w14:paraId="6477E9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F2F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A41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602038.21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E5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2214897.77</w:t>
            </w:r>
          </w:p>
        </w:tc>
      </w:tr>
      <w:tr w:rsidR="004C0A3E" w:rsidRPr="004C0A3E" w14:paraId="3FFD4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47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27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35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2214887.19</w:t>
            </w:r>
          </w:p>
        </w:tc>
      </w:tr>
      <w:tr w:rsidR="004C0A3E" w:rsidRPr="004C0A3E" w14:paraId="6DE7EF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5A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1E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8A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2214883.65</w:t>
            </w:r>
          </w:p>
        </w:tc>
      </w:tr>
      <w:tr w:rsidR="004C0A3E" w:rsidRPr="004C0A3E" w14:paraId="115ACE4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65CE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6684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B30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9A82A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75A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92E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606896.30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D69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2214970.76</w:t>
            </w:r>
          </w:p>
        </w:tc>
      </w:tr>
      <w:tr w:rsidR="004C0A3E" w:rsidRPr="004C0A3E" w14:paraId="60450D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54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BC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606942.54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22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2215023.87</w:t>
            </w:r>
          </w:p>
        </w:tc>
      </w:tr>
      <w:tr w:rsidR="004C0A3E" w:rsidRPr="004C0A3E" w14:paraId="45DE44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64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F2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606942.04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C17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2215029.69</w:t>
            </w:r>
          </w:p>
        </w:tc>
      </w:tr>
      <w:tr w:rsidR="004C0A3E" w:rsidRPr="004C0A3E" w14:paraId="424C4D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EA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1BD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E04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2215066.52</w:t>
            </w:r>
          </w:p>
        </w:tc>
      </w:tr>
      <w:tr w:rsidR="004C0A3E" w:rsidRPr="004C0A3E" w14:paraId="13EB78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EE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180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606931.58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98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2215070.07</w:t>
            </w:r>
          </w:p>
        </w:tc>
      </w:tr>
      <w:tr w:rsidR="004C0A3E" w:rsidRPr="004C0A3E" w14:paraId="768AAF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2F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D7B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606919.31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67E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2215064.94</w:t>
            </w:r>
          </w:p>
        </w:tc>
      </w:tr>
      <w:tr w:rsidR="004C0A3E" w:rsidRPr="004C0A3E" w14:paraId="3845D8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E69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47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606887.81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8AC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2215047.83</w:t>
            </w:r>
          </w:p>
        </w:tc>
      </w:tr>
      <w:tr w:rsidR="004C0A3E" w:rsidRPr="004C0A3E" w14:paraId="16F4CE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B8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6F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672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2215032.95</w:t>
            </w:r>
          </w:p>
        </w:tc>
      </w:tr>
      <w:tr w:rsidR="004C0A3E" w:rsidRPr="004C0A3E" w14:paraId="224FF6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24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21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D6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2215017.65</w:t>
            </w:r>
          </w:p>
        </w:tc>
      </w:tr>
      <w:tr w:rsidR="004C0A3E" w:rsidRPr="004C0A3E" w14:paraId="1B596D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416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D8B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7F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2215003.68</w:t>
            </w:r>
          </w:p>
        </w:tc>
      </w:tr>
      <w:tr w:rsidR="004C0A3E" w:rsidRPr="004C0A3E" w14:paraId="1ED100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9E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A4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9F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2214994.34</w:t>
            </w:r>
          </w:p>
        </w:tc>
      </w:tr>
      <w:tr w:rsidR="004C0A3E" w:rsidRPr="004C0A3E" w14:paraId="344331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B66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E1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53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2214988.06</w:t>
            </w:r>
          </w:p>
        </w:tc>
      </w:tr>
      <w:tr w:rsidR="004C0A3E" w:rsidRPr="004C0A3E" w14:paraId="3A54AE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F9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D8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8E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2214987.58</w:t>
            </w:r>
          </w:p>
        </w:tc>
      </w:tr>
      <w:tr w:rsidR="004C0A3E" w:rsidRPr="004C0A3E" w14:paraId="5A8600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E85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08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606746.27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6F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2214960.20</w:t>
            </w:r>
          </w:p>
        </w:tc>
      </w:tr>
      <w:tr w:rsidR="004C0A3E" w:rsidRPr="004C0A3E" w14:paraId="4CEC22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41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7F8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D1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2214958.59</w:t>
            </w:r>
          </w:p>
        </w:tc>
      </w:tr>
      <w:tr w:rsidR="004C0A3E" w:rsidRPr="004C0A3E" w14:paraId="367673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69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A6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C39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2214955.23</w:t>
            </w:r>
          </w:p>
        </w:tc>
      </w:tr>
      <w:tr w:rsidR="004C0A3E" w:rsidRPr="004C0A3E" w14:paraId="2C9335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704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E71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91D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2214953.10</w:t>
            </w:r>
          </w:p>
        </w:tc>
      </w:tr>
      <w:tr w:rsidR="004C0A3E" w:rsidRPr="004C0A3E" w14:paraId="1B240B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A4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8EC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E5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2214951.76</w:t>
            </w:r>
          </w:p>
        </w:tc>
      </w:tr>
      <w:tr w:rsidR="004C0A3E" w:rsidRPr="004C0A3E" w14:paraId="6D46ED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DD8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F4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606808.74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40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2214951.80</w:t>
            </w:r>
          </w:p>
        </w:tc>
      </w:tr>
      <w:tr w:rsidR="004C0A3E" w:rsidRPr="004C0A3E" w14:paraId="679403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60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3B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606820.59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92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2214954.47</w:t>
            </w:r>
          </w:p>
        </w:tc>
      </w:tr>
      <w:tr w:rsidR="004C0A3E" w:rsidRPr="004C0A3E" w14:paraId="463706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305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C12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94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2214956.70</w:t>
            </w:r>
          </w:p>
        </w:tc>
      </w:tr>
      <w:tr w:rsidR="004C0A3E" w:rsidRPr="004C0A3E" w14:paraId="605769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80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DD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3B3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2214957.78</w:t>
            </w:r>
          </w:p>
        </w:tc>
      </w:tr>
      <w:tr w:rsidR="004C0A3E" w:rsidRPr="004C0A3E" w14:paraId="37FDEE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9D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E6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6C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2214969.69</w:t>
            </w:r>
          </w:p>
        </w:tc>
      </w:tr>
      <w:tr w:rsidR="004C0A3E" w:rsidRPr="004C0A3E" w14:paraId="5C7BC2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84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D0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606896.30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9AF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2214970.76</w:t>
            </w:r>
          </w:p>
        </w:tc>
      </w:tr>
      <w:tr w:rsidR="004C0A3E" w:rsidRPr="004C0A3E" w14:paraId="6F5153C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8D63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FEF7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2E4D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77278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722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2C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D6D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2214731.51</w:t>
            </w:r>
          </w:p>
        </w:tc>
      </w:tr>
      <w:tr w:rsidR="004C0A3E" w:rsidRPr="004C0A3E" w14:paraId="18CC02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BF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D8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D1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2214736.75</w:t>
            </w:r>
          </w:p>
        </w:tc>
      </w:tr>
      <w:tr w:rsidR="004C0A3E" w:rsidRPr="004C0A3E" w14:paraId="3B45FC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DA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8E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606861.34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C3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2214784.56</w:t>
            </w:r>
          </w:p>
        </w:tc>
      </w:tr>
      <w:tr w:rsidR="004C0A3E" w:rsidRPr="004C0A3E" w14:paraId="169348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388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BE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68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2214783.43</w:t>
            </w:r>
          </w:p>
        </w:tc>
      </w:tr>
      <w:tr w:rsidR="004C0A3E" w:rsidRPr="004C0A3E" w14:paraId="5D2ADC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CC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C3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606839.92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0D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2214832.46</w:t>
            </w:r>
          </w:p>
        </w:tc>
      </w:tr>
      <w:tr w:rsidR="004C0A3E" w:rsidRPr="004C0A3E" w14:paraId="61BA28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A5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12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7A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2214819.96</w:t>
            </w:r>
          </w:p>
        </w:tc>
      </w:tr>
      <w:tr w:rsidR="004C0A3E" w:rsidRPr="004C0A3E" w14:paraId="12A020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26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3D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606800.79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C6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2214814.79</w:t>
            </w:r>
          </w:p>
        </w:tc>
      </w:tr>
      <w:tr w:rsidR="004C0A3E" w:rsidRPr="004C0A3E" w14:paraId="6ED252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F4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F9D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606791.19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CA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2214807.80</w:t>
            </w:r>
          </w:p>
        </w:tc>
      </w:tr>
      <w:tr w:rsidR="004C0A3E" w:rsidRPr="004C0A3E" w14:paraId="013B72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40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C11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3F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2214802.42</w:t>
            </w:r>
          </w:p>
        </w:tc>
      </w:tr>
      <w:tr w:rsidR="004C0A3E" w:rsidRPr="004C0A3E" w14:paraId="22BDC2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77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1F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A70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2214797.44</w:t>
            </w:r>
          </w:p>
        </w:tc>
      </w:tr>
      <w:tr w:rsidR="004C0A3E" w:rsidRPr="004C0A3E" w14:paraId="58B77E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DB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4A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DA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2214791.37</w:t>
            </w:r>
          </w:p>
        </w:tc>
      </w:tr>
      <w:tr w:rsidR="004C0A3E" w:rsidRPr="004C0A3E" w14:paraId="7C1CC6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67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C4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606781.19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77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2214791.82</w:t>
            </w:r>
          </w:p>
        </w:tc>
      </w:tr>
      <w:tr w:rsidR="004C0A3E" w:rsidRPr="004C0A3E" w14:paraId="6BA1C6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025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F76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62D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2214793.30</w:t>
            </w:r>
          </w:p>
        </w:tc>
      </w:tr>
      <w:tr w:rsidR="004C0A3E" w:rsidRPr="004C0A3E" w14:paraId="48E165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70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1D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49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2214796.31</w:t>
            </w:r>
          </w:p>
        </w:tc>
      </w:tr>
      <w:tr w:rsidR="004C0A3E" w:rsidRPr="004C0A3E" w14:paraId="312137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C8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98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606771.10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D9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2214802.28</w:t>
            </w:r>
          </w:p>
        </w:tc>
      </w:tr>
      <w:tr w:rsidR="004C0A3E" w:rsidRPr="004C0A3E" w14:paraId="4761CD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8E6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11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606765.71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B4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2214818.43</w:t>
            </w:r>
          </w:p>
        </w:tc>
      </w:tr>
      <w:tr w:rsidR="004C0A3E" w:rsidRPr="004C0A3E" w14:paraId="7E53BB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6B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F0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AB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2214836.20</w:t>
            </w:r>
          </w:p>
        </w:tc>
      </w:tr>
      <w:tr w:rsidR="004C0A3E" w:rsidRPr="004C0A3E" w14:paraId="18D42F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15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993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816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2214839.69</w:t>
            </w:r>
          </w:p>
        </w:tc>
      </w:tr>
      <w:tr w:rsidR="004C0A3E" w:rsidRPr="004C0A3E" w14:paraId="6B7075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FC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8A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606752.20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B2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2214843.92</w:t>
            </w:r>
          </w:p>
        </w:tc>
      </w:tr>
      <w:tr w:rsidR="004C0A3E" w:rsidRPr="004C0A3E" w14:paraId="2CB991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EBC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FED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0A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2214856.40</w:t>
            </w:r>
          </w:p>
        </w:tc>
      </w:tr>
      <w:tr w:rsidR="004C0A3E" w:rsidRPr="004C0A3E" w14:paraId="25D206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1CD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04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606734.51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1F2B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2214862.44</w:t>
            </w:r>
          </w:p>
        </w:tc>
      </w:tr>
      <w:tr w:rsidR="004C0A3E" w:rsidRPr="004C0A3E" w14:paraId="44ACD1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9C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BC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606732.49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5E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2214866.43</w:t>
            </w:r>
          </w:p>
        </w:tc>
      </w:tr>
      <w:tr w:rsidR="004C0A3E" w:rsidRPr="004C0A3E" w14:paraId="65CE92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50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2B1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606732.09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00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2214871.06</w:t>
            </w:r>
          </w:p>
        </w:tc>
      </w:tr>
      <w:tr w:rsidR="004C0A3E" w:rsidRPr="004C0A3E" w14:paraId="44131E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87C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D8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606733.24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CAE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2214879.81</w:t>
            </w:r>
          </w:p>
        </w:tc>
      </w:tr>
      <w:tr w:rsidR="004C0A3E" w:rsidRPr="004C0A3E" w14:paraId="5A412F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D3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9E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7A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2214900.87</w:t>
            </w:r>
          </w:p>
        </w:tc>
      </w:tr>
      <w:tr w:rsidR="004C0A3E" w:rsidRPr="004C0A3E" w14:paraId="3379D3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FE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ECC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606716.96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33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2214923.74</w:t>
            </w:r>
          </w:p>
        </w:tc>
      </w:tr>
      <w:tr w:rsidR="004C0A3E" w:rsidRPr="004C0A3E" w14:paraId="61EBA6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6D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BF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606682.28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82A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2214904.24</w:t>
            </w:r>
          </w:p>
        </w:tc>
      </w:tr>
      <w:tr w:rsidR="004C0A3E" w:rsidRPr="004C0A3E" w14:paraId="06C66C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18F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DBF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606635.25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1A5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2214892.69</w:t>
            </w:r>
          </w:p>
        </w:tc>
      </w:tr>
      <w:tr w:rsidR="004C0A3E" w:rsidRPr="004C0A3E" w14:paraId="711FF3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D6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2B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281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2214888.12</w:t>
            </w:r>
          </w:p>
        </w:tc>
      </w:tr>
      <w:tr w:rsidR="004C0A3E" w:rsidRPr="004C0A3E" w14:paraId="44D018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E7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86A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606625.43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A6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2214885.57</w:t>
            </w:r>
          </w:p>
        </w:tc>
      </w:tr>
      <w:tr w:rsidR="004C0A3E" w:rsidRPr="004C0A3E" w14:paraId="5D2C96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D0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81A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606613.42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D76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2214880.91</w:t>
            </w:r>
          </w:p>
        </w:tc>
      </w:tr>
      <w:tr w:rsidR="004C0A3E" w:rsidRPr="004C0A3E" w14:paraId="67722D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3F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05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9D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2214877.01</w:t>
            </w:r>
          </w:p>
        </w:tc>
      </w:tr>
      <w:tr w:rsidR="004C0A3E" w:rsidRPr="004C0A3E" w14:paraId="0C741D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37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268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B5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2214876.41</w:t>
            </w:r>
          </w:p>
        </w:tc>
      </w:tr>
      <w:tr w:rsidR="004C0A3E" w:rsidRPr="004C0A3E" w14:paraId="03C401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E3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4A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5CC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2214876.04</w:t>
            </w:r>
          </w:p>
        </w:tc>
      </w:tr>
      <w:tr w:rsidR="004C0A3E" w:rsidRPr="004C0A3E" w14:paraId="247BA8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9D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E6E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05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2214876.46</w:t>
            </w:r>
          </w:p>
        </w:tc>
      </w:tr>
      <w:tr w:rsidR="004C0A3E" w:rsidRPr="004C0A3E" w14:paraId="10A486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C2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41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606593.59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C21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2214876.64</w:t>
            </w:r>
          </w:p>
        </w:tc>
      </w:tr>
      <w:tr w:rsidR="004C0A3E" w:rsidRPr="004C0A3E" w14:paraId="6DCC88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7A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FA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606593.23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2E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2214877.29</w:t>
            </w:r>
          </w:p>
        </w:tc>
      </w:tr>
      <w:tr w:rsidR="004C0A3E" w:rsidRPr="004C0A3E" w14:paraId="4E33B9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DD4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ED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606590.16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0B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2214884.28</w:t>
            </w:r>
          </w:p>
        </w:tc>
      </w:tr>
      <w:tr w:rsidR="004C0A3E" w:rsidRPr="004C0A3E" w14:paraId="3EED92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42D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CB5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606587.74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84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2214886.77</w:t>
            </w:r>
          </w:p>
        </w:tc>
      </w:tr>
      <w:tr w:rsidR="004C0A3E" w:rsidRPr="004C0A3E" w14:paraId="7C0F84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98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70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606575.17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49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2214889.78</w:t>
            </w:r>
          </w:p>
        </w:tc>
      </w:tr>
      <w:tr w:rsidR="004C0A3E" w:rsidRPr="004C0A3E" w14:paraId="7F029D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061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69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606562.10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22C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2214891.65</w:t>
            </w:r>
          </w:p>
        </w:tc>
      </w:tr>
      <w:tr w:rsidR="004C0A3E" w:rsidRPr="004C0A3E" w14:paraId="2D59E7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54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30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606542.33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52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2214891.65</w:t>
            </w:r>
          </w:p>
        </w:tc>
      </w:tr>
      <w:tr w:rsidR="004C0A3E" w:rsidRPr="004C0A3E" w14:paraId="27AB7A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9A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C0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606530.56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7E2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2214889.58</w:t>
            </w:r>
          </w:p>
        </w:tc>
      </w:tr>
      <w:tr w:rsidR="004C0A3E" w:rsidRPr="004C0A3E" w14:paraId="32513F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64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10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606521.10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6E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2214885.90</w:t>
            </w:r>
          </w:p>
        </w:tc>
      </w:tr>
      <w:tr w:rsidR="004C0A3E" w:rsidRPr="004C0A3E" w14:paraId="52206A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362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D28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606515.83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FD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2214881.94</w:t>
            </w:r>
          </w:p>
        </w:tc>
      </w:tr>
      <w:tr w:rsidR="004C0A3E" w:rsidRPr="004C0A3E" w14:paraId="22BC66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B9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85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606479.58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5750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2214916.45</w:t>
            </w:r>
          </w:p>
        </w:tc>
      </w:tr>
      <w:tr w:rsidR="004C0A3E" w:rsidRPr="004C0A3E" w14:paraId="4041A5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38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30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606459.13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AE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2214952.13</w:t>
            </w:r>
          </w:p>
        </w:tc>
      </w:tr>
      <w:tr w:rsidR="004C0A3E" w:rsidRPr="004C0A3E" w14:paraId="732722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18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50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606452.35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A6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2215003.38</w:t>
            </w:r>
          </w:p>
        </w:tc>
      </w:tr>
      <w:tr w:rsidR="004C0A3E" w:rsidRPr="004C0A3E" w14:paraId="417EC0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58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BE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32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2215001.80</w:t>
            </w:r>
          </w:p>
        </w:tc>
      </w:tr>
      <w:tr w:rsidR="004C0A3E" w:rsidRPr="004C0A3E" w14:paraId="3F13CB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214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AE2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87A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2215031.54</w:t>
            </w:r>
          </w:p>
        </w:tc>
      </w:tr>
      <w:tr w:rsidR="004C0A3E" w:rsidRPr="004C0A3E" w14:paraId="5B141F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E3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330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E85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2215035.32</w:t>
            </w:r>
          </w:p>
        </w:tc>
      </w:tr>
      <w:tr w:rsidR="004C0A3E" w:rsidRPr="004C0A3E" w14:paraId="65884A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65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5E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606384.34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13A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2215050.86</w:t>
            </w:r>
          </w:p>
        </w:tc>
      </w:tr>
      <w:tr w:rsidR="004C0A3E" w:rsidRPr="004C0A3E" w14:paraId="17EC0D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2F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D3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606375.46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26C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2215065.49</w:t>
            </w:r>
          </w:p>
        </w:tc>
      </w:tr>
      <w:tr w:rsidR="004C0A3E" w:rsidRPr="004C0A3E" w14:paraId="4B5265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25E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3F8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2C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2215075.20</w:t>
            </w:r>
          </w:p>
        </w:tc>
      </w:tr>
      <w:tr w:rsidR="004C0A3E" w:rsidRPr="004C0A3E" w14:paraId="1DE48F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97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12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65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2215080.22</w:t>
            </w:r>
          </w:p>
        </w:tc>
      </w:tr>
      <w:tr w:rsidR="004C0A3E" w:rsidRPr="004C0A3E" w14:paraId="311D0B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50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75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4C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2215096.37</w:t>
            </w:r>
          </w:p>
        </w:tc>
      </w:tr>
      <w:tr w:rsidR="004C0A3E" w:rsidRPr="004C0A3E" w14:paraId="59B0B6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6AA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BD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606389.91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97F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2215107.17</w:t>
            </w:r>
          </w:p>
        </w:tc>
      </w:tr>
      <w:tr w:rsidR="004C0A3E" w:rsidRPr="004C0A3E" w14:paraId="126ED5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4BD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F36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606391.67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B32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2215131.67</w:t>
            </w:r>
          </w:p>
        </w:tc>
      </w:tr>
      <w:tr w:rsidR="004C0A3E" w:rsidRPr="004C0A3E" w14:paraId="3ACA63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86F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DA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606361.50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F41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2215135.69</w:t>
            </w:r>
          </w:p>
        </w:tc>
      </w:tr>
      <w:tr w:rsidR="004C0A3E" w:rsidRPr="004C0A3E" w14:paraId="7AE60A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9F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9B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606362.81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E4B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2215117.20</w:t>
            </w:r>
          </w:p>
        </w:tc>
      </w:tr>
      <w:tr w:rsidR="004C0A3E" w:rsidRPr="004C0A3E" w14:paraId="5D4D9D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984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2A6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606383.42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93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2214825.63</w:t>
            </w:r>
          </w:p>
        </w:tc>
      </w:tr>
      <w:tr w:rsidR="004C0A3E" w:rsidRPr="004C0A3E" w14:paraId="34C80E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029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9DC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606438.70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68D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2214818.17</w:t>
            </w:r>
          </w:p>
        </w:tc>
      </w:tr>
      <w:tr w:rsidR="004C0A3E" w:rsidRPr="004C0A3E" w14:paraId="5A6C66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32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F0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606501.70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FC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2214803.02</w:t>
            </w:r>
          </w:p>
        </w:tc>
      </w:tr>
      <w:tr w:rsidR="004C0A3E" w:rsidRPr="004C0A3E" w14:paraId="021E31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27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C0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606547.86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C5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2214791.92</w:t>
            </w:r>
          </w:p>
        </w:tc>
      </w:tr>
      <w:tr w:rsidR="004C0A3E" w:rsidRPr="004C0A3E" w14:paraId="054AF1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4C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19F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606588.80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20D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2214778.72</w:t>
            </w:r>
          </w:p>
        </w:tc>
      </w:tr>
      <w:tr w:rsidR="004C0A3E" w:rsidRPr="004C0A3E" w14:paraId="18F939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9F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D8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606744.98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BA6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2214745.89</w:t>
            </w:r>
          </w:p>
        </w:tc>
      </w:tr>
      <w:tr w:rsidR="004C0A3E" w:rsidRPr="004C0A3E" w14:paraId="1C83B7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B66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361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606815.89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B78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2214729.75</w:t>
            </w:r>
          </w:p>
        </w:tc>
      </w:tr>
      <w:tr w:rsidR="004C0A3E" w:rsidRPr="004C0A3E" w14:paraId="7CE083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22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9E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606845.73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76D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2214728.46</w:t>
            </w:r>
          </w:p>
        </w:tc>
      </w:tr>
      <w:tr w:rsidR="004C0A3E" w:rsidRPr="004C0A3E" w14:paraId="345DD1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0AB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0E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606856.66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D1A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2214731.51</w:t>
            </w:r>
          </w:p>
        </w:tc>
      </w:tr>
      <w:tr w:rsidR="004C0A3E" w:rsidRPr="004C0A3E" w14:paraId="28ACCBF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EE78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4CCB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E0B1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884FB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AD0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E8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597852.03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E5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2214630.30</w:t>
            </w:r>
          </w:p>
        </w:tc>
      </w:tr>
      <w:tr w:rsidR="004C0A3E" w:rsidRPr="004C0A3E" w14:paraId="2C0558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D8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F49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597871.88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8ED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2214662.75</w:t>
            </w:r>
          </w:p>
        </w:tc>
      </w:tr>
      <w:tr w:rsidR="004C0A3E" w:rsidRPr="004C0A3E" w14:paraId="389A9D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DE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39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597862.87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CC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2214696.99</w:t>
            </w:r>
          </w:p>
        </w:tc>
      </w:tr>
      <w:tr w:rsidR="004C0A3E" w:rsidRPr="004C0A3E" w14:paraId="1CE1D8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DB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98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597756.53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E5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2214756.47</w:t>
            </w:r>
          </w:p>
        </w:tc>
      </w:tr>
      <w:tr w:rsidR="004C0A3E" w:rsidRPr="004C0A3E" w14:paraId="22002B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D85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5D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597688.86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9FA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2214821.77</w:t>
            </w:r>
          </w:p>
        </w:tc>
      </w:tr>
      <w:tr w:rsidR="004C0A3E" w:rsidRPr="004C0A3E" w14:paraId="57346B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49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DF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597581.70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46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2214936.69</w:t>
            </w:r>
          </w:p>
        </w:tc>
      </w:tr>
      <w:tr w:rsidR="004C0A3E" w:rsidRPr="004C0A3E" w14:paraId="3D5A66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9E4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95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597541.42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4CC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2215010.07</w:t>
            </w:r>
          </w:p>
        </w:tc>
      </w:tr>
      <w:tr w:rsidR="004C0A3E" w:rsidRPr="004C0A3E" w14:paraId="7AD885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FB5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11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597503.43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79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2215048.21</w:t>
            </w:r>
          </w:p>
        </w:tc>
      </w:tr>
      <w:tr w:rsidR="004C0A3E" w:rsidRPr="004C0A3E" w14:paraId="06975E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55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2B6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597455.18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7F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2215091.93</w:t>
            </w:r>
          </w:p>
        </w:tc>
      </w:tr>
      <w:tr w:rsidR="004C0A3E" w:rsidRPr="004C0A3E" w14:paraId="0FE878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0F8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D4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597420.51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41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2215117.26</w:t>
            </w:r>
          </w:p>
        </w:tc>
      </w:tr>
      <w:tr w:rsidR="004C0A3E" w:rsidRPr="004C0A3E" w14:paraId="6646B7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64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B1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597390.06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06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2215132.03</w:t>
            </w:r>
          </w:p>
        </w:tc>
      </w:tr>
      <w:tr w:rsidR="004C0A3E" w:rsidRPr="004C0A3E" w14:paraId="4E19EF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911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FCE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597342.11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C6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2215149.98</w:t>
            </w:r>
          </w:p>
        </w:tc>
      </w:tr>
      <w:tr w:rsidR="004C0A3E" w:rsidRPr="004C0A3E" w14:paraId="2363C6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342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859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597292.66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C8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2215170.17</w:t>
            </w:r>
          </w:p>
        </w:tc>
      </w:tr>
      <w:tr w:rsidR="004C0A3E" w:rsidRPr="004C0A3E" w14:paraId="1873C3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65A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B23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597287.80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6F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2215162.28</w:t>
            </w:r>
          </w:p>
        </w:tc>
      </w:tr>
      <w:tr w:rsidR="004C0A3E" w:rsidRPr="004C0A3E" w14:paraId="655D51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B0D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59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597284.38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00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2215153.08</w:t>
            </w:r>
          </w:p>
        </w:tc>
      </w:tr>
      <w:tr w:rsidR="004C0A3E" w:rsidRPr="004C0A3E" w14:paraId="740CB7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EB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34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597287.13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A94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2215080.51</w:t>
            </w:r>
          </w:p>
        </w:tc>
      </w:tr>
      <w:tr w:rsidR="004C0A3E" w:rsidRPr="004C0A3E" w14:paraId="688499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8C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E9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597287.98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9B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2215036.15</w:t>
            </w:r>
          </w:p>
        </w:tc>
      </w:tr>
      <w:tr w:rsidR="004C0A3E" w:rsidRPr="004C0A3E" w14:paraId="089202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05C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4CD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597293.93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DC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2215026.18</w:t>
            </w:r>
          </w:p>
        </w:tc>
      </w:tr>
      <w:tr w:rsidR="004C0A3E" w:rsidRPr="004C0A3E" w14:paraId="062C39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4B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67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597309.69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20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2215021.67</w:t>
            </w:r>
          </w:p>
        </w:tc>
      </w:tr>
      <w:tr w:rsidR="004C0A3E" w:rsidRPr="004C0A3E" w14:paraId="407232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6F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5D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597321.68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D0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2215012.83</w:t>
            </w:r>
          </w:p>
        </w:tc>
      </w:tr>
      <w:tr w:rsidR="004C0A3E" w:rsidRPr="004C0A3E" w14:paraId="026722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DF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157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597325.19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32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2215003.88</w:t>
            </w:r>
          </w:p>
        </w:tc>
      </w:tr>
      <w:tr w:rsidR="004C0A3E" w:rsidRPr="004C0A3E" w14:paraId="33F94B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76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FE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597356.10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85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2214978.89</w:t>
            </w:r>
          </w:p>
        </w:tc>
      </w:tr>
      <w:tr w:rsidR="004C0A3E" w:rsidRPr="004C0A3E" w14:paraId="105911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46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DD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597346.65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666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2214948.98</w:t>
            </w:r>
          </w:p>
        </w:tc>
      </w:tr>
      <w:tr w:rsidR="004C0A3E" w:rsidRPr="004C0A3E" w14:paraId="13D883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C8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57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597367.22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82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2214896.37</w:t>
            </w:r>
          </w:p>
        </w:tc>
      </w:tr>
      <w:tr w:rsidR="004C0A3E" w:rsidRPr="004C0A3E" w14:paraId="166BEA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C4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382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597387.90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812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2214858.46</w:t>
            </w:r>
          </w:p>
        </w:tc>
      </w:tr>
      <w:tr w:rsidR="004C0A3E" w:rsidRPr="004C0A3E" w14:paraId="4B0D1F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9B3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9A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597409.30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D62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2214833.13</w:t>
            </w:r>
          </w:p>
        </w:tc>
      </w:tr>
      <w:tr w:rsidR="004C0A3E" w:rsidRPr="004C0A3E" w14:paraId="45C64E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933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707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597409.09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52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2214922.30</w:t>
            </w:r>
          </w:p>
        </w:tc>
      </w:tr>
      <w:tr w:rsidR="004C0A3E" w:rsidRPr="004C0A3E" w14:paraId="747145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06B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31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597448.99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80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2214921.93</w:t>
            </w:r>
          </w:p>
        </w:tc>
      </w:tr>
      <w:tr w:rsidR="004C0A3E" w:rsidRPr="004C0A3E" w14:paraId="4B217C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51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EEF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597502.42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68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2214851.60</w:t>
            </w:r>
          </w:p>
        </w:tc>
      </w:tr>
      <w:tr w:rsidR="004C0A3E" w:rsidRPr="004C0A3E" w14:paraId="70E579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5E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E1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597561.78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10D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2214786.48</w:t>
            </w:r>
          </w:p>
        </w:tc>
      </w:tr>
      <w:tr w:rsidR="004C0A3E" w:rsidRPr="004C0A3E" w14:paraId="39DAAE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53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10D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597578.16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6A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2214773.22</w:t>
            </w:r>
          </w:p>
        </w:tc>
      </w:tr>
      <w:tr w:rsidR="004C0A3E" w:rsidRPr="004C0A3E" w14:paraId="4C8449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4B1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C1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7D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2214754.13</w:t>
            </w:r>
          </w:p>
        </w:tc>
      </w:tr>
      <w:tr w:rsidR="004C0A3E" w:rsidRPr="004C0A3E" w14:paraId="42E2B2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51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10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56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2214696.16</w:t>
            </w:r>
          </w:p>
        </w:tc>
      </w:tr>
      <w:tr w:rsidR="004C0A3E" w:rsidRPr="004C0A3E" w14:paraId="747970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3E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821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CF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2214669.81</w:t>
            </w:r>
          </w:p>
        </w:tc>
      </w:tr>
      <w:tr w:rsidR="004C0A3E" w:rsidRPr="004C0A3E" w14:paraId="69698F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A11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CA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597619.23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A5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2214658.92</w:t>
            </w:r>
          </w:p>
        </w:tc>
      </w:tr>
      <w:tr w:rsidR="004C0A3E" w:rsidRPr="004C0A3E" w14:paraId="1B13EF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122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49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597635.77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7C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2214658.87</w:t>
            </w:r>
          </w:p>
        </w:tc>
      </w:tr>
      <w:tr w:rsidR="004C0A3E" w:rsidRPr="004C0A3E" w14:paraId="423D4F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F2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519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597739.62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E4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2214659.94</w:t>
            </w:r>
          </w:p>
        </w:tc>
      </w:tr>
      <w:tr w:rsidR="004C0A3E" w:rsidRPr="004C0A3E" w14:paraId="1B9C38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52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D0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9D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2214659.79</w:t>
            </w:r>
          </w:p>
        </w:tc>
      </w:tr>
      <w:tr w:rsidR="004C0A3E" w:rsidRPr="004C0A3E" w14:paraId="04B101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762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7B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03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2214659.60</w:t>
            </w:r>
          </w:p>
        </w:tc>
      </w:tr>
      <w:tr w:rsidR="004C0A3E" w:rsidRPr="004C0A3E" w14:paraId="0852DB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50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34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698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2214661.59</w:t>
            </w:r>
          </w:p>
        </w:tc>
      </w:tr>
      <w:tr w:rsidR="004C0A3E" w:rsidRPr="004C0A3E" w14:paraId="5475B7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B9D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42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A0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2214661.58</w:t>
            </w:r>
          </w:p>
        </w:tc>
      </w:tr>
      <w:tr w:rsidR="004C0A3E" w:rsidRPr="004C0A3E" w14:paraId="31FB4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BA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17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93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2214659.67</w:t>
            </w:r>
          </w:p>
        </w:tc>
      </w:tr>
      <w:tr w:rsidR="004C0A3E" w:rsidRPr="004C0A3E" w14:paraId="4C5A74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313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FF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597772.39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C2A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2214657.80</w:t>
            </w:r>
          </w:p>
        </w:tc>
      </w:tr>
      <w:tr w:rsidR="004C0A3E" w:rsidRPr="004C0A3E" w14:paraId="504EDD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6E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645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597780.12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C2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2214653.83</w:t>
            </w:r>
          </w:p>
        </w:tc>
      </w:tr>
      <w:tr w:rsidR="004C0A3E" w:rsidRPr="004C0A3E" w14:paraId="16EC93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34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7C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597778.82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32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2214661.15</w:t>
            </w:r>
          </w:p>
        </w:tc>
      </w:tr>
      <w:tr w:rsidR="004C0A3E" w:rsidRPr="004C0A3E" w14:paraId="7FE715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0C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3EA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597780.79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9F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2214661.49</w:t>
            </w:r>
          </w:p>
        </w:tc>
      </w:tr>
      <w:tr w:rsidR="004C0A3E" w:rsidRPr="004C0A3E" w14:paraId="6C1B6D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21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D9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597782.36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E7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2214652.68</w:t>
            </w:r>
          </w:p>
        </w:tc>
      </w:tr>
      <w:tr w:rsidR="004C0A3E" w:rsidRPr="004C0A3E" w14:paraId="6DB6E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3F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CA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597801.10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3C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2214643.06</w:t>
            </w:r>
          </w:p>
        </w:tc>
      </w:tr>
      <w:tr w:rsidR="004C0A3E" w:rsidRPr="004C0A3E" w14:paraId="6B8D73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1E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0C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597801.73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A9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2214637.17</w:t>
            </w:r>
          </w:p>
        </w:tc>
      </w:tr>
      <w:tr w:rsidR="004C0A3E" w:rsidRPr="004C0A3E" w14:paraId="71B2D0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3F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80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597825.76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326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2214631.48</w:t>
            </w:r>
          </w:p>
        </w:tc>
      </w:tr>
      <w:tr w:rsidR="004C0A3E" w:rsidRPr="004C0A3E" w14:paraId="5A9E94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42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C7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94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2214629.45</w:t>
            </w:r>
          </w:p>
        </w:tc>
      </w:tr>
      <w:tr w:rsidR="004C0A3E" w:rsidRPr="004C0A3E" w14:paraId="79964A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F4A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32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597852.03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633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2214630.30</w:t>
            </w:r>
          </w:p>
        </w:tc>
      </w:tr>
      <w:tr w:rsidR="004C0A3E" w:rsidRPr="004C0A3E" w14:paraId="41BF482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BD5A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7CC1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E3D3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0AB7A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03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EE4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0A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2214672.19</w:t>
            </w:r>
          </w:p>
        </w:tc>
      </w:tr>
      <w:tr w:rsidR="004C0A3E" w:rsidRPr="004C0A3E" w14:paraId="5D80A2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7A3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CD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DA7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2214674.13</w:t>
            </w:r>
          </w:p>
        </w:tc>
      </w:tr>
      <w:tr w:rsidR="004C0A3E" w:rsidRPr="004C0A3E" w14:paraId="449501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6C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0C6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0B8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2214673.68</w:t>
            </w:r>
          </w:p>
        </w:tc>
      </w:tr>
      <w:tr w:rsidR="004C0A3E" w:rsidRPr="004C0A3E" w14:paraId="00438D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78F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965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81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2214671.74</w:t>
            </w:r>
          </w:p>
        </w:tc>
      </w:tr>
      <w:tr w:rsidR="004C0A3E" w:rsidRPr="004C0A3E" w14:paraId="590D60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79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80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D5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2214672.19</w:t>
            </w:r>
          </w:p>
        </w:tc>
      </w:tr>
      <w:tr w:rsidR="004C0A3E" w:rsidRPr="004C0A3E" w14:paraId="4BE51B8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7AF2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74FB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A3D0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F9841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EC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C86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15E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2214659.89</w:t>
            </w:r>
          </w:p>
        </w:tc>
      </w:tr>
      <w:tr w:rsidR="004C0A3E" w:rsidRPr="004C0A3E" w14:paraId="6745CF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F8C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C91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B3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2214661.88</w:t>
            </w:r>
          </w:p>
        </w:tc>
      </w:tr>
      <w:tr w:rsidR="004C0A3E" w:rsidRPr="004C0A3E" w14:paraId="560305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5B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4F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1C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2214661.84</w:t>
            </w:r>
          </w:p>
        </w:tc>
      </w:tr>
      <w:tr w:rsidR="004C0A3E" w:rsidRPr="004C0A3E" w14:paraId="1E29F4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9BE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05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6E6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2214659.85</w:t>
            </w:r>
          </w:p>
        </w:tc>
      </w:tr>
      <w:tr w:rsidR="004C0A3E" w:rsidRPr="004C0A3E" w14:paraId="63642C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56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340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638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2214659.89</w:t>
            </w:r>
          </w:p>
        </w:tc>
      </w:tr>
      <w:tr w:rsidR="004C0A3E" w:rsidRPr="004C0A3E" w14:paraId="2D2DABF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1E31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22D8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90F5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7D6D3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BA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79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597816.63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73E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2214666.20</w:t>
            </w:r>
          </w:p>
        </w:tc>
      </w:tr>
      <w:tr w:rsidR="004C0A3E" w:rsidRPr="004C0A3E" w14:paraId="397995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520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87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597816.24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F9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2214668.15</w:t>
            </w:r>
          </w:p>
        </w:tc>
      </w:tr>
      <w:tr w:rsidR="004C0A3E" w:rsidRPr="004C0A3E" w14:paraId="39978A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A6C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3D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597814.28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88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2214667.75</w:t>
            </w:r>
          </w:p>
        </w:tc>
      </w:tr>
      <w:tr w:rsidR="004C0A3E" w:rsidRPr="004C0A3E" w14:paraId="779CA7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84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30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597814.68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81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2214665.80</w:t>
            </w:r>
          </w:p>
        </w:tc>
      </w:tr>
      <w:tr w:rsidR="004C0A3E" w:rsidRPr="004C0A3E" w14:paraId="021765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DE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C6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597816.63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1B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2214666.20</w:t>
            </w:r>
          </w:p>
        </w:tc>
      </w:tr>
      <w:tr w:rsidR="004C0A3E" w:rsidRPr="004C0A3E" w14:paraId="70F4EC9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A88D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F8F4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836A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4EA33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66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18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12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2214660.08</w:t>
            </w:r>
          </w:p>
        </w:tc>
      </w:tr>
      <w:tr w:rsidR="004C0A3E" w:rsidRPr="004C0A3E" w14:paraId="3EB79B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97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4F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68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2214662.08</w:t>
            </w:r>
          </w:p>
        </w:tc>
      </w:tr>
      <w:tr w:rsidR="004C0A3E" w:rsidRPr="004C0A3E" w14:paraId="006954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2C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83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69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2214662.11</w:t>
            </w:r>
          </w:p>
        </w:tc>
      </w:tr>
      <w:tr w:rsidR="004C0A3E" w:rsidRPr="004C0A3E" w14:paraId="09A4D1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B5F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02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63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2214660.12</w:t>
            </w:r>
          </w:p>
        </w:tc>
      </w:tr>
      <w:tr w:rsidR="004C0A3E" w:rsidRPr="004C0A3E" w14:paraId="2E433D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828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673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29B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2214660.08</w:t>
            </w:r>
          </w:p>
        </w:tc>
      </w:tr>
      <w:tr w:rsidR="004C0A3E" w:rsidRPr="004C0A3E" w14:paraId="59D1D96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B5A6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7E16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F314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6F33C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E9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DB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FD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2214600.72</w:t>
            </w:r>
          </w:p>
        </w:tc>
      </w:tr>
      <w:tr w:rsidR="004C0A3E" w:rsidRPr="004C0A3E" w14:paraId="1E4BC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11D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FC8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612234.98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2A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2214614.28</w:t>
            </w:r>
          </w:p>
        </w:tc>
      </w:tr>
      <w:tr w:rsidR="004C0A3E" w:rsidRPr="004C0A3E" w14:paraId="71DFC3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BE7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1F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07B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2214650.08</w:t>
            </w:r>
          </w:p>
        </w:tc>
      </w:tr>
      <w:tr w:rsidR="004C0A3E" w:rsidRPr="004C0A3E" w14:paraId="141DFD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54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483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8E1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2214695.89</w:t>
            </w:r>
          </w:p>
        </w:tc>
      </w:tr>
      <w:tr w:rsidR="004C0A3E" w:rsidRPr="004C0A3E" w14:paraId="3DF14D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F9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DE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2A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2214706.83</w:t>
            </w:r>
          </w:p>
        </w:tc>
      </w:tr>
      <w:tr w:rsidR="004C0A3E" w:rsidRPr="004C0A3E" w14:paraId="139FAB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4C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35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5B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2214722.91</w:t>
            </w:r>
          </w:p>
        </w:tc>
      </w:tr>
      <w:tr w:rsidR="004C0A3E" w:rsidRPr="004C0A3E" w14:paraId="23FD65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4F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17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612290.73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55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2214751.01</w:t>
            </w:r>
          </w:p>
        </w:tc>
      </w:tr>
      <w:tr w:rsidR="004C0A3E" w:rsidRPr="004C0A3E" w14:paraId="181926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A6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6F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612307.80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C5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2214781.33</w:t>
            </w:r>
          </w:p>
        </w:tc>
      </w:tr>
      <w:tr w:rsidR="004C0A3E" w:rsidRPr="004C0A3E" w14:paraId="772F0F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EE3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F7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612329.35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15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2214778.11</w:t>
            </w:r>
          </w:p>
        </w:tc>
      </w:tr>
      <w:tr w:rsidR="004C0A3E" w:rsidRPr="004C0A3E" w14:paraId="30EFB2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427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9A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612340.03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643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2214766.08</w:t>
            </w:r>
          </w:p>
        </w:tc>
      </w:tr>
      <w:tr w:rsidR="004C0A3E" w:rsidRPr="004C0A3E" w14:paraId="013660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F9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5F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612327.59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BF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2214826.76</w:t>
            </w:r>
          </w:p>
        </w:tc>
      </w:tr>
      <w:tr w:rsidR="004C0A3E" w:rsidRPr="004C0A3E" w14:paraId="116DBC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B94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EF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612319.39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D88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2214870.89</w:t>
            </w:r>
          </w:p>
        </w:tc>
      </w:tr>
      <w:tr w:rsidR="004C0A3E" w:rsidRPr="004C0A3E" w14:paraId="07A5D5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F28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52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612316.65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7D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2214905.30</w:t>
            </w:r>
          </w:p>
        </w:tc>
      </w:tr>
      <w:tr w:rsidR="004C0A3E" w:rsidRPr="004C0A3E" w14:paraId="02F59A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F4D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F3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612313.82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87B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2214952.60</w:t>
            </w:r>
          </w:p>
        </w:tc>
      </w:tr>
      <w:tr w:rsidR="004C0A3E" w:rsidRPr="004C0A3E" w14:paraId="7F73B0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522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E05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612303.13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2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2214997.52</w:t>
            </w:r>
          </w:p>
        </w:tc>
      </w:tr>
      <w:tr w:rsidR="004C0A3E" w:rsidRPr="004C0A3E" w14:paraId="1DD631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D98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342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612295.80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C88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2215032.16</w:t>
            </w:r>
          </w:p>
        </w:tc>
      </w:tr>
      <w:tr w:rsidR="004C0A3E" w:rsidRPr="004C0A3E" w14:paraId="269A38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3CC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98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612280.35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76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2215058.98</w:t>
            </w:r>
          </w:p>
        </w:tc>
      </w:tr>
      <w:tr w:rsidR="004C0A3E" w:rsidRPr="004C0A3E" w14:paraId="4C47B9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C1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01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DB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2215095.73</w:t>
            </w:r>
          </w:p>
        </w:tc>
      </w:tr>
      <w:tr w:rsidR="004C0A3E" w:rsidRPr="004C0A3E" w14:paraId="631026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8BE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35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33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2215126.07</w:t>
            </w:r>
          </w:p>
        </w:tc>
      </w:tr>
      <w:tr w:rsidR="004C0A3E" w:rsidRPr="004C0A3E" w14:paraId="6AB064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30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36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41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2215132.51</w:t>
            </w:r>
          </w:p>
        </w:tc>
      </w:tr>
      <w:tr w:rsidR="004C0A3E" w:rsidRPr="004C0A3E" w14:paraId="43F9AA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306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B8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4C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2215076.13</w:t>
            </w:r>
          </w:p>
        </w:tc>
      </w:tr>
      <w:tr w:rsidR="004C0A3E" w:rsidRPr="004C0A3E" w14:paraId="20CDED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6C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01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9CD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2215061.21</w:t>
            </w:r>
          </w:p>
        </w:tc>
      </w:tr>
      <w:tr w:rsidR="004C0A3E" w:rsidRPr="004C0A3E" w14:paraId="4A5DD4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A5E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5B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FED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2215023.32</w:t>
            </w:r>
          </w:p>
        </w:tc>
      </w:tr>
      <w:tr w:rsidR="004C0A3E" w:rsidRPr="004C0A3E" w14:paraId="361F6F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027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8F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34D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2215030.78</w:t>
            </w:r>
          </w:p>
        </w:tc>
      </w:tr>
      <w:tr w:rsidR="004C0A3E" w:rsidRPr="004C0A3E" w14:paraId="602254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9E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58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612109.95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93E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2215037.98</w:t>
            </w:r>
          </w:p>
        </w:tc>
      </w:tr>
      <w:tr w:rsidR="004C0A3E" w:rsidRPr="004C0A3E" w14:paraId="4E5A6F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1AA9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20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8BA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2215040.21</w:t>
            </w:r>
          </w:p>
        </w:tc>
      </w:tr>
      <w:tr w:rsidR="004C0A3E" w:rsidRPr="004C0A3E" w14:paraId="32ED1A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BA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29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2C5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2215052.71</w:t>
            </w:r>
          </w:p>
        </w:tc>
      </w:tr>
      <w:tr w:rsidR="004C0A3E" w:rsidRPr="004C0A3E" w14:paraId="3C728D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CC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0E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72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2215078.30</w:t>
            </w:r>
          </w:p>
        </w:tc>
      </w:tr>
      <w:tr w:rsidR="004C0A3E" w:rsidRPr="004C0A3E" w14:paraId="5D472E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762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6C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C9D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2215101.00</w:t>
            </w:r>
          </w:p>
        </w:tc>
      </w:tr>
      <w:tr w:rsidR="004C0A3E" w:rsidRPr="004C0A3E" w14:paraId="1314F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28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F22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06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2215122.74</w:t>
            </w:r>
          </w:p>
        </w:tc>
      </w:tr>
      <w:tr w:rsidR="004C0A3E" w:rsidRPr="004C0A3E" w14:paraId="051147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CD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4A9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612003.07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421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2215130.12</w:t>
            </w:r>
          </w:p>
        </w:tc>
      </w:tr>
      <w:tr w:rsidR="004C0A3E" w:rsidRPr="004C0A3E" w14:paraId="1BB56A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83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8D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611974.30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40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2215143.55</w:t>
            </w:r>
          </w:p>
        </w:tc>
      </w:tr>
      <w:tr w:rsidR="004C0A3E" w:rsidRPr="004C0A3E" w14:paraId="0CC238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28D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63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611945.53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2D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2215156.98</w:t>
            </w:r>
          </w:p>
        </w:tc>
      </w:tr>
      <w:tr w:rsidR="004C0A3E" w:rsidRPr="004C0A3E" w14:paraId="03152A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2F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509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76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2215170.76</w:t>
            </w:r>
          </w:p>
        </w:tc>
      </w:tr>
      <w:tr w:rsidR="004C0A3E" w:rsidRPr="004C0A3E" w14:paraId="710DB0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E0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97F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6F6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2215183.44</w:t>
            </w:r>
          </w:p>
        </w:tc>
      </w:tr>
      <w:tr w:rsidR="004C0A3E" w:rsidRPr="004C0A3E" w14:paraId="0F72E7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BF5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36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611865.59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825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2215193.90</w:t>
            </w:r>
          </w:p>
        </w:tc>
      </w:tr>
      <w:tr w:rsidR="004C0A3E" w:rsidRPr="004C0A3E" w14:paraId="4F273B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90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C1D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5E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2214834.48</w:t>
            </w:r>
          </w:p>
        </w:tc>
      </w:tr>
      <w:tr w:rsidR="004C0A3E" w:rsidRPr="004C0A3E" w14:paraId="1A1FA9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89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6E5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27E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2214753.94</w:t>
            </w:r>
          </w:p>
        </w:tc>
      </w:tr>
      <w:tr w:rsidR="004C0A3E" w:rsidRPr="004C0A3E" w14:paraId="7CE3D9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8E7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30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2B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2214738.91</w:t>
            </w:r>
          </w:p>
        </w:tc>
      </w:tr>
      <w:tr w:rsidR="004C0A3E" w:rsidRPr="004C0A3E" w14:paraId="1EFC89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C53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55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D3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2214665.41</w:t>
            </w:r>
          </w:p>
        </w:tc>
      </w:tr>
      <w:tr w:rsidR="004C0A3E" w:rsidRPr="004C0A3E" w14:paraId="1B708A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95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32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57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2214652.30</w:t>
            </w:r>
          </w:p>
        </w:tc>
      </w:tr>
      <w:tr w:rsidR="004C0A3E" w:rsidRPr="004C0A3E" w14:paraId="1C77A3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53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1D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3B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2214639.08</w:t>
            </w:r>
          </w:p>
        </w:tc>
      </w:tr>
      <w:tr w:rsidR="004C0A3E" w:rsidRPr="004C0A3E" w14:paraId="28FCF8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4D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A0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79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2214560.52</w:t>
            </w:r>
          </w:p>
        </w:tc>
      </w:tr>
      <w:tr w:rsidR="004C0A3E" w:rsidRPr="004C0A3E" w14:paraId="237148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05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25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6D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2214510.75</w:t>
            </w:r>
          </w:p>
        </w:tc>
      </w:tr>
      <w:tr w:rsidR="004C0A3E" w:rsidRPr="004C0A3E" w14:paraId="126698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52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5D5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FF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2214501.32</w:t>
            </w:r>
          </w:p>
        </w:tc>
      </w:tr>
      <w:tr w:rsidR="004C0A3E" w:rsidRPr="004C0A3E" w14:paraId="2A8438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E0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E0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43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2214496.70</w:t>
            </w:r>
          </w:p>
        </w:tc>
      </w:tr>
      <w:tr w:rsidR="004C0A3E" w:rsidRPr="004C0A3E" w14:paraId="74D9C5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5D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413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C2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2214492.01</w:t>
            </w:r>
          </w:p>
        </w:tc>
      </w:tr>
      <w:tr w:rsidR="004C0A3E" w:rsidRPr="004C0A3E" w14:paraId="2CB834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AE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76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9D0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2214497.45</w:t>
            </w:r>
          </w:p>
        </w:tc>
      </w:tr>
      <w:tr w:rsidR="004C0A3E" w:rsidRPr="004C0A3E" w14:paraId="694AC4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C4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9C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D9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2214510.58</w:t>
            </w:r>
          </w:p>
        </w:tc>
      </w:tr>
      <w:tr w:rsidR="004C0A3E" w:rsidRPr="004C0A3E" w14:paraId="620D79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3F9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9CD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612156.08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4E3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2214516.10</w:t>
            </w:r>
          </w:p>
        </w:tc>
      </w:tr>
      <w:tr w:rsidR="004C0A3E" w:rsidRPr="004C0A3E" w14:paraId="2A2402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08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175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CD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2214577.30</w:t>
            </w:r>
          </w:p>
        </w:tc>
      </w:tr>
      <w:tr w:rsidR="004C0A3E" w:rsidRPr="004C0A3E" w14:paraId="12998D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69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AA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F5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2214587.95</w:t>
            </w:r>
          </w:p>
        </w:tc>
      </w:tr>
      <w:tr w:rsidR="004C0A3E" w:rsidRPr="004C0A3E" w14:paraId="3FB82E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23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D1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A3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2214600.72</w:t>
            </w:r>
          </w:p>
        </w:tc>
      </w:tr>
      <w:tr w:rsidR="004C0A3E" w:rsidRPr="004C0A3E" w14:paraId="5450761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9DDE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3360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C39C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12A2C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EDC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65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9E5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2215018.22</w:t>
            </w:r>
          </w:p>
        </w:tc>
      </w:tr>
      <w:tr w:rsidR="004C0A3E" w:rsidRPr="004C0A3E" w14:paraId="7E4476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CD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AE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CF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2215020.56</w:t>
            </w:r>
          </w:p>
        </w:tc>
      </w:tr>
      <w:tr w:rsidR="004C0A3E" w:rsidRPr="004C0A3E" w14:paraId="2CAB4A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E9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67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8F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2215020.82</w:t>
            </w:r>
          </w:p>
        </w:tc>
      </w:tr>
      <w:tr w:rsidR="004C0A3E" w:rsidRPr="004C0A3E" w14:paraId="0BCB28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69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C2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517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2215018.51</w:t>
            </w:r>
          </w:p>
        </w:tc>
      </w:tr>
      <w:tr w:rsidR="004C0A3E" w:rsidRPr="004C0A3E" w14:paraId="68AD2B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929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E2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3CA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2215018.22</w:t>
            </w:r>
          </w:p>
        </w:tc>
      </w:tr>
      <w:tr w:rsidR="004C0A3E" w:rsidRPr="004C0A3E" w14:paraId="13099B7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AB2E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EEFF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87D3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3422B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D6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AF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7F8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2214568.00</w:t>
            </w:r>
          </w:p>
        </w:tc>
      </w:tr>
      <w:tr w:rsidR="004C0A3E" w:rsidRPr="004C0A3E" w14:paraId="798D92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9A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7D3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F2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2214570.32</w:t>
            </w:r>
          </w:p>
        </w:tc>
      </w:tr>
      <w:tr w:rsidR="004C0A3E" w:rsidRPr="004C0A3E" w14:paraId="78A50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1C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B6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83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2214570.62</w:t>
            </w:r>
          </w:p>
        </w:tc>
      </w:tr>
      <w:tr w:rsidR="004C0A3E" w:rsidRPr="004C0A3E" w14:paraId="5FB679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46B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BD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831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2214568.30</w:t>
            </w:r>
          </w:p>
        </w:tc>
      </w:tr>
      <w:tr w:rsidR="004C0A3E" w:rsidRPr="004C0A3E" w14:paraId="3D7870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182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FC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1B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2214568.00</w:t>
            </w:r>
          </w:p>
        </w:tc>
      </w:tr>
      <w:tr w:rsidR="004C0A3E" w:rsidRPr="004C0A3E" w14:paraId="539C48B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C066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EEDC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5640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1F412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EC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503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8B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2214920.23</w:t>
            </w:r>
          </w:p>
        </w:tc>
      </w:tr>
      <w:tr w:rsidR="004C0A3E" w:rsidRPr="004C0A3E" w14:paraId="3C9BF9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CC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FC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612180.70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4F8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2214922.54</w:t>
            </w:r>
          </w:p>
        </w:tc>
      </w:tr>
      <w:tr w:rsidR="004C0A3E" w:rsidRPr="004C0A3E" w14:paraId="56D0E4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D0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455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F1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2214922.84</w:t>
            </w:r>
          </w:p>
        </w:tc>
      </w:tr>
      <w:tr w:rsidR="004C0A3E" w:rsidRPr="004C0A3E" w14:paraId="30E731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52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EF5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1B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2214920.49</w:t>
            </w:r>
          </w:p>
        </w:tc>
      </w:tr>
      <w:tr w:rsidR="004C0A3E" w:rsidRPr="004C0A3E" w14:paraId="3C1AA7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F0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B9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CB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2214920.23</w:t>
            </w:r>
          </w:p>
        </w:tc>
      </w:tr>
      <w:tr w:rsidR="004C0A3E" w:rsidRPr="004C0A3E" w14:paraId="69A66CC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4590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7659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2013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2A8FC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72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107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B42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2214691.56</w:t>
            </w:r>
          </w:p>
        </w:tc>
      </w:tr>
      <w:tr w:rsidR="004C0A3E" w:rsidRPr="004C0A3E" w14:paraId="6D72BD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E24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7C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DBB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2214693.86</w:t>
            </w:r>
          </w:p>
        </w:tc>
      </w:tr>
      <w:tr w:rsidR="004C0A3E" w:rsidRPr="004C0A3E" w14:paraId="410155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D1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90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96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2214694.16</w:t>
            </w:r>
          </w:p>
        </w:tc>
      </w:tr>
      <w:tr w:rsidR="004C0A3E" w:rsidRPr="004C0A3E" w14:paraId="3F9193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7E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DF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71A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2214691.82</w:t>
            </w:r>
          </w:p>
        </w:tc>
      </w:tr>
      <w:tr w:rsidR="004C0A3E" w:rsidRPr="004C0A3E" w14:paraId="742F97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2C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FA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C0D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2214691.56</w:t>
            </w:r>
          </w:p>
        </w:tc>
      </w:tr>
      <w:tr w:rsidR="004C0A3E" w:rsidRPr="004C0A3E" w14:paraId="321D0ED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9066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794A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DBDF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F6F79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EFA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9CE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19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2214811.61</w:t>
            </w:r>
          </w:p>
        </w:tc>
      </w:tr>
      <w:tr w:rsidR="004C0A3E" w:rsidRPr="004C0A3E" w14:paraId="21FE35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BD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21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D8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2214813.94</w:t>
            </w:r>
          </w:p>
        </w:tc>
      </w:tr>
      <w:tr w:rsidR="004C0A3E" w:rsidRPr="004C0A3E" w14:paraId="602156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8D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13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3C3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2214814.24</w:t>
            </w:r>
          </w:p>
        </w:tc>
      </w:tr>
      <w:tr w:rsidR="004C0A3E" w:rsidRPr="004C0A3E" w14:paraId="34F0E0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EB9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47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ABD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2214811.91</w:t>
            </w:r>
          </w:p>
        </w:tc>
      </w:tr>
      <w:tr w:rsidR="004C0A3E" w:rsidRPr="004C0A3E" w14:paraId="2307E5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CC0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42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7E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2214811.61</w:t>
            </w:r>
          </w:p>
        </w:tc>
      </w:tr>
      <w:tr w:rsidR="004C0A3E" w:rsidRPr="004C0A3E" w14:paraId="77887BA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50FB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7ED2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150E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27913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CF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46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97C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2215331.41</w:t>
            </w:r>
          </w:p>
        </w:tc>
      </w:tr>
      <w:tr w:rsidR="004C0A3E" w:rsidRPr="004C0A3E" w14:paraId="00DA73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9FC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358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BA7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2215334.09</w:t>
            </w:r>
          </w:p>
        </w:tc>
      </w:tr>
      <w:tr w:rsidR="004C0A3E" w:rsidRPr="004C0A3E" w14:paraId="392C3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52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1F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604157.84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D4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2215337.11</w:t>
            </w:r>
          </w:p>
        </w:tc>
      </w:tr>
      <w:tr w:rsidR="004C0A3E" w:rsidRPr="004C0A3E" w14:paraId="170886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83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23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2E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2215345.63</w:t>
            </w:r>
          </w:p>
        </w:tc>
      </w:tr>
      <w:tr w:rsidR="004C0A3E" w:rsidRPr="004C0A3E" w14:paraId="1E9C2B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788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A0C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F0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2215357.80</w:t>
            </w:r>
          </w:p>
        </w:tc>
      </w:tr>
      <w:tr w:rsidR="004C0A3E" w:rsidRPr="004C0A3E" w14:paraId="39D282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07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4E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85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2215368.96</w:t>
            </w:r>
          </w:p>
        </w:tc>
      </w:tr>
      <w:tr w:rsidR="004C0A3E" w:rsidRPr="004C0A3E" w14:paraId="32BE0E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BE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B25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A6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2215375.05</w:t>
            </w:r>
          </w:p>
        </w:tc>
      </w:tr>
      <w:tr w:rsidR="004C0A3E" w:rsidRPr="004C0A3E" w14:paraId="0E23B4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8D9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DD3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B5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2215380.90</w:t>
            </w:r>
          </w:p>
        </w:tc>
      </w:tr>
      <w:tr w:rsidR="004C0A3E" w:rsidRPr="004C0A3E" w14:paraId="468110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E6F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B45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24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2215392.24</w:t>
            </w:r>
          </w:p>
        </w:tc>
      </w:tr>
      <w:tr w:rsidR="004C0A3E" w:rsidRPr="004C0A3E" w14:paraId="473365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36F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F8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6B3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2215398.91</w:t>
            </w:r>
          </w:p>
        </w:tc>
      </w:tr>
      <w:tr w:rsidR="004C0A3E" w:rsidRPr="004C0A3E" w14:paraId="62A130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04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27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604081.33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38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2215402.15</w:t>
            </w:r>
          </w:p>
        </w:tc>
      </w:tr>
      <w:tr w:rsidR="004C0A3E" w:rsidRPr="004C0A3E" w14:paraId="4A80FA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51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B04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3A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2215402.48</w:t>
            </w:r>
          </w:p>
        </w:tc>
      </w:tr>
      <w:tr w:rsidR="004C0A3E" w:rsidRPr="004C0A3E" w14:paraId="30F338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265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49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E70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2215399.41</w:t>
            </w:r>
          </w:p>
        </w:tc>
      </w:tr>
      <w:tr w:rsidR="004C0A3E" w:rsidRPr="004C0A3E" w14:paraId="2AD96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EA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C4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604080.68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00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2215392.90</w:t>
            </w:r>
          </w:p>
        </w:tc>
      </w:tr>
      <w:tr w:rsidR="004C0A3E" w:rsidRPr="004C0A3E" w14:paraId="0D0C86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150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82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604086.68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AC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2215385.44</w:t>
            </w:r>
          </w:p>
        </w:tc>
      </w:tr>
      <w:tr w:rsidR="004C0A3E" w:rsidRPr="004C0A3E" w14:paraId="0E32EA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97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4F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99B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2215372.46</w:t>
            </w:r>
          </w:p>
        </w:tc>
      </w:tr>
      <w:tr w:rsidR="004C0A3E" w:rsidRPr="004C0A3E" w14:paraId="75B095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8C7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4C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604117.17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49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2215356.88</w:t>
            </w:r>
          </w:p>
        </w:tc>
      </w:tr>
      <w:tr w:rsidR="004C0A3E" w:rsidRPr="004C0A3E" w14:paraId="16DD0F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60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B63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7E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2215350.72</w:t>
            </w:r>
          </w:p>
        </w:tc>
      </w:tr>
      <w:tr w:rsidR="004C0A3E" w:rsidRPr="004C0A3E" w14:paraId="034CA4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C2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B8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AE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2215345.36</w:t>
            </w:r>
          </w:p>
        </w:tc>
      </w:tr>
      <w:tr w:rsidR="004C0A3E" w:rsidRPr="004C0A3E" w14:paraId="629F3D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FF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435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E3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2215337.25</w:t>
            </w:r>
          </w:p>
        </w:tc>
      </w:tr>
      <w:tr w:rsidR="004C0A3E" w:rsidRPr="004C0A3E" w14:paraId="4929FF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237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5A1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BAF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2215334.69</w:t>
            </w:r>
          </w:p>
        </w:tc>
      </w:tr>
      <w:tr w:rsidR="004C0A3E" w:rsidRPr="004C0A3E" w14:paraId="098822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3C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622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F43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2215332.54</w:t>
            </w:r>
          </w:p>
        </w:tc>
      </w:tr>
      <w:tr w:rsidR="004C0A3E" w:rsidRPr="004C0A3E" w14:paraId="0F874D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F0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62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CD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2215331.41</w:t>
            </w:r>
          </w:p>
        </w:tc>
      </w:tr>
      <w:tr w:rsidR="004C0A3E" w:rsidRPr="004C0A3E" w14:paraId="13C52B0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1803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0FBB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4D89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87309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FE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72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D1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2215428.29</w:t>
            </w:r>
          </w:p>
        </w:tc>
      </w:tr>
      <w:tr w:rsidR="004C0A3E" w:rsidRPr="004C0A3E" w14:paraId="311C69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5DA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E00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2DB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2215429.69</w:t>
            </w:r>
          </w:p>
        </w:tc>
      </w:tr>
      <w:tr w:rsidR="004C0A3E" w:rsidRPr="004C0A3E" w14:paraId="7335C1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91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70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F0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2215432.99</w:t>
            </w:r>
          </w:p>
        </w:tc>
      </w:tr>
      <w:tr w:rsidR="004C0A3E" w:rsidRPr="004C0A3E" w14:paraId="5A6551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CB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F7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585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2215447.17</w:t>
            </w:r>
          </w:p>
        </w:tc>
      </w:tr>
      <w:tr w:rsidR="004C0A3E" w:rsidRPr="004C0A3E" w14:paraId="536442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48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60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604041.58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48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2215469.01</w:t>
            </w:r>
          </w:p>
        </w:tc>
      </w:tr>
      <w:tr w:rsidR="004C0A3E" w:rsidRPr="004C0A3E" w14:paraId="473ABA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6B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B6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604028.62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61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2215494.43</w:t>
            </w:r>
          </w:p>
        </w:tc>
      </w:tr>
      <w:tr w:rsidR="004C0A3E" w:rsidRPr="004C0A3E" w14:paraId="3219BE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70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D3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604018.56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49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2215512.55</w:t>
            </w:r>
          </w:p>
        </w:tc>
      </w:tr>
      <w:tr w:rsidR="004C0A3E" w:rsidRPr="004C0A3E" w14:paraId="58D169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26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AA9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83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2215526.41</w:t>
            </w:r>
          </w:p>
        </w:tc>
      </w:tr>
      <w:tr w:rsidR="004C0A3E" w:rsidRPr="004C0A3E" w14:paraId="3E44C5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7D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E3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45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2215537.29</w:t>
            </w:r>
          </w:p>
        </w:tc>
      </w:tr>
      <w:tr w:rsidR="004C0A3E" w:rsidRPr="004C0A3E" w14:paraId="63516B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74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2F1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68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2215544.11</w:t>
            </w:r>
          </w:p>
        </w:tc>
      </w:tr>
      <w:tr w:rsidR="004C0A3E" w:rsidRPr="004C0A3E" w14:paraId="6137CB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F1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8F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39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2215546.98</w:t>
            </w:r>
          </w:p>
        </w:tc>
      </w:tr>
      <w:tr w:rsidR="004C0A3E" w:rsidRPr="004C0A3E" w14:paraId="3E05F4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76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34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5F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2215549.61</w:t>
            </w:r>
          </w:p>
        </w:tc>
      </w:tr>
      <w:tr w:rsidR="004C0A3E" w:rsidRPr="004C0A3E" w14:paraId="787A00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776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E5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B40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2215551.34</w:t>
            </w:r>
          </w:p>
        </w:tc>
      </w:tr>
      <w:tr w:rsidR="004C0A3E" w:rsidRPr="004C0A3E" w14:paraId="734D3C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676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B9C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340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2215554.81</w:t>
            </w:r>
          </w:p>
        </w:tc>
      </w:tr>
      <w:tr w:rsidR="004C0A3E" w:rsidRPr="004C0A3E" w14:paraId="023B1F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25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54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603947.19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C25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2215560.48</w:t>
            </w:r>
          </w:p>
        </w:tc>
      </w:tr>
      <w:tr w:rsidR="004C0A3E" w:rsidRPr="004C0A3E" w14:paraId="00D976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D64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B04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603934.97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0D8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2215569.38</w:t>
            </w:r>
          </w:p>
        </w:tc>
      </w:tr>
      <w:tr w:rsidR="004C0A3E" w:rsidRPr="004C0A3E" w14:paraId="713B22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5EF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C0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603928.44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42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2215570.84</w:t>
            </w:r>
          </w:p>
        </w:tc>
      </w:tr>
      <w:tr w:rsidR="004C0A3E" w:rsidRPr="004C0A3E" w14:paraId="5E5BB3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5E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5BB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603923.23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F8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2215570.84</w:t>
            </w:r>
          </w:p>
        </w:tc>
      </w:tr>
      <w:tr w:rsidR="004C0A3E" w:rsidRPr="004C0A3E" w14:paraId="0491A9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C2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E7C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603918.75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C11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2215567.17</w:t>
            </w:r>
          </w:p>
        </w:tc>
      </w:tr>
      <w:tr w:rsidR="004C0A3E" w:rsidRPr="004C0A3E" w14:paraId="0E2793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FA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927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603919.99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C24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2215561.11</w:t>
            </w:r>
          </w:p>
        </w:tc>
      </w:tr>
      <w:tr w:rsidR="004C0A3E" w:rsidRPr="004C0A3E" w14:paraId="2BD73A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43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62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603930.38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EC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2215553.20</w:t>
            </w:r>
          </w:p>
        </w:tc>
      </w:tr>
      <w:tr w:rsidR="004C0A3E" w:rsidRPr="004C0A3E" w14:paraId="6A484B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F1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D8F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603939.88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75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2215543.56</w:t>
            </w:r>
          </w:p>
        </w:tc>
      </w:tr>
      <w:tr w:rsidR="004C0A3E" w:rsidRPr="004C0A3E" w14:paraId="2F1445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5A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CA4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21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2215529.47</w:t>
            </w:r>
          </w:p>
        </w:tc>
      </w:tr>
      <w:tr w:rsidR="004C0A3E" w:rsidRPr="004C0A3E" w14:paraId="4BFC10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AD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9D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53F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2215509.27</w:t>
            </w:r>
          </w:p>
        </w:tc>
      </w:tr>
      <w:tr w:rsidR="004C0A3E" w:rsidRPr="004C0A3E" w14:paraId="5C3BBD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1C5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DD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DF4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2215493.88</w:t>
            </w:r>
          </w:p>
        </w:tc>
      </w:tr>
      <w:tr w:rsidR="004C0A3E" w:rsidRPr="004C0A3E" w14:paraId="5A7219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DA7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8A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603983.07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2B6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2215481.00</w:t>
            </w:r>
          </w:p>
        </w:tc>
      </w:tr>
      <w:tr w:rsidR="004C0A3E" w:rsidRPr="004C0A3E" w14:paraId="2AB469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6AB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B1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9C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2215467.27</w:t>
            </w:r>
          </w:p>
        </w:tc>
      </w:tr>
      <w:tr w:rsidR="004C0A3E" w:rsidRPr="004C0A3E" w14:paraId="355284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437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C3B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604006.23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568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2215454.87</w:t>
            </w:r>
          </w:p>
        </w:tc>
      </w:tr>
      <w:tr w:rsidR="004C0A3E" w:rsidRPr="004C0A3E" w14:paraId="6AB361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10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A7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604020.90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779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2215443.71</w:t>
            </w:r>
          </w:p>
        </w:tc>
      </w:tr>
      <w:tr w:rsidR="004C0A3E" w:rsidRPr="004C0A3E" w14:paraId="3FAEA7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B3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3A0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604035.26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D75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2215435.45</w:t>
            </w:r>
          </w:p>
        </w:tc>
      </w:tr>
      <w:tr w:rsidR="004C0A3E" w:rsidRPr="004C0A3E" w14:paraId="4688F9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EB9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0C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604047.90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B9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2215428.30</w:t>
            </w:r>
          </w:p>
        </w:tc>
      </w:tr>
      <w:tr w:rsidR="004C0A3E" w:rsidRPr="004C0A3E" w14:paraId="2274FC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892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76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1B2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2215426.31</w:t>
            </w:r>
          </w:p>
        </w:tc>
      </w:tr>
      <w:tr w:rsidR="004C0A3E" w:rsidRPr="004C0A3E" w14:paraId="3B1352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7C8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8E8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B4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2215426.76</w:t>
            </w:r>
          </w:p>
        </w:tc>
      </w:tr>
      <w:tr w:rsidR="004C0A3E" w:rsidRPr="004C0A3E" w14:paraId="748976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F47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A2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21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2215428.29</w:t>
            </w:r>
          </w:p>
        </w:tc>
      </w:tr>
      <w:tr w:rsidR="004C0A3E" w:rsidRPr="004C0A3E" w14:paraId="555A6C2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B735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4A10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1796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8B40A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42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033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6F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2215236.52</w:t>
            </w:r>
          </w:p>
        </w:tc>
      </w:tr>
      <w:tr w:rsidR="004C0A3E" w:rsidRPr="004C0A3E" w14:paraId="547C91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511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95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604543.29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CE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2215555.02</w:t>
            </w:r>
          </w:p>
        </w:tc>
      </w:tr>
      <w:tr w:rsidR="004C0A3E" w:rsidRPr="004C0A3E" w14:paraId="5098D0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F3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2C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604515.27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C0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2215541.96</w:t>
            </w:r>
          </w:p>
        </w:tc>
      </w:tr>
      <w:tr w:rsidR="004C0A3E" w:rsidRPr="004C0A3E" w14:paraId="1EB19F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6DA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832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604511.27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376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2215529.03</w:t>
            </w:r>
          </w:p>
        </w:tc>
      </w:tr>
      <w:tr w:rsidR="004C0A3E" w:rsidRPr="004C0A3E" w14:paraId="4A2D2E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BCA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61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604506.18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98B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2215514.48</w:t>
            </w:r>
          </w:p>
        </w:tc>
      </w:tr>
      <w:tr w:rsidR="004C0A3E" w:rsidRPr="004C0A3E" w14:paraId="6C1FDF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315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1A9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604496.56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A3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2215497.76</w:t>
            </w:r>
          </w:p>
        </w:tc>
      </w:tr>
      <w:tr w:rsidR="004C0A3E" w:rsidRPr="004C0A3E" w14:paraId="4FDCA7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C5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6A6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604486.85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1A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2215489.58</w:t>
            </w:r>
          </w:p>
        </w:tc>
      </w:tr>
      <w:tr w:rsidR="004C0A3E" w:rsidRPr="004C0A3E" w14:paraId="6007F6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A6A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3D0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604472.24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18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2215482.39</w:t>
            </w:r>
          </w:p>
        </w:tc>
      </w:tr>
      <w:tr w:rsidR="004C0A3E" w:rsidRPr="004C0A3E" w14:paraId="3EC477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60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0B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604462.77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6A4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2215495.51</w:t>
            </w:r>
          </w:p>
        </w:tc>
      </w:tr>
      <w:tr w:rsidR="004C0A3E" w:rsidRPr="004C0A3E" w14:paraId="3D834F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95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5E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B5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2215512.91</w:t>
            </w:r>
          </w:p>
        </w:tc>
      </w:tr>
      <w:tr w:rsidR="004C0A3E" w:rsidRPr="004C0A3E" w14:paraId="739228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E4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78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C4A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2215537.41</w:t>
            </w:r>
          </w:p>
        </w:tc>
      </w:tr>
      <w:tr w:rsidR="004C0A3E" w:rsidRPr="004C0A3E" w14:paraId="28D4A3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88B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9B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92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2215548.36</w:t>
            </w:r>
          </w:p>
        </w:tc>
      </w:tr>
      <w:tr w:rsidR="004C0A3E" w:rsidRPr="004C0A3E" w14:paraId="5CB721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EFC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4A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CC0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2215564.48</w:t>
            </w:r>
          </w:p>
        </w:tc>
      </w:tr>
      <w:tr w:rsidR="004C0A3E" w:rsidRPr="004C0A3E" w14:paraId="3819ED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90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EEE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604303.41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4A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2215570.92</w:t>
            </w:r>
          </w:p>
        </w:tc>
      </w:tr>
      <w:tr w:rsidR="004C0A3E" w:rsidRPr="004C0A3E" w14:paraId="219A55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96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1F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604311.91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A0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2215562.01</w:t>
            </w:r>
          </w:p>
        </w:tc>
      </w:tr>
      <w:tr w:rsidR="004C0A3E" w:rsidRPr="004C0A3E" w14:paraId="36F5F2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A58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04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604346.23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C9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2215542.53</w:t>
            </w:r>
          </w:p>
        </w:tc>
      </w:tr>
      <w:tr w:rsidR="004C0A3E" w:rsidRPr="004C0A3E" w14:paraId="2B2772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F6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05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604348.75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81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2215540.72</w:t>
            </w:r>
          </w:p>
        </w:tc>
      </w:tr>
      <w:tr w:rsidR="004C0A3E" w:rsidRPr="004C0A3E" w14:paraId="48FCCE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20B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96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604357.02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EF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2215525.64</w:t>
            </w:r>
          </w:p>
        </w:tc>
      </w:tr>
      <w:tr w:rsidR="004C0A3E" w:rsidRPr="004C0A3E" w14:paraId="742B04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81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94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604358.17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129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2215524.66</w:t>
            </w:r>
          </w:p>
        </w:tc>
      </w:tr>
      <w:tr w:rsidR="004C0A3E" w:rsidRPr="004C0A3E" w14:paraId="35B10F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02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B12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604370.35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44C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2215519.38</w:t>
            </w:r>
          </w:p>
        </w:tc>
      </w:tr>
      <w:tr w:rsidR="004C0A3E" w:rsidRPr="004C0A3E" w14:paraId="0C7466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92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24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604380.90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F67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2215518.26</w:t>
            </w:r>
          </w:p>
        </w:tc>
      </w:tr>
      <w:tr w:rsidR="004C0A3E" w:rsidRPr="004C0A3E" w14:paraId="295B6C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C6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92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B2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2215517.39</w:t>
            </w:r>
          </w:p>
        </w:tc>
      </w:tr>
      <w:tr w:rsidR="004C0A3E" w:rsidRPr="004C0A3E" w14:paraId="13E307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C9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A0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5B3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2215491.04</w:t>
            </w:r>
          </w:p>
        </w:tc>
      </w:tr>
      <w:tr w:rsidR="004C0A3E" w:rsidRPr="004C0A3E" w14:paraId="7B9028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6F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A23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604416.33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84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2215489.59</w:t>
            </w:r>
          </w:p>
        </w:tc>
      </w:tr>
      <w:tr w:rsidR="004C0A3E" w:rsidRPr="004C0A3E" w14:paraId="00ED41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1A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6F2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6A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2215487.87</w:t>
            </w:r>
          </w:p>
        </w:tc>
      </w:tr>
      <w:tr w:rsidR="004C0A3E" w:rsidRPr="004C0A3E" w14:paraId="548224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AC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CA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18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2215476.79</w:t>
            </w:r>
          </w:p>
        </w:tc>
      </w:tr>
      <w:tr w:rsidR="004C0A3E" w:rsidRPr="004C0A3E" w14:paraId="5A5B94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06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329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D2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2215474.28</w:t>
            </w:r>
          </w:p>
        </w:tc>
      </w:tr>
      <w:tr w:rsidR="004C0A3E" w:rsidRPr="004C0A3E" w14:paraId="7CEAC7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A3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64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E2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2215471.81</w:t>
            </w:r>
          </w:p>
        </w:tc>
      </w:tr>
      <w:tr w:rsidR="004C0A3E" w:rsidRPr="004C0A3E" w14:paraId="407A8F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0E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4DD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23A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2215460.52</w:t>
            </w:r>
          </w:p>
        </w:tc>
      </w:tr>
      <w:tr w:rsidR="004C0A3E" w:rsidRPr="004C0A3E" w14:paraId="047970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87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E3C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22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2215451.83</w:t>
            </w:r>
          </w:p>
        </w:tc>
      </w:tr>
      <w:tr w:rsidR="004C0A3E" w:rsidRPr="004C0A3E" w14:paraId="7B9A17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DB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DA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604413.03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28B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2215447.11</w:t>
            </w:r>
          </w:p>
        </w:tc>
      </w:tr>
      <w:tr w:rsidR="004C0A3E" w:rsidRPr="004C0A3E" w14:paraId="5D153F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731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87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68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2215441.25</w:t>
            </w:r>
          </w:p>
        </w:tc>
      </w:tr>
      <w:tr w:rsidR="004C0A3E" w:rsidRPr="004C0A3E" w14:paraId="49A92B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D1E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24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1F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2215435.46</w:t>
            </w:r>
          </w:p>
        </w:tc>
      </w:tr>
      <w:tr w:rsidR="004C0A3E" w:rsidRPr="004C0A3E" w14:paraId="35782E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895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873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58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2215430.34</w:t>
            </w:r>
          </w:p>
        </w:tc>
      </w:tr>
      <w:tr w:rsidR="004C0A3E" w:rsidRPr="004C0A3E" w14:paraId="3E1C59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2AD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8E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99D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2215423.23</w:t>
            </w:r>
          </w:p>
        </w:tc>
      </w:tr>
      <w:tr w:rsidR="004C0A3E" w:rsidRPr="004C0A3E" w14:paraId="6936A2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D8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7B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209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2215415.85</w:t>
            </w:r>
          </w:p>
        </w:tc>
      </w:tr>
      <w:tr w:rsidR="004C0A3E" w:rsidRPr="004C0A3E" w14:paraId="4568ED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23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04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73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2215408.87</w:t>
            </w:r>
          </w:p>
        </w:tc>
      </w:tr>
      <w:tr w:rsidR="004C0A3E" w:rsidRPr="004C0A3E" w14:paraId="14C90A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FE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95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9F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2215400.40</w:t>
            </w:r>
          </w:p>
        </w:tc>
      </w:tr>
      <w:tr w:rsidR="004C0A3E" w:rsidRPr="004C0A3E" w14:paraId="784FE5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BD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6C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3B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2215393.30</w:t>
            </w:r>
          </w:p>
        </w:tc>
      </w:tr>
      <w:tr w:rsidR="004C0A3E" w:rsidRPr="004C0A3E" w14:paraId="36BE0C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72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532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6DA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2215390.76</w:t>
            </w:r>
          </w:p>
        </w:tc>
      </w:tr>
      <w:tr w:rsidR="004C0A3E" w:rsidRPr="004C0A3E" w14:paraId="6F7AD8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7F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56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39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2215386.94</w:t>
            </w:r>
          </w:p>
        </w:tc>
      </w:tr>
      <w:tr w:rsidR="004C0A3E" w:rsidRPr="004C0A3E" w14:paraId="010E9A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E8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22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66A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2215382.19</w:t>
            </w:r>
          </w:p>
        </w:tc>
      </w:tr>
      <w:tr w:rsidR="004C0A3E" w:rsidRPr="004C0A3E" w14:paraId="556D8E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9B7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EC0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604429.93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60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2215375.25</w:t>
            </w:r>
          </w:p>
        </w:tc>
      </w:tr>
      <w:tr w:rsidR="004C0A3E" w:rsidRPr="004C0A3E" w14:paraId="6C0BA1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BE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EB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604425.53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838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2215367.47</w:t>
            </w:r>
          </w:p>
        </w:tc>
      </w:tr>
      <w:tr w:rsidR="004C0A3E" w:rsidRPr="004C0A3E" w14:paraId="111ACA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DA7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22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D86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2215357.23</w:t>
            </w:r>
          </w:p>
        </w:tc>
      </w:tr>
      <w:tr w:rsidR="004C0A3E" w:rsidRPr="004C0A3E" w14:paraId="0A641B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96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40C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F1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2215346.28</w:t>
            </w:r>
          </w:p>
        </w:tc>
      </w:tr>
      <w:tr w:rsidR="004C0A3E" w:rsidRPr="004C0A3E" w14:paraId="075D6D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5C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AB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637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2215332.80</w:t>
            </w:r>
          </w:p>
        </w:tc>
      </w:tr>
      <w:tr w:rsidR="004C0A3E" w:rsidRPr="004C0A3E" w14:paraId="49BD9D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D44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1D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4F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2215322.05</w:t>
            </w:r>
          </w:p>
        </w:tc>
      </w:tr>
      <w:tr w:rsidR="004C0A3E" w:rsidRPr="004C0A3E" w14:paraId="26D108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BA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CB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9A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2215307.69</w:t>
            </w:r>
          </w:p>
        </w:tc>
      </w:tr>
      <w:tr w:rsidR="004C0A3E" w:rsidRPr="004C0A3E" w14:paraId="7A1328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A9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FC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B4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2215296.92</w:t>
            </w:r>
          </w:p>
        </w:tc>
      </w:tr>
      <w:tr w:rsidR="004C0A3E" w:rsidRPr="004C0A3E" w14:paraId="331042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DB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AA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C0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2215282.43</w:t>
            </w:r>
          </w:p>
        </w:tc>
      </w:tr>
      <w:tr w:rsidR="004C0A3E" w:rsidRPr="004C0A3E" w14:paraId="2E68F5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1D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9C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9F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2215273.82</w:t>
            </w:r>
          </w:p>
        </w:tc>
      </w:tr>
      <w:tr w:rsidR="004C0A3E" w:rsidRPr="004C0A3E" w14:paraId="19FECB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31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B56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8B5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2215265.24</w:t>
            </w:r>
          </w:p>
        </w:tc>
      </w:tr>
      <w:tr w:rsidR="004C0A3E" w:rsidRPr="004C0A3E" w14:paraId="0B93F1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76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33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789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2215258.69</w:t>
            </w:r>
          </w:p>
        </w:tc>
      </w:tr>
      <w:tr w:rsidR="004C0A3E" w:rsidRPr="004C0A3E" w14:paraId="5D8565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3D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7D4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71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2215254.56</w:t>
            </w:r>
          </w:p>
        </w:tc>
      </w:tr>
      <w:tr w:rsidR="004C0A3E" w:rsidRPr="004C0A3E" w14:paraId="74E705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63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DE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6D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2215248.70</w:t>
            </w:r>
          </w:p>
        </w:tc>
      </w:tr>
      <w:tr w:rsidR="004C0A3E" w:rsidRPr="004C0A3E" w14:paraId="1CA0FA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BD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DEA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74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2215243.36</w:t>
            </w:r>
          </w:p>
        </w:tc>
      </w:tr>
      <w:tr w:rsidR="004C0A3E" w:rsidRPr="004C0A3E" w14:paraId="00D3D2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858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55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6D2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2215237.16</w:t>
            </w:r>
          </w:p>
        </w:tc>
      </w:tr>
      <w:tr w:rsidR="004C0A3E" w:rsidRPr="004C0A3E" w14:paraId="242010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C5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A30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3E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2215227.17</w:t>
            </w:r>
          </w:p>
        </w:tc>
      </w:tr>
      <w:tr w:rsidR="004C0A3E" w:rsidRPr="004C0A3E" w14:paraId="24651F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D24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558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0C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2215215.45</w:t>
            </w:r>
          </w:p>
        </w:tc>
      </w:tr>
      <w:tr w:rsidR="004C0A3E" w:rsidRPr="004C0A3E" w14:paraId="60BD2E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94E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43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30E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2215236.52</w:t>
            </w:r>
          </w:p>
        </w:tc>
      </w:tr>
      <w:tr w:rsidR="004C0A3E" w:rsidRPr="004C0A3E" w14:paraId="171CA30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9757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(99)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C267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D04C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F0C46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62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31C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604222.53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C3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2215413.88</w:t>
            </w:r>
          </w:p>
        </w:tc>
      </w:tr>
      <w:tr w:rsidR="004C0A3E" w:rsidRPr="004C0A3E" w14:paraId="664797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F3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34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C40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2215425.21</w:t>
            </w:r>
          </w:p>
        </w:tc>
      </w:tr>
      <w:tr w:rsidR="004C0A3E" w:rsidRPr="004C0A3E" w14:paraId="48A073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F1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BF2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B8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2215433.19</w:t>
            </w:r>
          </w:p>
        </w:tc>
      </w:tr>
      <w:tr w:rsidR="004C0A3E" w:rsidRPr="004C0A3E" w14:paraId="6638D0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81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D23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EB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2215449.13</w:t>
            </w:r>
          </w:p>
        </w:tc>
      </w:tr>
      <w:tr w:rsidR="004C0A3E" w:rsidRPr="004C0A3E" w14:paraId="195608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81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C06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7BF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2215457.86</w:t>
            </w:r>
          </w:p>
        </w:tc>
      </w:tr>
      <w:tr w:rsidR="004C0A3E" w:rsidRPr="004C0A3E" w14:paraId="516B4C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DCE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1B2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56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2215467.23</w:t>
            </w:r>
          </w:p>
        </w:tc>
      </w:tr>
      <w:tr w:rsidR="004C0A3E" w:rsidRPr="004C0A3E" w14:paraId="216E72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375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46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E3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2215476.59</w:t>
            </w:r>
          </w:p>
        </w:tc>
      </w:tr>
      <w:tr w:rsidR="004C0A3E" w:rsidRPr="004C0A3E" w14:paraId="2EA1E8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F4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58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AF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2215494.98</w:t>
            </w:r>
          </w:p>
        </w:tc>
      </w:tr>
      <w:tr w:rsidR="004C0A3E" w:rsidRPr="004C0A3E" w14:paraId="23D147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C5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A9B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604217.26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852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2215507.33</w:t>
            </w:r>
          </w:p>
        </w:tc>
      </w:tr>
      <w:tr w:rsidR="004C0A3E" w:rsidRPr="004C0A3E" w14:paraId="6B1B22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797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2BD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2A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2215513.62</w:t>
            </w:r>
          </w:p>
        </w:tc>
      </w:tr>
      <w:tr w:rsidR="004C0A3E" w:rsidRPr="004C0A3E" w14:paraId="67A37D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CA1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DE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82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2215520.07</w:t>
            </w:r>
          </w:p>
        </w:tc>
      </w:tr>
      <w:tr w:rsidR="004C0A3E" w:rsidRPr="004C0A3E" w14:paraId="7D0B8F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C9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30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E7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2215522.42</w:t>
            </w:r>
          </w:p>
        </w:tc>
      </w:tr>
      <w:tr w:rsidR="004C0A3E" w:rsidRPr="004C0A3E" w14:paraId="39934F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5AD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D8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C9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2215524.25</w:t>
            </w:r>
          </w:p>
        </w:tc>
      </w:tr>
      <w:tr w:rsidR="004C0A3E" w:rsidRPr="004C0A3E" w14:paraId="2C7BAA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73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29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11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2215531.33</w:t>
            </w:r>
          </w:p>
        </w:tc>
      </w:tr>
      <w:tr w:rsidR="004C0A3E" w:rsidRPr="004C0A3E" w14:paraId="416078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3F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73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4C7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2215536.72</w:t>
            </w:r>
          </w:p>
        </w:tc>
      </w:tr>
      <w:tr w:rsidR="004C0A3E" w:rsidRPr="004C0A3E" w14:paraId="7E8948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A9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1DA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2B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2215542.54</w:t>
            </w:r>
          </w:p>
        </w:tc>
      </w:tr>
      <w:tr w:rsidR="004C0A3E" w:rsidRPr="004C0A3E" w14:paraId="0970BE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8E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3CA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E4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2215550.91</w:t>
            </w:r>
          </w:p>
        </w:tc>
      </w:tr>
      <w:tr w:rsidR="004C0A3E" w:rsidRPr="004C0A3E" w14:paraId="4BC06E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6E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60E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B1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2215557.97</w:t>
            </w:r>
          </w:p>
        </w:tc>
      </w:tr>
      <w:tr w:rsidR="004C0A3E" w:rsidRPr="004C0A3E" w14:paraId="132F4B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5FD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1B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D2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2215562.76</w:t>
            </w:r>
          </w:p>
        </w:tc>
      </w:tr>
      <w:tr w:rsidR="004C0A3E" w:rsidRPr="004C0A3E" w14:paraId="77FAEA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CB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95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6F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2215568.19</w:t>
            </w:r>
          </w:p>
        </w:tc>
      </w:tr>
      <w:tr w:rsidR="004C0A3E" w:rsidRPr="004C0A3E" w14:paraId="7B934A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E2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A35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46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2215572.01</w:t>
            </w:r>
          </w:p>
        </w:tc>
      </w:tr>
      <w:tr w:rsidR="004C0A3E" w:rsidRPr="004C0A3E" w14:paraId="566C75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5D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1AD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4B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2215575.93</w:t>
            </w:r>
          </w:p>
        </w:tc>
      </w:tr>
      <w:tr w:rsidR="004C0A3E" w:rsidRPr="004C0A3E" w14:paraId="74FD0B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6E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F8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43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2215576.93</w:t>
            </w:r>
          </w:p>
        </w:tc>
      </w:tr>
      <w:tr w:rsidR="004C0A3E" w:rsidRPr="004C0A3E" w14:paraId="443921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97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67E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20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2215571.04</w:t>
            </w:r>
          </w:p>
        </w:tc>
      </w:tr>
      <w:tr w:rsidR="004C0A3E" w:rsidRPr="004C0A3E" w14:paraId="7CE96B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39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85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5BE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2215566.88</w:t>
            </w:r>
          </w:p>
        </w:tc>
      </w:tr>
      <w:tr w:rsidR="004C0A3E" w:rsidRPr="004C0A3E" w14:paraId="468938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16D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7E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A4D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2215564.54</w:t>
            </w:r>
          </w:p>
        </w:tc>
      </w:tr>
      <w:tr w:rsidR="004C0A3E" w:rsidRPr="004C0A3E" w14:paraId="119B6D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3A9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F7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35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2215558.90</w:t>
            </w:r>
          </w:p>
        </w:tc>
      </w:tr>
      <w:tr w:rsidR="004C0A3E" w:rsidRPr="004C0A3E" w14:paraId="36CD20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33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57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604108.33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082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2215557.67</w:t>
            </w:r>
          </w:p>
        </w:tc>
      </w:tr>
      <w:tr w:rsidR="004C0A3E" w:rsidRPr="004C0A3E" w14:paraId="6C2D07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D3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F7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0FC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2215559.59</w:t>
            </w:r>
          </w:p>
        </w:tc>
      </w:tr>
      <w:tr w:rsidR="004C0A3E" w:rsidRPr="004C0A3E" w14:paraId="7317A8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A4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CB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604098.45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16B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2215564.14</w:t>
            </w:r>
          </w:p>
        </w:tc>
      </w:tr>
      <w:tr w:rsidR="004C0A3E" w:rsidRPr="004C0A3E" w14:paraId="4BB717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D6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35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0A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2215569.15</w:t>
            </w:r>
          </w:p>
        </w:tc>
      </w:tr>
      <w:tr w:rsidR="004C0A3E" w:rsidRPr="004C0A3E" w14:paraId="124DA9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1A5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779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7B0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2215571.49</w:t>
            </w:r>
          </w:p>
        </w:tc>
      </w:tr>
      <w:tr w:rsidR="004C0A3E" w:rsidRPr="004C0A3E" w14:paraId="13C15E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61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FEF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604087.23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03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2215572.60</w:t>
            </w:r>
          </w:p>
        </w:tc>
      </w:tr>
      <w:tr w:rsidR="004C0A3E" w:rsidRPr="004C0A3E" w14:paraId="03E7CA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60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140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547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2215573.11</w:t>
            </w:r>
          </w:p>
        </w:tc>
      </w:tr>
      <w:tr w:rsidR="004C0A3E" w:rsidRPr="004C0A3E" w14:paraId="2DC88E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DE7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89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604068.54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4D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2215575.12</w:t>
            </w:r>
          </w:p>
        </w:tc>
      </w:tr>
      <w:tr w:rsidR="004C0A3E" w:rsidRPr="004C0A3E" w14:paraId="6AE7AC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8D7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9B3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B7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2215577.71</w:t>
            </w:r>
          </w:p>
        </w:tc>
      </w:tr>
      <w:tr w:rsidR="004C0A3E" w:rsidRPr="004C0A3E" w14:paraId="20EFE7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84C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617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604036.31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EE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2215579.68</w:t>
            </w:r>
          </w:p>
        </w:tc>
      </w:tr>
      <w:tr w:rsidR="004C0A3E" w:rsidRPr="004C0A3E" w14:paraId="2B7EA0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371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FF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604016.85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7CE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2215581.26</w:t>
            </w:r>
          </w:p>
        </w:tc>
      </w:tr>
      <w:tr w:rsidR="004C0A3E" w:rsidRPr="004C0A3E" w14:paraId="2472EB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86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0FE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01B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2215581.67</w:t>
            </w:r>
          </w:p>
        </w:tc>
      </w:tr>
      <w:tr w:rsidR="004C0A3E" w:rsidRPr="004C0A3E" w14:paraId="612B44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AF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87D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134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2215583.97</w:t>
            </w:r>
          </w:p>
        </w:tc>
      </w:tr>
      <w:tr w:rsidR="004C0A3E" w:rsidRPr="004C0A3E" w14:paraId="5EF4D5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FD0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B0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B5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2215586.29</w:t>
            </w:r>
          </w:p>
        </w:tc>
      </w:tr>
      <w:tr w:rsidR="004C0A3E" w:rsidRPr="004C0A3E" w14:paraId="5F4797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F6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7B2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78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2215589.23</w:t>
            </w:r>
          </w:p>
        </w:tc>
      </w:tr>
      <w:tr w:rsidR="004C0A3E" w:rsidRPr="004C0A3E" w14:paraId="48DB35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6E7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CC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52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2215590.92</w:t>
            </w:r>
          </w:p>
        </w:tc>
      </w:tr>
      <w:tr w:rsidR="004C0A3E" w:rsidRPr="004C0A3E" w14:paraId="681979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64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9B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603991.98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5A2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2215586.43</w:t>
            </w:r>
          </w:p>
        </w:tc>
      </w:tr>
      <w:tr w:rsidR="004C0A3E" w:rsidRPr="004C0A3E" w14:paraId="40AF27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43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C7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B3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2215580.10</w:t>
            </w:r>
          </w:p>
        </w:tc>
      </w:tr>
      <w:tr w:rsidR="004C0A3E" w:rsidRPr="004C0A3E" w14:paraId="779881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ED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53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D1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2215579.28</w:t>
            </w:r>
          </w:p>
        </w:tc>
      </w:tr>
      <w:tr w:rsidR="004C0A3E" w:rsidRPr="004C0A3E" w14:paraId="6F4171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B6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BF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72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2215587.17</w:t>
            </w:r>
          </w:p>
        </w:tc>
      </w:tr>
      <w:tr w:rsidR="004C0A3E" w:rsidRPr="004C0A3E" w14:paraId="5A7F7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0E7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30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603985.09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F5A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2215586.88</w:t>
            </w:r>
          </w:p>
        </w:tc>
      </w:tr>
      <w:tr w:rsidR="004C0A3E" w:rsidRPr="004C0A3E" w14:paraId="0CD1F8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A39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0E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B7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2215581.29</w:t>
            </w:r>
          </w:p>
        </w:tc>
      </w:tr>
      <w:tr w:rsidR="004C0A3E" w:rsidRPr="004C0A3E" w14:paraId="7676A1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38B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5EB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BF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2215564.87</w:t>
            </w:r>
          </w:p>
        </w:tc>
      </w:tr>
      <w:tr w:rsidR="004C0A3E" w:rsidRPr="004C0A3E" w14:paraId="707BA8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116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0D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DC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2215554.63</w:t>
            </w:r>
          </w:p>
        </w:tc>
      </w:tr>
      <w:tr w:rsidR="004C0A3E" w:rsidRPr="004C0A3E" w14:paraId="29E3D5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CE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33E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94A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2215537.57</w:t>
            </w:r>
          </w:p>
        </w:tc>
      </w:tr>
      <w:tr w:rsidR="004C0A3E" w:rsidRPr="004C0A3E" w14:paraId="049BBE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50F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24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604019.64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FC8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2215520.35</w:t>
            </w:r>
          </w:p>
        </w:tc>
      </w:tr>
      <w:tr w:rsidR="004C0A3E" w:rsidRPr="004C0A3E" w14:paraId="4A85CF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1D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D5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604033.88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1A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2215498.23</w:t>
            </w:r>
          </w:p>
        </w:tc>
      </w:tr>
      <w:tr w:rsidR="004C0A3E" w:rsidRPr="004C0A3E" w14:paraId="7BEFE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E42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7CC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604045.10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AC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2215475.38</w:t>
            </w:r>
          </w:p>
        </w:tc>
      </w:tr>
      <w:tr w:rsidR="004C0A3E" w:rsidRPr="004C0A3E" w14:paraId="54E08E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7D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40A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674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2215454.77</w:t>
            </w:r>
          </w:p>
        </w:tc>
      </w:tr>
      <w:tr w:rsidR="004C0A3E" w:rsidRPr="004C0A3E" w14:paraId="0E62A4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8AD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4F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604064.70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35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2215431.77</w:t>
            </w:r>
          </w:p>
        </w:tc>
      </w:tr>
      <w:tr w:rsidR="004C0A3E" w:rsidRPr="004C0A3E" w14:paraId="253F3C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6D6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CD8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798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2215419.28</w:t>
            </w:r>
          </w:p>
        </w:tc>
      </w:tr>
      <w:tr w:rsidR="004C0A3E" w:rsidRPr="004C0A3E" w14:paraId="0378CE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22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5E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604083.75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41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2215414.09</w:t>
            </w:r>
          </w:p>
        </w:tc>
      </w:tr>
      <w:tr w:rsidR="004C0A3E" w:rsidRPr="004C0A3E" w14:paraId="5EE488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A6D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C02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83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2215412.09</w:t>
            </w:r>
          </w:p>
        </w:tc>
      </w:tr>
      <w:tr w:rsidR="004C0A3E" w:rsidRPr="004C0A3E" w14:paraId="440F88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EB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C2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604114.11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0A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2215409.29</w:t>
            </w:r>
          </w:p>
        </w:tc>
      </w:tr>
      <w:tr w:rsidR="004C0A3E" w:rsidRPr="004C0A3E" w14:paraId="4AB042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435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17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23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2215405.61</w:t>
            </w:r>
          </w:p>
        </w:tc>
      </w:tr>
      <w:tr w:rsidR="004C0A3E" w:rsidRPr="004C0A3E" w14:paraId="014B79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6A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54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17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2215400.88</w:t>
            </w:r>
          </w:p>
        </w:tc>
      </w:tr>
      <w:tr w:rsidR="004C0A3E" w:rsidRPr="004C0A3E" w14:paraId="1E890E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E30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1B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1A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2215397.92</w:t>
            </w:r>
          </w:p>
        </w:tc>
      </w:tr>
      <w:tr w:rsidR="004C0A3E" w:rsidRPr="004C0A3E" w14:paraId="30621E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42B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256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3A7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2215395.26</w:t>
            </w:r>
          </w:p>
        </w:tc>
      </w:tr>
      <w:tr w:rsidR="004C0A3E" w:rsidRPr="004C0A3E" w14:paraId="60FDDD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7C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AF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604160.55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02B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2215394.38</w:t>
            </w:r>
          </w:p>
        </w:tc>
      </w:tr>
      <w:tr w:rsidR="004C0A3E" w:rsidRPr="004C0A3E" w14:paraId="1A3164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2B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48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EE4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2215395.27</w:t>
            </w:r>
          </w:p>
        </w:tc>
      </w:tr>
      <w:tr w:rsidR="004C0A3E" w:rsidRPr="004C0A3E" w14:paraId="770F8A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6F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5BC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604178.19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1DE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2215396.44</w:t>
            </w:r>
          </w:p>
        </w:tc>
      </w:tr>
      <w:tr w:rsidR="004C0A3E" w:rsidRPr="004C0A3E" w14:paraId="25B69E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8E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88B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A8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2215399.15</w:t>
            </w:r>
          </w:p>
        </w:tc>
      </w:tr>
      <w:tr w:rsidR="004C0A3E" w:rsidRPr="004C0A3E" w14:paraId="65571C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E3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E0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E8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2215408.10</w:t>
            </w:r>
          </w:p>
        </w:tc>
      </w:tr>
      <w:tr w:rsidR="004C0A3E" w:rsidRPr="004C0A3E" w14:paraId="126CE9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B0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0F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EF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2215411.06</w:t>
            </w:r>
          </w:p>
        </w:tc>
      </w:tr>
      <w:tr w:rsidR="004C0A3E" w:rsidRPr="004C0A3E" w14:paraId="653ED7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80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B6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028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2215412.25</w:t>
            </w:r>
          </w:p>
        </w:tc>
      </w:tr>
      <w:tr w:rsidR="004C0A3E" w:rsidRPr="004C0A3E" w14:paraId="6F0B37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8B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2D8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604206.16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0D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2215411.79</w:t>
            </w:r>
          </w:p>
        </w:tc>
      </w:tr>
      <w:tr w:rsidR="004C0A3E" w:rsidRPr="004C0A3E" w14:paraId="34DBFC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55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52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7C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2215410.31</w:t>
            </w:r>
          </w:p>
        </w:tc>
      </w:tr>
      <w:tr w:rsidR="004C0A3E" w:rsidRPr="004C0A3E" w14:paraId="074FF5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B4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22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C8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2215411.29</w:t>
            </w:r>
          </w:p>
        </w:tc>
      </w:tr>
      <w:tr w:rsidR="004C0A3E" w:rsidRPr="004C0A3E" w14:paraId="064E7E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29F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58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604222.53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DB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2215413.88</w:t>
            </w:r>
          </w:p>
        </w:tc>
      </w:tr>
      <w:tr w:rsidR="004C0A3E" w:rsidRPr="004C0A3E" w14:paraId="43D558D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E31D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B081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1D49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39182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EA5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58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F8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2215144.22</w:t>
            </w:r>
          </w:p>
        </w:tc>
      </w:tr>
      <w:tr w:rsidR="004C0A3E" w:rsidRPr="004C0A3E" w14:paraId="44D652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EF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7F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06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2215146.26</w:t>
            </w:r>
          </w:p>
        </w:tc>
      </w:tr>
      <w:tr w:rsidR="004C0A3E" w:rsidRPr="004C0A3E" w14:paraId="4BD5AA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68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CA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28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2215151.68</w:t>
            </w:r>
          </w:p>
        </w:tc>
      </w:tr>
      <w:tr w:rsidR="004C0A3E" w:rsidRPr="004C0A3E" w14:paraId="4B3FA2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1EB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50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604486.80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E64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2215157.27</w:t>
            </w:r>
          </w:p>
        </w:tc>
      </w:tr>
      <w:tr w:rsidR="004C0A3E" w:rsidRPr="004C0A3E" w14:paraId="6402A9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95E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B7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604468.30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26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2215169.32</w:t>
            </w:r>
          </w:p>
        </w:tc>
      </w:tr>
      <w:tr w:rsidR="004C0A3E" w:rsidRPr="004C0A3E" w14:paraId="63455E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A3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11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604448.23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302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2215181.37</w:t>
            </w:r>
          </w:p>
        </w:tc>
      </w:tr>
      <w:tr w:rsidR="004C0A3E" w:rsidRPr="004C0A3E" w14:paraId="7DB589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E2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9BE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D0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2215189.90</w:t>
            </w:r>
          </w:p>
        </w:tc>
      </w:tr>
      <w:tr w:rsidR="004C0A3E" w:rsidRPr="004C0A3E" w14:paraId="2F7586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4F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D58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604428.30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FA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2215200.07</w:t>
            </w:r>
          </w:p>
        </w:tc>
      </w:tr>
      <w:tr w:rsidR="004C0A3E" w:rsidRPr="004C0A3E" w14:paraId="241613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3A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52F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0B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2215203.04</w:t>
            </w:r>
          </w:p>
        </w:tc>
      </w:tr>
      <w:tr w:rsidR="004C0A3E" w:rsidRPr="004C0A3E" w14:paraId="16D044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53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1C8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57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2215203.15</w:t>
            </w:r>
          </w:p>
        </w:tc>
      </w:tr>
      <w:tr w:rsidR="004C0A3E" w:rsidRPr="004C0A3E" w14:paraId="39DD9B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F10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E8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604426.45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CA0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2215203.81</w:t>
            </w:r>
          </w:p>
        </w:tc>
      </w:tr>
      <w:tr w:rsidR="004C0A3E" w:rsidRPr="004C0A3E" w14:paraId="257AD4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30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067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604422.15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2AB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2215212.54</w:t>
            </w:r>
          </w:p>
        </w:tc>
      </w:tr>
      <w:tr w:rsidR="004C0A3E" w:rsidRPr="004C0A3E" w14:paraId="0A6AB1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5D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7C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A9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2215222.11</w:t>
            </w:r>
          </w:p>
        </w:tc>
      </w:tr>
      <w:tr w:rsidR="004C0A3E" w:rsidRPr="004C0A3E" w14:paraId="02B924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FF1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565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25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2215230.42</w:t>
            </w:r>
          </w:p>
        </w:tc>
      </w:tr>
      <w:tr w:rsidR="004C0A3E" w:rsidRPr="004C0A3E" w14:paraId="566F6F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9F6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38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30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2215238.74</w:t>
            </w:r>
          </w:p>
        </w:tc>
      </w:tr>
      <w:tr w:rsidR="004C0A3E" w:rsidRPr="004C0A3E" w14:paraId="437D4E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A47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F6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604391.04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D3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2215247.21</w:t>
            </w:r>
          </w:p>
        </w:tc>
      </w:tr>
      <w:tr w:rsidR="004C0A3E" w:rsidRPr="004C0A3E" w14:paraId="1F0F67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6EE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253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0C9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2215251.63</w:t>
            </w:r>
          </w:p>
        </w:tc>
      </w:tr>
      <w:tr w:rsidR="004C0A3E" w:rsidRPr="004C0A3E" w14:paraId="455A93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07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C10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7ED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2215255.78</w:t>
            </w:r>
          </w:p>
        </w:tc>
      </w:tr>
      <w:tr w:rsidR="004C0A3E" w:rsidRPr="004C0A3E" w14:paraId="576CE8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A7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78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7A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2215265.69</w:t>
            </w:r>
          </w:p>
        </w:tc>
      </w:tr>
      <w:tr w:rsidR="004C0A3E" w:rsidRPr="004C0A3E" w14:paraId="2ADE97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69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DD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D5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2215283.13</w:t>
            </w:r>
          </w:p>
        </w:tc>
      </w:tr>
      <w:tr w:rsidR="004C0A3E" w:rsidRPr="004C0A3E" w14:paraId="7E8488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35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60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5BB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2215295.88</w:t>
            </w:r>
          </w:p>
        </w:tc>
      </w:tr>
      <w:tr w:rsidR="004C0A3E" w:rsidRPr="004C0A3E" w14:paraId="3D92D4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FE7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919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72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2215304.48</w:t>
            </w:r>
          </w:p>
        </w:tc>
      </w:tr>
      <w:tr w:rsidR="004C0A3E" w:rsidRPr="004C0A3E" w14:paraId="11CB4C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DF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8FA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604394.33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78A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2215316.54</w:t>
            </w:r>
          </w:p>
        </w:tc>
      </w:tr>
      <w:tr w:rsidR="004C0A3E" w:rsidRPr="004C0A3E" w14:paraId="4FB51C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3E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1D1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604397.72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47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2215324.84</w:t>
            </w:r>
          </w:p>
        </w:tc>
      </w:tr>
      <w:tr w:rsidR="004C0A3E" w:rsidRPr="004C0A3E" w14:paraId="18D6B1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A95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38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A7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2215331.99</w:t>
            </w:r>
          </w:p>
        </w:tc>
      </w:tr>
      <w:tr w:rsidR="004C0A3E" w:rsidRPr="004C0A3E" w14:paraId="640497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86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C6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33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2215337.40</w:t>
            </w:r>
          </w:p>
        </w:tc>
      </w:tr>
      <w:tr w:rsidR="004C0A3E" w:rsidRPr="004C0A3E" w14:paraId="45C1A5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F4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A3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3CD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2215347.08</w:t>
            </w:r>
          </w:p>
        </w:tc>
      </w:tr>
      <w:tr w:rsidR="004C0A3E" w:rsidRPr="004C0A3E" w14:paraId="7C6010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1C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4A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72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2215359.80</w:t>
            </w:r>
          </w:p>
        </w:tc>
      </w:tr>
      <w:tr w:rsidR="004C0A3E" w:rsidRPr="004C0A3E" w14:paraId="6EF8E9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82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A4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A1A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2215369.53</w:t>
            </w:r>
          </w:p>
        </w:tc>
      </w:tr>
      <w:tr w:rsidR="004C0A3E" w:rsidRPr="004C0A3E" w14:paraId="5EBCCB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111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1DB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C4C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2215386.17</w:t>
            </w:r>
          </w:p>
        </w:tc>
      </w:tr>
      <w:tr w:rsidR="004C0A3E" w:rsidRPr="004C0A3E" w14:paraId="070EC6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F9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52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41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2215390.32</w:t>
            </w:r>
          </w:p>
        </w:tc>
      </w:tr>
      <w:tr w:rsidR="004C0A3E" w:rsidRPr="004C0A3E" w14:paraId="67A36A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E0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465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51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2215394.69</w:t>
            </w:r>
          </w:p>
        </w:tc>
      </w:tr>
      <w:tr w:rsidR="004C0A3E" w:rsidRPr="004C0A3E" w14:paraId="082A56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091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A3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1D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2215401.19</w:t>
            </w:r>
          </w:p>
        </w:tc>
      </w:tr>
      <w:tr w:rsidR="004C0A3E" w:rsidRPr="004C0A3E" w14:paraId="6DB775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CF7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C6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66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2215411.34</w:t>
            </w:r>
          </w:p>
        </w:tc>
      </w:tr>
      <w:tr w:rsidR="004C0A3E" w:rsidRPr="004C0A3E" w14:paraId="4A51CF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0E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BA3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632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2215420.31</w:t>
            </w:r>
          </w:p>
        </w:tc>
      </w:tr>
      <w:tr w:rsidR="004C0A3E" w:rsidRPr="004C0A3E" w14:paraId="1C7093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B15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40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37F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2215434.87</w:t>
            </w:r>
          </w:p>
        </w:tc>
      </w:tr>
      <w:tr w:rsidR="004C0A3E" w:rsidRPr="004C0A3E" w14:paraId="1E523C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0A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394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FF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2215444.43</w:t>
            </w:r>
          </w:p>
        </w:tc>
      </w:tr>
      <w:tr w:rsidR="004C0A3E" w:rsidRPr="004C0A3E" w14:paraId="145437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87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498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02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2215450.82</w:t>
            </w:r>
          </w:p>
        </w:tc>
      </w:tr>
      <w:tr w:rsidR="004C0A3E" w:rsidRPr="004C0A3E" w14:paraId="3248E5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2A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1F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604407.72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35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2215455.77</w:t>
            </w:r>
          </w:p>
        </w:tc>
      </w:tr>
      <w:tr w:rsidR="004C0A3E" w:rsidRPr="004C0A3E" w14:paraId="041BC5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92D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C8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ED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2215458.82</w:t>
            </w:r>
          </w:p>
        </w:tc>
      </w:tr>
      <w:tr w:rsidR="004C0A3E" w:rsidRPr="004C0A3E" w14:paraId="6D80F8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4B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84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D77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2215460.01</w:t>
            </w:r>
          </w:p>
        </w:tc>
      </w:tr>
      <w:tr w:rsidR="004C0A3E" w:rsidRPr="004C0A3E" w14:paraId="7503CF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BC6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C2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E3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2215460.92</w:t>
            </w:r>
          </w:p>
        </w:tc>
      </w:tr>
      <w:tr w:rsidR="004C0A3E" w:rsidRPr="004C0A3E" w14:paraId="30B72C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AA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55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B0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2215462.52</w:t>
            </w:r>
          </w:p>
        </w:tc>
      </w:tr>
      <w:tr w:rsidR="004C0A3E" w:rsidRPr="004C0A3E" w14:paraId="5C5029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0F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92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907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2215473.50</w:t>
            </w:r>
          </w:p>
        </w:tc>
      </w:tr>
      <w:tr w:rsidR="004C0A3E" w:rsidRPr="004C0A3E" w14:paraId="221A66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0D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FAC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604414.84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27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2215488.76</w:t>
            </w:r>
          </w:p>
        </w:tc>
      </w:tr>
      <w:tr w:rsidR="004C0A3E" w:rsidRPr="004C0A3E" w14:paraId="6501AF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43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A7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6E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2215516.08</w:t>
            </w:r>
          </w:p>
        </w:tc>
      </w:tr>
      <w:tr w:rsidR="004C0A3E" w:rsidRPr="004C0A3E" w14:paraId="5FC1C1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B0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97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604369.83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213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2215517.42</w:t>
            </w:r>
          </w:p>
        </w:tc>
      </w:tr>
      <w:tr w:rsidR="004C0A3E" w:rsidRPr="004C0A3E" w14:paraId="1C8B05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B5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173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3C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2215523.46</w:t>
            </w:r>
          </w:p>
        </w:tc>
      </w:tr>
      <w:tr w:rsidR="004C0A3E" w:rsidRPr="004C0A3E" w14:paraId="386A75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0A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D6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D6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2215538.23</w:t>
            </w:r>
          </w:p>
        </w:tc>
      </w:tr>
      <w:tr w:rsidR="004C0A3E" w:rsidRPr="004C0A3E" w14:paraId="58283D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AF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06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20C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2215539.81</w:t>
            </w:r>
          </w:p>
        </w:tc>
      </w:tr>
      <w:tr w:rsidR="004C0A3E" w:rsidRPr="004C0A3E" w14:paraId="636B1A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9BE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641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604344.41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84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2215541.26</w:t>
            </w:r>
          </w:p>
        </w:tc>
      </w:tr>
      <w:tr w:rsidR="004C0A3E" w:rsidRPr="004C0A3E" w14:paraId="115406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6EC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7D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604310.76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C3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2215560.37</w:t>
            </w:r>
          </w:p>
        </w:tc>
      </w:tr>
      <w:tr w:rsidR="004C0A3E" w:rsidRPr="004C0A3E" w14:paraId="01E5C1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F2C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A4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604264.35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47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2215600.02</w:t>
            </w:r>
          </w:p>
        </w:tc>
      </w:tr>
      <w:tr w:rsidR="004C0A3E" w:rsidRPr="004C0A3E" w14:paraId="624F14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158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7E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604253.25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81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2215604.01</w:t>
            </w:r>
          </w:p>
        </w:tc>
      </w:tr>
      <w:tr w:rsidR="004C0A3E" w:rsidRPr="004C0A3E" w14:paraId="791B57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49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D3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604250.19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D5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2215604.75</w:t>
            </w:r>
          </w:p>
        </w:tc>
      </w:tr>
      <w:tr w:rsidR="004C0A3E" w:rsidRPr="004C0A3E" w14:paraId="438146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E0A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35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604245.52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812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2215605.15</w:t>
            </w:r>
          </w:p>
        </w:tc>
      </w:tr>
      <w:tr w:rsidR="004C0A3E" w:rsidRPr="004C0A3E" w14:paraId="54B0A0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B9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D11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604242.40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C9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2215604.70</w:t>
            </w:r>
          </w:p>
        </w:tc>
      </w:tr>
      <w:tr w:rsidR="004C0A3E" w:rsidRPr="004C0A3E" w14:paraId="09B800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CA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62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4E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2215604.15</w:t>
            </w:r>
          </w:p>
        </w:tc>
      </w:tr>
      <w:tr w:rsidR="004C0A3E" w:rsidRPr="004C0A3E" w14:paraId="773F79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9E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AC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91B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2215604.48</w:t>
            </w:r>
          </w:p>
        </w:tc>
      </w:tr>
      <w:tr w:rsidR="004C0A3E" w:rsidRPr="004C0A3E" w14:paraId="03DB9D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631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F13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604221.09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C6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2215606.21</w:t>
            </w:r>
          </w:p>
        </w:tc>
      </w:tr>
      <w:tr w:rsidR="004C0A3E" w:rsidRPr="004C0A3E" w14:paraId="40B99F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8D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A8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52F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2215609.17</w:t>
            </w:r>
          </w:p>
        </w:tc>
      </w:tr>
      <w:tr w:rsidR="004C0A3E" w:rsidRPr="004C0A3E" w14:paraId="1F08BE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652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DDC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7D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2215611.19</w:t>
            </w:r>
          </w:p>
        </w:tc>
      </w:tr>
      <w:tr w:rsidR="004C0A3E" w:rsidRPr="004C0A3E" w14:paraId="6968B9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E5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47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D49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2215612.54</w:t>
            </w:r>
          </w:p>
        </w:tc>
      </w:tr>
      <w:tr w:rsidR="004C0A3E" w:rsidRPr="004C0A3E" w14:paraId="0E1D80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D61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D0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58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2215612.89</w:t>
            </w:r>
          </w:p>
        </w:tc>
      </w:tr>
      <w:tr w:rsidR="004C0A3E" w:rsidRPr="004C0A3E" w14:paraId="5D4F86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2B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13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1C6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2215612.53</w:t>
            </w:r>
          </w:p>
        </w:tc>
      </w:tr>
      <w:tr w:rsidR="004C0A3E" w:rsidRPr="004C0A3E" w14:paraId="3967AA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EA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4C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682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2215611.32</w:t>
            </w:r>
          </w:p>
        </w:tc>
      </w:tr>
      <w:tr w:rsidR="004C0A3E" w:rsidRPr="004C0A3E" w14:paraId="06384C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853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600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79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2215610.29</w:t>
            </w:r>
          </w:p>
        </w:tc>
      </w:tr>
      <w:tr w:rsidR="004C0A3E" w:rsidRPr="004C0A3E" w14:paraId="46F695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388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F3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85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2215604.57</w:t>
            </w:r>
          </w:p>
        </w:tc>
      </w:tr>
      <w:tr w:rsidR="004C0A3E" w:rsidRPr="004C0A3E" w14:paraId="3FCEF6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E8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7E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604195.46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B8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2215599.25</w:t>
            </w:r>
          </w:p>
        </w:tc>
      </w:tr>
      <w:tr w:rsidR="004C0A3E" w:rsidRPr="004C0A3E" w14:paraId="12127A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64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FAD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73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2215593.75</w:t>
            </w:r>
          </w:p>
        </w:tc>
      </w:tr>
      <w:tr w:rsidR="004C0A3E" w:rsidRPr="004C0A3E" w14:paraId="1D974B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274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B41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6E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2215589.85</w:t>
            </w:r>
          </w:p>
        </w:tc>
      </w:tr>
      <w:tr w:rsidR="004C0A3E" w:rsidRPr="004C0A3E" w14:paraId="42D43C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B7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D8D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604181.73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60D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2215589.00</w:t>
            </w:r>
          </w:p>
        </w:tc>
      </w:tr>
      <w:tr w:rsidR="004C0A3E" w:rsidRPr="004C0A3E" w14:paraId="0D27A8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0D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81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FF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2215590.49</w:t>
            </w:r>
          </w:p>
        </w:tc>
      </w:tr>
      <w:tr w:rsidR="004C0A3E" w:rsidRPr="004C0A3E" w14:paraId="4D6D30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4A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A4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42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2215592.92</w:t>
            </w:r>
          </w:p>
        </w:tc>
      </w:tr>
      <w:tr w:rsidR="004C0A3E" w:rsidRPr="004C0A3E" w14:paraId="0B5A8F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F3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BF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27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2215592.45</w:t>
            </w:r>
          </w:p>
        </w:tc>
      </w:tr>
      <w:tr w:rsidR="004C0A3E" w:rsidRPr="004C0A3E" w14:paraId="64D044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FE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66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BC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2215587.96</w:t>
            </w:r>
          </w:p>
        </w:tc>
      </w:tr>
      <w:tr w:rsidR="004C0A3E" w:rsidRPr="004C0A3E" w14:paraId="3BE98C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9FE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A0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91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2215578.69</w:t>
            </w:r>
          </w:p>
        </w:tc>
      </w:tr>
      <w:tr w:rsidR="004C0A3E" w:rsidRPr="004C0A3E" w14:paraId="45E712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E7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622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9E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2215568.85</w:t>
            </w:r>
          </w:p>
        </w:tc>
      </w:tr>
      <w:tr w:rsidR="004C0A3E" w:rsidRPr="004C0A3E" w14:paraId="026BB4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A2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B9E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1D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2215567.66</w:t>
            </w:r>
          </w:p>
        </w:tc>
      </w:tr>
      <w:tr w:rsidR="004C0A3E" w:rsidRPr="004C0A3E" w14:paraId="61D4CE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FE8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B2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3D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2215567.83</w:t>
            </w:r>
          </w:p>
        </w:tc>
      </w:tr>
      <w:tr w:rsidR="004C0A3E" w:rsidRPr="004C0A3E" w14:paraId="2692BB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2E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94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9C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2215569.12</w:t>
            </w:r>
          </w:p>
        </w:tc>
      </w:tr>
      <w:tr w:rsidR="004C0A3E" w:rsidRPr="004C0A3E" w14:paraId="758356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C45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358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28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2215573.94</w:t>
            </w:r>
          </w:p>
        </w:tc>
      </w:tr>
      <w:tr w:rsidR="004C0A3E" w:rsidRPr="004C0A3E" w14:paraId="60AC59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F99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73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81E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2215578.37</w:t>
            </w:r>
          </w:p>
        </w:tc>
      </w:tr>
      <w:tr w:rsidR="004C0A3E" w:rsidRPr="004C0A3E" w14:paraId="171EF1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26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6C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604184.50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7F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2215579.24</w:t>
            </w:r>
          </w:p>
        </w:tc>
      </w:tr>
      <w:tr w:rsidR="004C0A3E" w:rsidRPr="004C0A3E" w14:paraId="0AA08C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409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6D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E0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2215579.19</w:t>
            </w:r>
          </w:p>
        </w:tc>
      </w:tr>
      <w:tr w:rsidR="004C0A3E" w:rsidRPr="004C0A3E" w14:paraId="234522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CE5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21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C4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2215577.27</w:t>
            </w:r>
          </w:p>
        </w:tc>
      </w:tr>
      <w:tr w:rsidR="004C0A3E" w:rsidRPr="004C0A3E" w14:paraId="5C80A3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039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8A6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B2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2215572.95</w:t>
            </w:r>
          </w:p>
        </w:tc>
      </w:tr>
      <w:tr w:rsidR="004C0A3E" w:rsidRPr="004C0A3E" w14:paraId="6D2C22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07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634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16D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2215568.21</w:t>
            </w:r>
          </w:p>
        </w:tc>
      </w:tr>
      <w:tr w:rsidR="004C0A3E" w:rsidRPr="004C0A3E" w14:paraId="4CE6C1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16F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32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F7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2215562.12</w:t>
            </w:r>
          </w:p>
        </w:tc>
      </w:tr>
      <w:tr w:rsidR="004C0A3E" w:rsidRPr="004C0A3E" w14:paraId="4EBC82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1BE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CA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B8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2215557.46</w:t>
            </w:r>
          </w:p>
        </w:tc>
      </w:tr>
      <w:tr w:rsidR="004C0A3E" w:rsidRPr="004C0A3E" w14:paraId="470DC2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F6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6C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5CC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2215550.80</w:t>
            </w:r>
          </w:p>
        </w:tc>
      </w:tr>
      <w:tr w:rsidR="004C0A3E" w:rsidRPr="004C0A3E" w14:paraId="2D4AFC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379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836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DB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2215542.29</w:t>
            </w:r>
          </w:p>
        </w:tc>
      </w:tr>
      <w:tr w:rsidR="004C0A3E" w:rsidRPr="004C0A3E" w14:paraId="7B7323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BA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6F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87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2215536.87</w:t>
            </w:r>
          </w:p>
        </w:tc>
      </w:tr>
      <w:tr w:rsidR="004C0A3E" w:rsidRPr="004C0A3E" w14:paraId="6305F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8FE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50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B23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2215531.75</w:t>
            </w:r>
          </w:p>
        </w:tc>
      </w:tr>
      <w:tr w:rsidR="004C0A3E" w:rsidRPr="004C0A3E" w14:paraId="4188F1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BAD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49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7E0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2215525.17</w:t>
            </w:r>
          </w:p>
        </w:tc>
      </w:tr>
      <w:tr w:rsidR="004C0A3E" w:rsidRPr="004C0A3E" w14:paraId="780885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C7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A8A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32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2215521.42</w:t>
            </w:r>
          </w:p>
        </w:tc>
      </w:tr>
      <w:tr w:rsidR="004C0A3E" w:rsidRPr="004C0A3E" w14:paraId="2CC2D4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A4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08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C70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2215518.35</w:t>
            </w:r>
          </w:p>
        </w:tc>
      </w:tr>
      <w:tr w:rsidR="004C0A3E" w:rsidRPr="004C0A3E" w14:paraId="5E35A3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B7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8A3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0AC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2215513.67</w:t>
            </w:r>
          </w:p>
        </w:tc>
      </w:tr>
      <w:tr w:rsidR="004C0A3E" w:rsidRPr="004C0A3E" w14:paraId="6A80A3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D9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CCE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604225.01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6E1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2215501.63</w:t>
            </w:r>
          </w:p>
        </w:tc>
      </w:tr>
      <w:tr w:rsidR="004C0A3E" w:rsidRPr="004C0A3E" w14:paraId="65507C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C2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7A0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17A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2215483.12</w:t>
            </w:r>
          </w:p>
        </w:tc>
      </w:tr>
      <w:tr w:rsidR="004C0A3E" w:rsidRPr="004C0A3E" w14:paraId="2BCC07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0B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72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604241.52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9A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2215466.26</w:t>
            </w:r>
          </w:p>
        </w:tc>
      </w:tr>
      <w:tr w:rsidR="004C0A3E" w:rsidRPr="004C0A3E" w14:paraId="770CD1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D93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D3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604243.29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9B3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2215452.52</w:t>
            </w:r>
          </w:p>
        </w:tc>
      </w:tr>
      <w:tr w:rsidR="004C0A3E" w:rsidRPr="004C0A3E" w14:paraId="0A44A7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07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5A4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604241.57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94F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2215434.25</w:t>
            </w:r>
          </w:p>
        </w:tc>
      </w:tr>
      <w:tr w:rsidR="004C0A3E" w:rsidRPr="004C0A3E" w14:paraId="324B0A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A2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29D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12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2215423.08</w:t>
            </w:r>
          </w:p>
        </w:tc>
      </w:tr>
      <w:tr w:rsidR="004C0A3E" w:rsidRPr="004C0A3E" w14:paraId="197996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AF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2C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604231.54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637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2215413.88</w:t>
            </w:r>
          </w:p>
        </w:tc>
      </w:tr>
      <w:tr w:rsidR="004C0A3E" w:rsidRPr="004C0A3E" w14:paraId="0A424A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1B0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4F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7A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2215404.01</w:t>
            </w:r>
          </w:p>
        </w:tc>
      </w:tr>
      <w:tr w:rsidR="004C0A3E" w:rsidRPr="004C0A3E" w14:paraId="425CBE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12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93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B8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2215400.29</w:t>
            </w:r>
          </w:p>
        </w:tc>
      </w:tr>
      <w:tr w:rsidR="004C0A3E" w:rsidRPr="004C0A3E" w14:paraId="6B16B5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C3B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82E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A4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2215400.24</w:t>
            </w:r>
          </w:p>
        </w:tc>
      </w:tr>
      <w:tr w:rsidR="004C0A3E" w:rsidRPr="004C0A3E" w14:paraId="50104A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089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98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BE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2215401.67</w:t>
            </w:r>
          </w:p>
        </w:tc>
      </w:tr>
      <w:tr w:rsidR="004C0A3E" w:rsidRPr="004C0A3E" w14:paraId="0D824C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C17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56C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604203.23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24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2215404.34</w:t>
            </w:r>
          </w:p>
        </w:tc>
      </w:tr>
      <w:tr w:rsidR="004C0A3E" w:rsidRPr="004C0A3E" w14:paraId="2DC3F0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96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D12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E0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2215406.84</w:t>
            </w:r>
          </w:p>
        </w:tc>
      </w:tr>
      <w:tr w:rsidR="004C0A3E" w:rsidRPr="004C0A3E" w14:paraId="6EFB7A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AD8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EE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2B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2215408.14</w:t>
            </w:r>
          </w:p>
        </w:tc>
      </w:tr>
      <w:tr w:rsidR="004C0A3E" w:rsidRPr="004C0A3E" w14:paraId="740CF9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315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74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20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2215406.75</w:t>
            </w:r>
          </w:p>
        </w:tc>
      </w:tr>
      <w:tr w:rsidR="004C0A3E" w:rsidRPr="004C0A3E" w14:paraId="6F8932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E3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E1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37D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2215403.80</w:t>
            </w:r>
          </w:p>
        </w:tc>
      </w:tr>
      <w:tr w:rsidR="004C0A3E" w:rsidRPr="004C0A3E" w14:paraId="0FB7F0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EC0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9B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13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2215398.91</w:t>
            </w:r>
          </w:p>
        </w:tc>
      </w:tr>
      <w:tr w:rsidR="004C0A3E" w:rsidRPr="004C0A3E" w14:paraId="335942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755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620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89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2215396.11</w:t>
            </w:r>
          </w:p>
        </w:tc>
      </w:tr>
      <w:tr w:rsidR="004C0A3E" w:rsidRPr="004C0A3E" w14:paraId="414DAF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53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CCD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604186.71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24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2215393.00</w:t>
            </w:r>
          </w:p>
        </w:tc>
      </w:tr>
      <w:tr w:rsidR="004C0A3E" w:rsidRPr="004C0A3E" w14:paraId="52BF12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16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50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02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2215389.60</w:t>
            </w:r>
          </w:p>
        </w:tc>
      </w:tr>
      <w:tr w:rsidR="004C0A3E" w:rsidRPr="004C0A3E" w14:paraId="350985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1CC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B0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AE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2215385.21</w:t>
            </w:r>
          </w:p>
        </w:tc>
      </w:tr>
      <w:tr w:rsidR="004C0A3E" w:rsidRPr="004C0A3E" w14:paraId="006DBF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9B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A9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CB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2215364.73</w:t>
            </w:r>
          </w:p>
        </w:tc>
      </w:tr>
      <w:tr w:rsidR="004C0A3E" w:rsidRPr="004C0A3E" w14:paraId="5E4A6E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8D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9E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55F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2215346.83</w:t>
            </w:r>
          </w:p>
        </w:tc>
      </w:tr>
      <w:tr w:rsidR="004C0A3E" w:rsidRPr="004C0A3E" w14:paraId="6ED279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C2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B1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604201.97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67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2215316.55</w:t>
            </w:r>
          </w:p>
        </w:tc>
      </w:tr>
      <w:tr w:rsidR="004C0A3E" w:rsidRPr="004C0A3E" w14:paraId="50E79C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A9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1A1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D68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2215310.92</w:t>
            </w:r>
          </w:p>
        </w:tc>
      </w:tr>
      <w:tr w:rsidR="004C0A3E" w:rsidRPr="004C0A3E" w14:paraId="5ADC02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A9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62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604209.73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8E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2215308.01</w:t>
            </w:r>
          </w:p>
        </w:tc>
      </w:tr>
      <w:tr w:rsidR="004C0A3E" w:rsidRPr="004C0A3E" w14:paraId="574D7F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FC6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BB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5D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2215298.80</w:t>
            </w:r>
          </w:p>
        </w:tc>
      </w:tr>
      <w:tr w:rsidR="004C0A3E" w:rsidRPr="004C0A3E" w14:paraId="042A14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1CB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18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BE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2215288.62</w:t>
            </w:r>
          </w:p>
        </w:tc>
      </w:tr>
      <w:tr w:rsidR="004C0A3E" w:rsidRPr="004C0A3E" w14:paraId="0F990D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018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3C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604254.61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68A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2215282.99</w:t>
            </w:r>
          </w:p>
        </w:tc>
      </w:tr>
      <w:tr w:rsidR="004C0A3E" w:rsidRPr="004C0A3E" w14:paraId="06F526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2D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5CE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604264.68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06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2215275.71</w:t>
            </w:r>
          </w:p>
        </w:tc>
      </w:tr>
      <w:tr w:rsidR="004C0A3E" w:rsidRPr="004C0A3E" w14:paraId="7C6EB5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370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FA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604283.88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566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2215253.32</w:t>
            </w:r>
          </w:p>
        </w:tc>
      </w:tr>
      <w:tr w:rsidR="004C0A3E" w:rsidRPr="004C0A3E" w14:paraId="3EBFF3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9D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B7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1E5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2215231.03</w:t>
            </w:r>
          </w:p>
        </w:tc>
      </w:tr>
      <w:tr w:rsidR="004C0A3E" w:rsidRPr="004C0A3E" w14:paraId="55A460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47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81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093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2215229.33</w:t>
            </w:r>
          </w:p>
        </w:tc>
      </w:tr>
      <w:tr w:rsidR="004C0A3E" w:rsidRPr="004C0A3E" w14:paraId="578A22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0D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F6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CE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2215229.12</w:t>
            </w:r>
          </w:p>
        </w:tc>
      </w:tr>
      <w:tr w:rsidR="004C0A3E" w:rsidRPr="004C0A3E" w14:paraId="0CA408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CF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3A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604342.06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A3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2215210.13</w:t>
            </w:r>
          </w:p>
        </w:tc>
      </w:tr>
      <w:tr w:rsidR="004C0A3E" w:rsidRPr="004C0A3E" w14:paraId="193A59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D6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19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BE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2215187.73</w:t>
            </w:r>
          </w:p>
        </w:tc>
      </w:tr>
      <w:tr w:rsidR="004C0A3E" w:rsidRPr="004C0A3E" w14:paraId="2A2EEA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D0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93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604363.70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3D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2215170.94</w:t>
            </w:r>
          </w:p>
        </w:tc>
      </w:tr>
      <w:tr w:rsidR="004C0A3E" w:rsidRPr="004C0A3E" w14:paraId="68619B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F0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DA5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604375.97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C8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2215152.22</w:t>
            </w:r>
          </w:p>
        </w:tc>
      </w:tr>
      <w:tr w:rsidR="004C0A3E" w:rsidRPr="004C0A3E" w14:paraId="6D590C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7F7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38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604385.86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34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2215142.59</w:t>
            </w:r>
          </w:p>
        </w:tc>
      </w:tr>
      <w:tr w:rsidR="004C0A3E" w:rsidRPr="004C0A3E" w14:paraId="156C3D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43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44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604402.28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06D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2215134.34</w:t>
            </w:r>
          </w:p>
        </w:tc>
      </w:tr>
      <w:tr w:rsidR="004C0A3E" w:rsidRPr="004C0A3E" w14:paraId="5F9689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22E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A7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604420.41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79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2215133.33</w:t>
            </w:r>
          </w:p>
        </w:tc>
      </w:tr>
      <w:tr w:rsidR="004C0A3E" w:rsidRPr="004C0A3E" w14:paraId="6139C4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A9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9E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E36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2215135.25</w:t>
            </w:r>
          </w:p>
        </w:tc>
      </w:tr>
      <w:tr w:rsidR="004C0A3E" w:rsidRPr="004C0A3E" w14:paraId="437002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3B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E3C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604457.19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37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2215140.69</w:t>
            </w:r>
          </w:p>
        </w:tc>
      </w:tr>
      <w:tr w:rsidR="004C0A3E" w:rsidRPr="004C0A3E" w14:paraId="73D156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BB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15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604478.30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60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2215141.65</w:t>
            </w:r>
          </w:p>
        </w:tc>
      </w:tr>
      <w:tr w:rsidR="004C0A3E" w:rsidRPr="004C0A3E" w14:paraId="37C7D5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FB3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DC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A9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2215144.22</w:t>
            </w:r>
          </w:p>
        </w:tc>
      </w:tr>
      <w:tr w:rsidR="004C0A3E" w:rsidRPr="004C0A3E" w14:paraId="54252A2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59D5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0C06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6328E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E619E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F7D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FB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CE9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2215598.74</w:t>
            </w:r>
          </w:p>
        </w:tc>
      </w:tr>
      <w:tr w:rsidR="004C0A3E" w:rsidRPr="004C0A3E" w14:paraId="665836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F0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931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C55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2215602.46</w:t>
            </w:r>
          </w:p>
        </w:tc>
      </w:tr>
      <w:tr w:rsidR="004C0A3E" w:rsidRPr="004C0A3E" w14:paraId="2B5247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4E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94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8D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2215606.67</w:t>
            </w:r>
          </w:p>
        </w:tc>
      </w:tr>
      <w:tr w:rsidR="004C0A3E" w:rsidRPr="004C0A3E" w14:paraId="5BFB61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54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74E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9F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2215612.13</w:t>
            </w:r>
          </w:p>
        </w:tc>
      </w:tr>
      <w:tr w:rsidR="004C0A3E" w:rsidRPr="004C0A3E" w14:paraId="6E4932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A4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D9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7E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2215617.17</w:t>
            </w:r>
          </w:p>
        </w:tc>
      </w:tr>
      <w:tr w:rsidR="004C0A3E" w:rsidRPr="004C0A3E" w14:paraId="00DB7A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CDA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6D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22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2215618.19</w:t>
            </w:r>
          </w:p>
        </w:tc>
      </w:tr>
      <w:tr w:rsidR="004C0A3E" w:rsidRPr="004C0A3E" w14:paraId="659D36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60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1D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BD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2215617.87</w:t>
            </w:r>
          </w:p>
        </w:tc>
      </w:tr>
      <w:tr w:rsidR="004C0A3E" w:rsidRPr="004C0A3E" w14:paraId="79D578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339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09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2FE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2215614.93</w:t>
            </w:r>
          </w:p>
        </w:tc>
      </w:tr>
      <w:tr w:rsidR="004C0A3E" w:rsidRPr="004C0A3E" w14:paraId="24A480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BCC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369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72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2215610.84</w:t>
            </w:r>
          </w:p>
        </w:tc>
      </w:tr>
      <w:tr w:rsidR="004C0A3E" w:rsidRPr="004C0A3E" w14:paraId="22CFF7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401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AF9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0E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2215605.97</w:t>
            </w:r>
          </w:p>
        </w:tc>
      </w:tr>
      <w:tr w:rsidR="004C0A3E" w:rsidRPr="004C0A3E" w14:paraId="62F8CB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58C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02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EC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2215597.69</w:t>
            </w:r>
          </w:p>
        </w:tc>
      </w:tr>
      <w:tr w:rsidR="004C0A3E" w:rsidRPr="004C0A3E" w14:paraId="5DEAB4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0F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6D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10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2215596.84</w:t>
            </w:r>
          </w:p>
        </w:tc>
      </w:tr>
      <w:tr w:rsidR="004C0A3E" w:rsidRPr="004C0A3E" w14:paraId="76FA50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3E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F5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301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2215598.74</w:t>
            </w:r>
          </w:p>
        </w:tc>
      </w:tr>
      <w:tr w:rsidR="004C0A3E" w:rsidRPr="004C0A3E" w14:paraId="6DE613E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07E7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086E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4268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908D6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76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91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CE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2215609.89</w:t>
            </w:r>
          </w:p>
        </w:tc>
      </w:tr>
      <w:tr w:rsidR="004C0A3E" w:rsidRPr="004C0A3E" w14:paraId="347D05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83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21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5D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2215614.42</w:t>
            </w:r>
          </w:p>
        </w:tc>
      </w:tr>
      <w:tr w:rsidR="004C0A3E" w:rsidRPr="004C0A3E" w14:paraId="155E6C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D7A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6D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6D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2215622.62</w:t>
            </w:r>
          </w:p>
        </w:tc>
      </w:tr>
      <w:tr w:rsidR="004C0A3E" w:rsidRPr="004C0A3E" w14:paraId="157C12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22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8F5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F8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2215632.36</w:t>
            </w:r>
          </w:p>
        </w:tc>
      </w:tr>
      <w:tr w:rsidR="004C0A3E" w:rsidRPr="004C0A3E" w14:paraId="69B217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072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4C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603858.30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9F1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2215638.27</w:t>
            </w:r>
          </w:p>
        </w:tc>
      </w:tr>
      <w:tr w:rsidR="004C0A3E" w:rsidRPr="004C0A3E" w14:paraId="2CE971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BF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EEB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B36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2215643.38</w:t>
            </w:r>
          </w:p>
        </w:tc>
      </w:tr>
      <w:tr w:rsidR="004C0A3E" w:rsidRPr="004C0A3E" w14:paraId="53941E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89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D1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603849.97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225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2215646.77</w:t>
            </w:r>
          </w:p>
        </w:tc>
      </w:tr>
      <w:tr w:rsidR="004C0A3E" w:rsidRPr="004C0A3E" w14:paraId="3FBB6E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E4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FFC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49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2215646.73</w:t>
            </w:r>
          </w:p>
        </w:tc>
      </w:tr>
      <w:tr w:rsidR="004C0A3E" w:rsidRPr="004C0A3E" w14:paraId="2F58DD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C6C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207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1E1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2215643.54</w:t>
            </w:r>
          </w:p>
        </w:tc>
      </w:tr>
      <w:tr w:rsidR="004C0A3E" w:rsidRPr="004C0A3E" w14:paraId="0E0F19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A19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C9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10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2215636.38</w:t>
            </w:r>
          </w:p>
        </w:tc>
      </w:tr>
      <w:tr w:rsidR="004C0A3E" w:rsidRPr="004C0A3E" w14:paraId="64CA12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66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8B2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BF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2215630.44</w:t>
            </w:r>
          </w:p>
        </w:tc>
      </w:tr>
      <w:tr w:rsidR="004C0A3E" w:rsidRPr="004C0A3E" w14:paraId="29444B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B2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C9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603848.31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CC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2215623.58</w:t>
            </w:r>
          </w:p>
        </w:tc>
      </w:tr>
      <w:tr w:rsidR="004C0A3E" w:rsidRPr="004C0A3E" w14:paraId="41F38D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9B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6D6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93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2215619.92</w:t>
            </w:r>
          </w:p>
        </w:tc>
      </w:tr>
      <w:tr w:rsidR="004C0A3E" w:rsidRPr="004C0A3E" w14:paraId="39F449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E70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AA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99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2215612.96</w:t>
            </w:r>
          </w:p>
        </w:tc>
      </w:tr>
      <w:tr w:rsidR="004C0A3E" w:rsidRPr="004C0A3E" w14:paraId="732B1B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4A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51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D5D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2215608.90</w:t>
            </w:r>
          </w:p>
        </w:tc>
      </w:tr>
      <w:tr w:rsidR="004C0A3E" w:rsidRPr="004C0A3E" w14:paraId="148A28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DD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E4D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603859.90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6C6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2215608.66</w:t>
            </w:r>
          </w:p>
        </w:tc>
      </w:tr>
      <w:tr w:rsidR="004C0A3E" w:rsidRPr="004C0A3E" w14:paraId="78EA73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DA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0F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32B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2215609.89</w:t>
            </w:r>
          </w:p>
        </w:tc>
      </w:tr>
      <w:tr w:rsidR="004C0A3E" w:rsidRPr="004C0A3E" w14:paraId="127C1CE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B0E7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7AED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B81B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31AC8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C9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63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50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2215613.93</w:t>
            </w:r>
          </w:p>
        </w:tc>
      </w:tr>
      <w:tr w:rsidR="004C0A3E" w:rsidRPr="004C0A3E" w14:paraId="5236F8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A65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68D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14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2215617.24</w:t>
            </w:r>
          </w:p>
        </w:tc>
      </w:tr>
      <w:tr w:rsidR="004C0A3E" w:rsidRPr="004C0A3E" w14:paraId="2EC193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39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4B6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B12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2215623.88</w:t>
            </w:r>
          </w:p>
        </w:tc>
      </w:tr>
      <w:tr w:rsidR="004C0A3E" w:rsidRPr="004C0A3E" w14:paraId="04FD92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B8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06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603808.78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03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2215631.63</w:t>
            </w:r>
          </w:p>
        </w:tc>
      </w:tr>
      <w:tr w:rsidR="004C0A3E" w:rsidRPr="004C0A3E" w14:paraId="1A11CA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09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D80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9F8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2215639.67</w:t>
            </w:r>
          </w:p>
        </w:tc>
      </w:tr>
      <w:tr w:rsidR="004C0A3E" w:rsidRPr="004C0A3E" w14:paraId="1654D5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E8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D5B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5B8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2215646.41</w:t>
            </w:r>
          </w:p>
        </w:tc>
      </w:tr>
      <w:tr w:rsidR="004C0A3E" w:rsidRPr="004C0A3E" w14:paraId="46DE16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E54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BF2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343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2215652.90</w:t>
            </w:r>
          </w:p>
        </w:tc>
      </w:tr>
      <w:tr w:rsidR="004C0A3E" w:rsidRPr="004C0A3E" w14:paraId="30616A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A4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B5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AC8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2215658.33</w:t>
            </w:r>
          </w:p>
        </w:tc>
      </w:tr>
      <w:tr w:rsidR="004C0A3E" w:rsidRPr="004C0A3E" w14:paraId="7A56D9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68F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1F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76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2215661.88</w:t>
            </w:r>
          </w:p>
        </w:tc>
      </w:tr>
      <w:tr w:rsidR="004C0A3E" w:rsidRPr="004C0A3E" w14:paraId="2CC634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74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D8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C9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2215663.69</w:t>
            </w:r>
          </w:p>
        </w:tc>
      </w:tr>
      <w:tr w:rsidR="004C0A3E" w:rsidRPr="004C0A3E" w14:paraId="52ED0E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E75A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8CF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ECF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2215667.00</w:t>
            </w:r>
          </w:p>
        </w:tc>
      </w:tr>
      <w:tr w:rsidR="004C0A3E" w:rsidRPr="004C0A3E" w14:paraId="111D85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A2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025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6CC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2215667.98</w:t>
            </w:r>
          </w:p>
        </w:tc>
      </w:tr>
      <w:tr w:rsidR="004C0A3E" w:rsidRPr="004C0A3E" w14:paraId="356463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AF3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7A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F90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2215667.24</w:t>
            </w:r>
          </w:p>
        </w:tc>
      </w:tr>
      <w:tr w:rsidR="004C0A3E" w:rsidRPr="004C0A3E" w14:paraId="7FE09F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4F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CF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829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2215664.14</w:t>
            </w:r>
          </w:p>
        </w:tc>
      </w:tr>
      <w:tr w:rsidR="004C0A3E" w:rsidRPr="004C0A3E" w14:paraId="4D1E05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B5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97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29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2215659.06</w:t>
            </w:r>
          </w:p>
        </w:tc>
      </w:tr>
      <w:tr w:rsidR="004C0A3E" w:rsidRPr="004C0A3E" w14:paraId="202C2A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C55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8B6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15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2215653.24</w:t>
            </w:r>
          </w:p>
        </w:tc>
      </w:tr>
      <w:tr w:rsidR="004C0A3E" w:rsidRPr="004C0A3E" w14:paraId="14FADD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C3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D9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FC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2215648.35</w:t>
            </w:r>
          </w:p>
        </w:tc>
      </w:tr>
      <w:tr w:rsidR="004C0A3E" w:rsidRPr="004C0A3E" w14:paraId="5F59E9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50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36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FB1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2215644.03</w:t>
            </w:r>
          </w:p>
        </w:tc>
      </w:tr>
      <w:tr w:rsidR="004C0A3E" w:rsidRPr="004C0A3E" w14:paraId="2F470A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73C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0A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F99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2215637.63</w:t>
            </w:r>
          </w:p>
        </w:tc>
      </w:tr>
      <w:tr w:rsidR="004C0A3E" w:rsidRPr="004C0A3E" w14:paraId="39ABB4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F0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0EC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88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2215629.04</w:t>
            </w:r>
          </w:p>
        </w:tc>
      </w:tr>
      <w:tr w:rsidR="004C0A3E" w:rsidRPr="004C0A3E" w14:paraId="16D4AD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A4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5D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52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2215622.70</w:t>
            </w:r>
          </w:p>
        </w:tc>
      </w:tr>
      <w:tr w:rsidR="004C0A3E" w:rsidRPr="004C0A3E" w14:paraId="7439A6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E1E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699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E9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2215615.02</w:t>
            </w:r>
          </w:p>
        </w:tc>
      </w:tr>
      <w:tr w:rsidR="004C0A3E" w:rsidRPr="004C0A3E" w14:paraId="3ED304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F14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04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F7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2215612.83</w:t>
            </w:r>
          </w:p>
        </w:tc>
      </w:tr>
      <w:tr w:rsidR="004C0A3E" w:rsidRPr="004C0A3E" w14:paraId="1220AF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0B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E2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603820.27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FA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2215613.93</w:t>
            </w:r>
          </w:p>
        </w:tc>
      </w:tr>
      <w:tr w:rsidR="004C0A3E" w:rsidRPr="004C0A3E" w14:paraId="6B6C6CA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02F2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E8D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D951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025D7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0A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2E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A7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2215619.51</w:t>
            </w:r>
          </w:p>
        </w:tc>
      </w:tr>
      <w:tr w:rsidR="004C0A3E" w:rsidRPr="004C0A3E" w14:paraId="01722B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644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9C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8EC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2215622.19</w:t>
            </w:r>
          </w:p>
        </w:tc>
      </w:tr>
      <w:tr w:rsidR="004C0A3E" w:rsidRPr="004C0A3E" w14:paraId="50ACC3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4C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48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81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2215632.69</w:t>
            </w:r>
          </w:p>
        </w:tc>
      </w:tr>
      <w:tr w:rsidR="004C0A3E" w:rsidRPr="004C0A3E" w14:paraId="60710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88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60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97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2215652.44</w:t>
            </w:r>
          </w:p>
        </w:tc>
      </w:tr>
      <w:tr w:rsidR="004C0A3E" w:rsidRPr="004C0A3E" w14:paraId="2208B2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B7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5E9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A4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2215665.67</w:t>
            </w:r>
          </w:p>
        </w:tc>
      </w:tr>
      <w:tr w:rsidR="004C0A3E" w:rsidRPr="004C0A3E" w14:paraId="142D4C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52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11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169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2215674.15</w:t>
            </w:r>
          </w:p>
        </w:tc>
      </w:tr>
      <w:tr w:rsidR="004C0A3E" w:rsidRPr="004C0A3E" w14:paraId="06A780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ED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54B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7A2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2215683.64</w:t>
            </w:r>
          </w:p>
        </w:tc>
      </w:tr>
      <w:tr w:rsidR="004C0A3E" w:rsidRPr="004C0A3E" w14:paraId="1A7DAD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8C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B54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B1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2215692.84</w:t>
            </w:r>
          </w:p>
        </w:tc>
      </w:tr>
      <w:tr w:rsidR="004C0A3E" w:rsidRPr="004C0A3E" w14:paraId="7D0A95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33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E66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DB8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2215699.76</w:t>
            </w:r>
          </w:p>
        </w:tc>
      </w:tr>
      <w:tr w:rsidR="004C0A3E" w:rsidRPr="004C0A3E" w14:paraId="21A287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49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4F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B4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2215702.44</w:t>
            </w:r>
          </w:p>
        </w:tc>
      </w:tr>
      <w:tr w:rsidR="004C0A3E" w:rsidRPr="004C0A3E" w14:paraId="04FBA3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D75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38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603790.74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AA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2215700.71</w:t>
            </w:r>
          </w:p>
        </w:tc>
      </w:tr>
      <w:tr w:rsidR="004C0A3E" w:rsidRPr="004C0A3E" w14:paraId="2C5508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DD3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56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B63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2215697.67</w:t>
            </w:r>
          </w:p>
        </w:tc>
      </w:tr>
      <w:tr w:rsidR="004C0A3E" w:rsidRPr="004C0A3E" w14:paraId="7C04DF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F2C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58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AA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2215693.77</w:t>
            </w:r>
          </w:p>
        </w:tc>
      </w:tr>
      <w:tr w:rsidR="004C0A3E" w:rsidRPr="004C0A3E" w14:paraId="6AC099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CB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DB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991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2215688.04</w:t>
            </w:r>
          </w:p>
        </w:tc>
      </w:tr>
      <w:tr w:rsidR="004C0A3E" w:rsidRPr="004C0A3E" w14:paraId="5F7627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BD1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DB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603775.11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04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2215682.88</w:t>
            </w:r>
          </w:p>
        </w:tc>
      </w:tr>
      <w:tr w:rsidR="004C0A3E" w:rsidRPr="004C0A3E" w14:paraId="62719A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45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45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CE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2215678.44</w:t>
            </w:r>
          </w:p>
        </w:tc>
      </w:tr>
      <w:tr w:rsidR="004C0A3E" w:rsidRPr="004C0A3E" w14:paraId="58137D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0B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1E4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49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2215673.02</w:t>
            </w:r>
          </w:p>
        </w:tc>
      </w:tr>
      <w:tr w:rsidR="004C0A3E" w:rsidRPr="004C0A3E" w14:paraId="33CF78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56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9A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C1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2215668.46</w:t>
            </w:r>
          </w:p>
        </w:tc>
      </w:tr>
      <w:tr w:rsidR="004C0A3E" w:rsidRPr="004C0A3E" w14:paraId="0AC4E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09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9FC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16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2215667.98</w:t>
            </w:r>
          </w:p>
        </w:tc>
      </w:tr>
      <w:tr w:rsidR="004C0A3E" w:rsidRPr="004C0A3E" w14:paraId="5BFC7B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19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61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603809.61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73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2215666.71</w:t>
            </w:r>
          </w:p>
        </w:tc>
      </w:tr>
      <w:tr w:rsidR="004C0A3E" w:rsidRPr="004C0A3E" w14:paraId="168709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89D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FB4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DC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2215662.36</w:t>
            </w:r>
          </w:p>
        </w:tc>
      </w:tr>
      <w:tr w:rsidR="004C0A3E" w:rsidRPr="004C0A3E" w14:paraId="50B1AC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281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54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3F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2215653.36</w:t>
            </w:r>
          </w:p>
        </w:tc>
      </w:tr>
      <w:tr w:rsidR="004C0A3E" w:rsidRPr="004C0A3E" w14:paraId="7EDD14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24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D9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603809.89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71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2215646.20</w:t>
            </w:r>
          </w:p>
        </w:tc>
      </w:tr>
      <w:tr w:rsidR="004C0A3E" w:rsidRPr="004C0A3E" w14:paraId="0BC445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17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70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46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2215641.72</w:t>
            </w:r>
          </w:p>
        </w:tc>
      </w:tr>
      <w:tr w:rsidR="004C0A3E" w:rsidRPr="004C0A3E" w14:paraId="46F60A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AB6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75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E4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2215627.42</w:t>
            </w:r>
          </w:p>
        </w:tc>
      </w:tr>
      <w:tr w:rsidR="004C0A3E" w:rsidRPr="004C0A3E" w14:paraId="527F9E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AA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55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E1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2215622.87</w:t>
            </w:r>
          </w:p>
        </w:tc>
      </w:tr>
      <w:tr w:rsidR="004C0A3E" w:rsidRPr="004C0A3E" w14:paraId="391E8B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C24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09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F2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2215619.71</w:t>
            </w:r>
          </w:p>
        </w:tc>
      </w:tr>
      <w:tr w:rsidR="004C0A3E" w:rsidRPr="004C0A3E" w14:paraId="37FEB7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D8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43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15A2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2215619.51</w:t>
            </w:r>
          </w:p>
        </w:tc>
      </w:tr>
      <w:tr w:rsidR="004C0A3E" w:rsidRPr="004C0A3E" w14:paraId="0CE2283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1A8A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0896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31F3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B3BE8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CF9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BA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4CD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2215636.81</w:t>
            </w:r>
          </w:p>
        </w:tc>
      </w:tr>
      <w:tr w:rsidR="004C0A3E" w:rsidRPr="004C0A3E" w14:paraId="081086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59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6EE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9EC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2215644.25</w:t>
            </w:r>
          </w:p>
        </w:tc>
      </w:tr>
      <w:tr w:rsidR="004C0A3E" w:rsidRPr="004C0A3E" w14:paraId="3093F6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EB0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EDE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603888.76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654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2215654.84</w:t>
            </w:r>
          </w:p>
        </w:tc>
      </w:tr>
      <w:tr w:rsidR="004C0A3E" w:rsidRPr="004C0A3E" w14:paraId="02BB1B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55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0A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CCA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2215658.80</w:t>
            </w:r>
          </w:p>
        </w:tc>
      </w:tr>
      <w:tr w:rsidR="004C0A3E" w:rsidRPr="004C0A3E" w14:paraId="58FE1E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9C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977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94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2215659.04</w:t>
            </w:r>
          </w:p>
        </w:tc>
      </w:tr>
      <w:tr w:rsidR="004C0A3E" w:rsidRPr="004C0A3E" w14:paraId="7F7E7B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00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B8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546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2215647.04</w:t>
            </w:r>
          </w:p>
        </w:tc>
      </w:tr>
      <w:tr w:rsidR="004C0A3E" w:rsidRPr="004C0A3E" w14:paraId="2AF6CD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C8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4A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6A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2215645.15</w:t>
            </w:r>
          </w:p>
        </w:tc>
      </w:tr>
      <w:tr w:rsidR="004C0A3E" w:rsidRPr="004C0A3E" w14:paraId="74956A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11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BD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987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2215645.78</w:t>
            </w:r>
          </w:p>
        </w:tc>
      </w:tr>
      <w:tr w:rsidR="004C0A3E" w:rsidRPr="004C0A3E" w14:paraId="5D64EA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2C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608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603872.23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43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2215653.94</w:t>
            </w:r>
          </w:p>
        </w:tc>
      </w:tr>
      <w:tr w:rsidR="004C0A3E" w:rsidRPr="004C0A3E" w14:paraId="427E3E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58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D3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37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2215667.57</w:t>
            </w:r>
          </w:p>
        </w:tc>
      </w:tr>
      <w:tr w:rsidR="004C0A3E" w:rsidRPr="004C0A3E" w14:paraId="11FC34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CAB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14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80C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2215676.17</w:t>
            </w:r>
          </w:p>
        </w:tc>
      </w:tr>
      <w:tr w:rsidR="004C0A3E" w:rsidRPr="004C0A3E" w14:paraId="54C02A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05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40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20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2215682.27</w:t>
            </w:r>
          </w:p>
        </w:tc>
      </w:tr>
      <w:tr w:rsidR="004C0A3E" w:rsidRPr="004C0A3E" w14:paraId="3DA7BD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136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9A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603872.27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76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2215688.21</w:t>
            </w:r>
          </w:p>
        </w:tc>
      </w:tr>
      <w:tr w:rsidR="004C0A3E" w:rsidRPr="004C0A3E" w14:paraId="471F09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77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76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54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2215694.27</w:t>
            </w:r>
          </w:p>
        </w:tc>
      </w:tr>
      <w:tr w:rsidR="004C0A3E" w:rsidRPr="004C0A3E" w14:paraId="66DC6D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5F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E1C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92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2215702.85</w:t>
            </w:r>
          </w:p>
        </w:tc>
      </w:tr>
      <w:tr w:rsidR="004C0A3E" w:rsidRPr="004C0A3E" w14:paraId="1E4C15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0A0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73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A3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2215715.55</w:t>
            </w:r>
          </w:p>
        </w:tc>
      </w:tr>
      <w:tr w:rsidR="004C0A3E" w:rsidRPr="004C0A3E" w14:paraId="4A8FF9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73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CE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E2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2215719.78</w:t>
            </w:r>
          </w:p>
        </w:tc>
      </w:tr>
      <w:tr w:rsidR="004C0A3E" w:rsidRPr="004C0A3E" w14:paraId="65ED87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F6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B7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C4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2215720.15</w:t>
            </w:r>
          </w:p>
        </w:tc>
      </w:tr>
      <w:tr w:rsidR="004C0A3E" w:rsidRPr="004C0A3E" w14:paraId="03C83D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E73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3B6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20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2215706.61</w:t>
            </w:r>
          </w:p>
        </w:tc>
      </w:tr>
      <w:tr w:rsidR="004C0A3E" w:rsidRPr="004C0A3E" w14:paraId="044877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1E3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59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3D4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2215699.90</w:t>
            </w:r>
          </w:p>
        </w:tc>
      </w:tr>
      <w:tr w:rsidR="004C0A3E" w:rsidRPr="004C0A3E" w14:paraId="0B1EF0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DC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B8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D8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2215693.53</w:t>
            </w:r>
          </w:p>
        </w:tc>
      </w:tr>
      <w:tr w:rsidR="004C0A3E" w:rsidRPr="004C0A3E" w14:paraId="40BF01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B5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9D5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57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2215685.35</w:t>
            </w:r>
          </w:p>
        </w:tc>
      </w:tr>
      <w:tr w:rsidR="004C0A3E" w:rsidRPr="004C0A3E" w14:paraId="219827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E0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F02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EA2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2215680.75</w:t>
            </w:r>
          </w:p>
        </w:tc>
      </w:tr>
      <w:tr w:rsidR="004C0A3E" w:rsidRPr="004C0A3E" w14:paraId="6FB8D4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FA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901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BD0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2215674.15</w:t>
            </w:r>
          </w:p>
        </w:tc>
      </w:tr>
      <w:tr w:rsidR="004C0A3E" w:rsidRPr="004C0A3E" w14:paraId="0D113F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E5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454F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8E9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2215663.59</w:t>
            </w:r>
          </w:p>
        </w:tc>
      </w:tr>
      <w:tr w:rsidR="004C0A3E" w:rsidRPr="004C0A3E" w14:paraId="640D9D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2C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81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A6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2215655.71</w:t>
            </w:r>
          </w:p>
        </w:tc>
      </w:tr>
      <w:tr w:rsidR="004C0A3E" w:rsidRPr="004C0A3E" w14:paraId="550C57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83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3B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401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2215641.94</w:t>
            </w:r>
          </w:p>
        </w:tc>
      </w:tr>
      <w:tr w:rsidR="004C0A3E" w:rsidRPr="004C0A3E" w14:paraId="588820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DF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93A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84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2215637.35</w:t>
            </w:r>
          </w:p>
        </w:tc>
      </w:tr>
      <w:tr w:rsidR="004C0A3E" w:rsidRPr="004C0A3E" w14:paraId="4C17B9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110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D5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5C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2215633.32</w:t>
            </w:r>
          </w:p>
        </w:tc>
      </w:tr>
      <w:tr w:rsidR="004C0A3E" w:rsidRPr="004C0A3E" w14:paraId="23C64C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E2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EC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27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2215631.27</w:t>
            </w:r>
          </w:p>
        </w:tc>
      </w:tr>
      <w:tr w:rsidR="004C0A3E" w:rsidRPr="004C0A3E" w14:paraId="777E54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BF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3B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D7C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2215632.65</w:t>
            </w:r>
          </w:p>
        </w:tc>
      </w:tr>
      <w:tr w:rsidR="004C0A3E" w:rsidRPr="004C0A3E" w14:paraId="65894F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E90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83C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7F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2215636.81</w:t>
            </w:r>
          </w:p>
        </w:tc>
      </w:tr>
      <w:tr w:rsidR="004C0A3E" w:rsidRPr="004C0A3E" w14:paraId="1AD0000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8F89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4D07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ED78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A5F6B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E1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21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60E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2215650.89</w:t>
            </w:r>
          </w:p>
        </w:tc>
      </w:tr>
      <w:tr w:rsidR="004C0A3E" w:rsidRPr="004C0A3E" w14:paraId="7E663B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34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D8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055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2215653.04</w:t>
            </w:r>
          </w:p>
        </w:tc>
      </w:tr>
      <w:tr w:rsidR="004C0A3E" w:rsidRPr="004C0A3E" w14:paraId="75C7BB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5C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54F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B5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2215660.98</w:t>
            </w:r>
          </w:p>
        </w:tc>
      </w:tr>
      <w:tr w:rsidR="004C0A3E" w:rsidRPr="004C0A3E" w14:paraId="56E2FC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F5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33D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603768.96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CBE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2215677.77</w:t>
            </w:r>
          </w:p>
        </w:tc>
      </w:tr>
      <w:tr w:rsidR="004C0A3E" w:rsidRPr="004C0A3E" w14:paraId="3353D3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265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B6E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8EE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2215684.53</w:t>
            </w:r>
          </w:p>
        </w:tc>
      </w:tr>
      <w:tr w:rsidR="004C0A3E" w:rsidRPr="004C0A3E" w14:paraId="6B15A2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E37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8D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163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2215689.90</w:t>
            </w:r>
          </w:p>
        </w:tc>
      </w:tr>
      <w:tr w:rsidR="004C0A3E" w:rsidRPr="004C0A3E" w14:paraId="209D42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B70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2F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603756.32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3A5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2215701.40</w:t>
            </w:r>
          </w:p>
        </w:tc>
      </w:tr>
      <w:tr w:rsidR="004C0A3E" w:rsidRPr="004C0A3E" w14:paraId="3720DC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C2D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5C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AED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2215717.00</w:t>
            </w:r>
          </w:p>
        </w:tc>
      </w:tr>
      <w:tr w:rsidR="004C0A3E" w:rsidRPr="004C0A3E" w14:paraId="6F187C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CF0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58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59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2215725.13</w:t>
            </w:r>
          </w:p>
        </w:tc>
      </w:tr>
      <w:tr w:rsidR="004C0A3E" w:rsidRPr="004C0A3E" w14:paraId="46B12B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8D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01A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32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2215728.53</w:t>
            </w:r>
          </w:p>
        </w:tc>
      </w:tr>
      <w:tr w:rsidR="004C0A3E" w:rsidRPr="004C0A3E" w14:paraId="750D1A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AA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B87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F1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2215729.29</w:t>
            </w:r>
          </w:p>
        </w:tc>
      </w:tr>
      <w:tr w:rsidR="004C0A3E" w:rsidRPr="004C0A3E" w14:paraId="2BDCFE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B5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76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D1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2215727.80</w:t>
            </w:r>
          </w:p>
        </w:tc>
      </w:tr>
      <w:tr w:rsidR="004C0A3E" w:rsidRPr="004C0A3E" w14:paraId="5ED5D4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CF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CD7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B03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2215721.57</w:t>
            </w:r>
          </w:p>
        </w:tc>
      </w:tr>
      <w:tr w:rsidR="004C0A3E" w:rsidRPr="004C0A3E" w14:paraId="03AAF8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19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52E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C6D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2215717.10</w:t>
            </w:r>
          </w:p>
        </w:tc>
      </w:tr>
      <w:tr w:rsidR="004C0A3E" w:rsidRPr="004C0A3E" w14:paraId="695ABE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357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5C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D1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2215711.67</w:t>
            </w:r>
          </w:p>
        </w:tc>
      </w:tr>
      <w:tr w:rsidR="004C0A3E" w:rsidRPr="004C0A3E" w14:paraId="1F66C4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8DB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CB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50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2215705.42</w:t>
            </w:r>
          </w:p>
        </w:tc>
      </w:tr>
      <w:tr w:rsidR="004C0A3E" w:rsidRPr="004C0A3E" w14:paraId="296E80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6D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83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FD2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2215699.82</w:t>
            </w:r>
          </w:p>
        </w:tc>
      </w:tr>
      <w:tr w:rsidR="004C0A3E" w:rsidRPr="004C0A3E" w14:paraId="2B933E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3C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63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49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2215693.59</w:t>
            </w:r>
          </w:p>
        </w:tc>
      </w:tr>
      <w:tr w:rsidR="004C0A3E" w:rsidRPr="004C0A3E" w14:paraId="651CFC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9C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B55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CB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2215683.38</w:t>
            </w:r>
          </w:p>
        </w:tc>
      </w:tr>
      <w:tr w:rsidR="004C0A3E" w:rsidRPr="004C0A3E" w14:paraId="64C65F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5BA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440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BD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2215673.19</w:t>
            </w:r>
          </w:p>
        </w:tc>
      </w:tr>
      <w:tr w:rsidR="004C0A3E" w:rsidRPr="004C0A3E" w14:paraId="0C59D4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CEA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EC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C2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2215666.85</w:t>
            </w:r>
          </w:p>
        </w:tc>
      </w:tr>
      <w:tr w:rsidR="004C0A3E" w:rsidRPr="004C0A3E" w14:paraId="796CA4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BB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54C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F7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2215663.07</w:t>
            </w:r>
          </w:p>
        </w:tc>
      </w:tr>
      <w:tr w:rsidR="004C0A3E" w:rsidRPr="004C0A3E" w14:paraId="19BA9C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50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2B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603751.29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C5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2215655.04</w:t>
            </w:r>
          </w:p>
        </w:tc>
      </w:tr>
      <w:tr w:rsidR="004C0A3E" w:rsidRPr="004C0A3E" w14:paraId="2FA076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8E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31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17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2215651.00</w:t>
            </w:r>
          </w:p>
        </w:tc>
      </w:tr>
      <w:tr w:rsidR="004C0A3E" w:rsidRPr="004C0A3E" w14:paraId="0337C2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69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423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603767.49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4D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2215650.89</w:t>
            </w:r>
          </w:p>
        </w:tc>
      </w:tr>
      <w:tr w:rsidR="004C0A3E" w:rsidRPr="004C0A3E" w14:paraId="1CE3F19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D9C3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DC8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7E97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89758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78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C8F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05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2215702.02</w:t>
            </w:r>
          </w:p>
        </w:tc>
      </w:tr>
      <w:tr w:rsidR="004C0A3E" w:rsidRPr="004C0A3E" w14:paraId="47AE1F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A2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3E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D2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2215711.87</w:t>
            </w:r>
          </w:p>
        </w:tc>
      </w:tr>
      <w:tr w:rsidR="004C0A3E" w:rsidRPr="004C0A3E" w14:paraId="08C36B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8E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6E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38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2215717.69</w:t>
            </w:r>
          </w:p>
        </w:tc>
      </w:tr>
      <w:tr w:rsidR="004C0A3E" w:rsidRPr="004C0A3E" w14:paraId="5722E1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51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9A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1B7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2215725.75</w:t>
            </w:r>
          </w:p>
        </w:tc>
      </w:tr>
      <w:tr w:rsidR="004C0A3E" w:rsidRPr="004C0A3E" w14:paraId="1072EA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FE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7C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E8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2215730.99</w:t>
            </w:r>
          </w:p>
        </w:tc>
      </w:tr>
      <w:tr w:rsidR="004C0A3E" w:rsidRPr="004C0A3E" w14:paraId="565960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09E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21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B9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2215731.87</w:t>
            </w:r>
          </w:p>
        </w:tc>
      </w:tr>
      <w:tr w:rsidR="004C0A3E" w:rsidRPr="004C0A3E" w14:paraId="598EE3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55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85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CB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2215729.02</w:t>
            </w:r>
          </w:p>
        </w:tc>
      </w:tr>
      <w:tr w:rsidR="004C0A3E" w:rsidRPr="004C0A3E" w14:paraId="2AA2CC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3A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E77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898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2215723.70</w:t>
            </w:r>
          </w:p>
        </w:tc>
      </w:tr>
      <w:tr w:rsidR="004C0A3E" w:rsidRPr="004C0A3E" w14:paraId="4051B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39B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FC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C7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2215711.25</w:t>
            </w:r>
          </w:p>
        </w:tc>
      </w:tr>
      <w:tr w:rsidR="004C0A3E" w:rsidRPr="004C0A3E" w14:paraId="38F0D2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EC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19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603884.40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D28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2215701.48</w:t>
            </w:r>
          </w:p>
        </w:tc>
      </w:tr>
      <w:tr w:rsidR="004C0A3E" w:rsidRPr="004C0A3E" w14:paraId="240F77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D6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730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EB6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2215698.36</w:t>
            </w:r>
          </w:p>
        </w:tc>
      </w:tr>
      <w:tr w:rsidR="004C0A3E" w:rsidRPr="004C0A3E" w14:paraId="7B11E4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BA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A2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DD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2215698.67</w:t>
            </w:r>
          </w:p>
        </w:tc>
      </w:tr>
      <w:tr w:rsidR="004C0A3E" w:rsidRPr="004C0A3E" w14:paraId="6210BD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8F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6F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2E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2215702.02</w:t>
            </w:r>
          </w:p>
        </w:tc>
      </w:tr>
      <w:tr w:rsidR="004C0A3E" w:rsidRPr="004C0A3E" w14:paraId="79BC958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8F66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2739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91FF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84D4C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16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F9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603206.50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9D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2215460.40</w:t>
            </w:r>
          </w:p>
        </w:tc>
      </w:tr>
      <w:tr w:rsidR="004C0A3E" w:rsidRPr="004C0A3E" w14:paraId="466EBB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79D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E3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603211.88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E01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2215466.36</w:t>
            </w:r>
          </w:p>
        </w:tc>
      </w:tr>
      <w:tr w:rsidR="004C0A3E" w:rsidRPr="004C0A3E" w14:paraId="6192E9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942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9D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9B7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2215474.08</w:t>
            </w:r>
          </w:p>
        </w:tc>
      </w:tr>
      <w:tr w:rsidR="004C0A3E" w:rsidRPr="004C0A3E" w14:paraId="5234D2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7E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CA2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603215.91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FA0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2215479.76</w:t>
            </w:r>
          </w:p>
        </w:tc>
      </w:tr>
      <w:tr w:rsidR="004C0A3E" w:rsidRPr="004C0A3E" w14:paraId="658720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D8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2F1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60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2215479.99</w:t>
            </w:r>
          </w:p>
        </w:tc>
      </w:tr>
      <w:tr w:rsidR="004C0A3E" w:rsidRPr="004C0A3E" w14:paraId="21A654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55F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DF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603195.85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0F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2215492.91</w:t>
            </w:r>
          </w:p>
        </w:tc>
      </w:tr>
      <w:tr w:rsidR="004C0A3E" w:rsidRPr="004C0A3E" w14:paraId="6C3D33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76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42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D43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2215511.08</w:t>
            </w:r>
          </w:p>
        </w:tc>
      </w:tr>
      <w:tr w:rsidR="004C0A3E" w:rsidRPr="004C0A3E" w14:paraId="5F1D46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0A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D57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603194.59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009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2215532.59</w:t>
            </w:r>
          </w:p>
        </w:tc>
      </w:tr>
      <w:tr w:rsidR="004C0A3E" w:rsidRPr="004C0A3E" w14:paraId="5E3542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05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0C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506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2215553.51</w:t>
            </w:r>
          </w:p>
        </w:tc>
      </w:tr>
      <w:tr w:rsidR="004C0A3E" w:rsidRPr="004C0A3E" w14:paraId="2DF94D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79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A7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603232.92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89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2215564.88</w:t>
            </w:r>
          </w:p>
        </w:tc>
      </w:tr>
      <w:tr w:rsidR="004C0A3E" w:rsidRPr="004C0A3E" w14:paraId="6D7109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FE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A8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603246.39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510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2215581.15</w:t>
            </w:r>
          </w:p>
        </w:tc>
      </w:tr>
      <w:tr w:rsidR="004C0A3E" w:rsidRPr="004C0A3E" w14:paraId="7E446F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0B9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8F6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603249.38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4E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2215593.31</w:t>
            </w:r>
          </w:p>
        </w:tc>
      </w:tr>
      <w:tr w:rsidR="004C0A3E" w:rsidRPr="004C0A3E" w14:paraId="75461F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A7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73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603243.77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F88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2215602.49</w:t>
            </w:r>
          </w:p>
        </w:tc>
      </w:tr>
      <w:tr w:rsidR="004C0A3E" w:rsidRPr="004C0A3E" w14:paraId="256C6A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6E3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86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603236.38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DD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2215607.46</w:t>
            </w:r>
          </w:p>
        </w:tc>
      </w:tr>
      <w:tr w:rsidR="004C0A3E" w:rsidRPr="004C0A3E" w14:paraId="3AAF4C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CA1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FA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603234.55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E41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2215619.04</w:t>
            </w:r>
          </w:p>
        </w:tc>
      </w:tr>
      <w:tr w:rsidR="004C0A3E" w:rsidRPr="004C0A3E" w14:paraId="621BC4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24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DF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603237.60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4A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2215632.64</w:t>
            </w:r>
          </w:p>
        </w:tc>
      </w:tr>
      <w:tr w:rsidR="004C0A3E" w:rsidRPr="004C0A3E" w14:paraId="2D1C24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7C1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B3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603244.80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5E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2215643.40</w:t>
            </w:r>
          </w:p>
        </w:tc>
      </w:tr>
      <w:tr w:rsidR="004C0A3E" w:rsidRPr="004C0A3E" w14:paraId="4D3E04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FE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10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603255.65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03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2215646.94</w:t>
            </w:r>
          </w:p>
        </w:tc>
      </w:tr>
      <w:tr w:rsidR="004C0A3E" w:rsidRPr="004C0A3E" w14:paraId="698DC8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8A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60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24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2215649.96</w:t>
            </w:r>
          </w:p>
        </w:tc>
      </w:tr>
      <w:tr w:rsidR="004C0A3E" w:rsidRPr="004C0A3E" w14:paraId="53CDE5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DD5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75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603265.24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D96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2215657.09</w:t>
            </w:r>
          </w:p>
        </w:tc>
      </w:tr>
      <w:tr w:rsidR="004C0A3E" w:rsidRPr="004C0A3E" w14:paraId="60384A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2C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D1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A95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2215664.07</w:t>
            </w:r>
          </w:p>
        </w:tc>
      </w:tr>
      <w:tr w:rsidR="004C0A3E" w:rsidRPr="004C0A3E" w14:paraId="76C266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15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97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26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2215677.96</w:t>
            </w:r>
          </w:p>
        </w:tc>
      </w:tr>
      <w:tr w:rsidR="004C0A3E" w:rsidRPr="004C0A3E" w14:paraId="1EFAF4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ED9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06A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8E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2215684.13</w:t>
            </w:r>
          </w:p>
        </w:tc>
      </w:tr>
      <w:tr w:rsidR="004C0A3E" w:rsidRPr="004C0A3E" w14:paraId="7B464B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B5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D7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1E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2215697.17</w:t>
            </w:r>
          </w:p>
        </w:tc>
      </w:tr>
      <w:tr w:rsidR="004C0A3E" w:rsidRPr="004C0A3E" w14:paraId="53A79B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42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88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47A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2215713.05</w:t>
            </w:r>
          </w:p>
        </w:tc>
      </w:tr>
      <w:tr w:rsidR="004C0A3E" w:rsidRPr="004C0A3E" w14:paraId="5C176D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36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83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603259.27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F34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2215724.03</w:t>
            </w:r>
          </w:p>
        </w:tc>
      </w:tr>
      <w:tr w:rsidR="004C0A3E" w:rsidRPr="004C0A3E" w14:paraId="7B3EA1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A4F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97F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603251.32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CB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2215732.96</w:t>
            </w:r>
          </w:p>
        </w:tc>
      </w:tr>
      <w:tr w:rsidR="004C0A3E" w:rsidRPr="004C0A3E" w14:paraId="62DABE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20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9A4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603237.98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CD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2215735.53</w:t>
            </w:r>
          </w:p>
        </w:tc>
      </w:tr>
      <w:tr w:rsidR="004C0A3E" w:rsidRPr="004C0A3E" w14:paraId="3D7497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454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72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603223.84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24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2215733.29</w:t>
            </w:r>
          </w:p>
        </w:tc>
      </w:tr>
      <w:tr w:rsidR="004C0A3E" w:rsidRPr="004C0A3E" w14:paraId="6CBD3C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0D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A4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603206.62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C5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2215729.96</w:t>
            </w:r>
          </w:p>
        </w:tc>
      </w:tr>
      <w:tr w:rsidR="004C0A3E" w:rsidRPr="004C0A3E" w14:paraId="209911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B1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A00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603199.68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B7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2215728.63</w:t>
            </w:r>
          </w:p>
        </w:tc>
      </w:tr>
      <w:tr w:rsidR="004C0A3E" w:rsidRPr="004C0A3E" w14:paraId="469D1C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3A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DE4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38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2215731.58</w:t>
            </w:r>
          </w:p>
        </w:tc>
      </w:tr>
      <w:tr w:rsidR="004C0A3E" w:rsidRPr="004C0A3E" w14:paraId="0F8C60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B06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64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603178.50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F5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2215735.98</w:t>
            </w:r>
          </w:p>
        </w:tc>
      </w:tr>
      <w:tr w:rsidR="004C0A3E" w:rsidRPr="004C0A3E" w14:paraId="1D54C3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15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07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603166.40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DB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2215737.98</w:t>
            </w:r>
          </w:p>
        </w:tc>
      </w:tr>
      <w:tr w:rsidR="004C0A3E" w:rsidRPr="004C0A3E" w14:paraId="0299AA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FD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107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603156.24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89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2215737.67</w:t>
            </w:r>
          </w:p>
        </w:tc>
      </w:tr>
      <w:tr w:rsidR="004C0A3E" w:rsidRPr="004C0A3E" w14:paraId="732A96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66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2D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BF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2215735.46</w:t>
            </w:r>
          </w:p>
        </w:tc>
      </w:tr>
      <w:tr w:rsidR="004C0A3E" w:rsidRPr="004C0A3E" w14:paraId="5DEE66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9D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B6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19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2215728.34</w:t>
            </w:r>
          </w:p>
        </w:tc>
      </w:tr>
      <w:tr w:rsidR="004C0A3E" w:rsidRPr="004C0A3E" w14:paraId="1A7BDD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A8E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72C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11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2215704.81</w:t>
            </w:r>
          </w:p>
        </w:tc>
      </w:tr>
      <w:tr w:rsidR="004C0A3E" w:rsidRPr="004C0A3E" w14:paraId="5C63A0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D5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A3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603144.78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ACC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2215687.37</w:t>
            </w:r>
          </w:p>
        </w:tc>
      </w:tr>
      <w:tr w:rsidR="004C0A3E" w:rsidRPr="004C0A3E" w14:paraId="643E8B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FE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10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EF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2215665.30</w:t>
            </w:r>
          </w:p>
        </w:tc>
      </w:tr>
      <w:tr w:rsidR="004C0A3E" w:rsidRPr="004C0A3E" w14:paraId="2B9F00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85A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38A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43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2215656.70</w:t>
            </w:r>
          </w:p>
        </w:tc>
      </w:tr>
      <w:tr w:rsidR="004C0A3E" w:rsidRPr="004C0A3E" w14:paraId="5422BC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50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05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D6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2215649.38</w:t>
            </w:r>
          </w:p>
        </w:tc>
      </w:tr>
      <w:tr w:rsidR="004C0A3E" w:rsidRPr="004C0A3E" w14:paraId="47092B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465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99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603104.00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CA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2215642.88</w:t>
            </w:r>
          </w:p>
        </w:tc>
      </w:tr>
      <w:tr w:rsidR="004C0A3E" w:rsidRPr="004C0A3E" w14:paraId="106CF5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50F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4A8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603073.74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AF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2215646.79</w:t>
            </w:r>
          </w:p>
        </w:tc>
      </w:tr>
      <w:tr w:rsidR="004C0A3E" w:rsidRPr="004C0A3E" w14:paraId="516A76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D3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20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603042.01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312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2215654.12</w:t>
            </w:r>
          </w:p>
        </w:tc>
      </w:tr>
      <w:tr w:rsidR="004C0A3E" w:rsidRPr="004C0A3E" w14:paraId="10E445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03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50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602992.74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806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2215652.05</w:t>
            </w:r>
          </w:p>
        </w:tc>
      </w:tr>
      <w:tr w:rsidR="004C0A3E" w:rsidRPr="004C0A3E" w14:paraId="0C8F1B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4D0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22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8E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2215640.02</w:t>
            </w:r>
          </w:p>
        </w:tc>
      </w:tr>
      <w:tr w:rsidR="004C0A3E" w:rsidRPr="004C0A3E" w14:paraId="526889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FD0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F48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602951.23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D2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2215605.47</w:t>
            </w:r>
          </w:p>
        </w:tc>
      </w:tr>
      <w:tr w:rsidR="004C0A3E" w:rsidRPr="004C0A3E" w14:paraId="0BB649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F2E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2E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602952.95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BC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2215578.04</w:t>
            </w:r>
          </w:p>
        </w:tc>
      </w:tr>
      <w:tr w:rsidR="004C0A3E" w:rsidRPr="004C0A3E" w14:paraId="4B6E4D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4CA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9EC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37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2215564.71</w:t>
            </w:r>
          </w:p>
        </w:tc>
      </w:tr>
      <w:tr w:rsidR="004C0A3E" w:rsidRPr="004C0A3E" w14:paraId="7A91BF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F9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72C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266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2215541.43</w:t>
            </w:r>
          </w:p>
        </w:tc>
      </w:tr>
      <w:tr w:rsidR="004C0A3E" w:rsidRPr="004C0A3E" w14:paraId="0FD2EB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6A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00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602979.09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68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2215525.95</w:t>
            </w:r>
          </w:p>
        </w:tc>
      </w:tr>
      <w:tr w:rsidR="004C0A3E" w:rsidRPr="004C0A3E" w14:paraId="17B09A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BC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93E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602995.03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C92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2215515.65</w:t>
            </w:r>
          </w:p>
        </w:tc>
      </w:tr>
      <w:tr w:rsidR="004C0A3E" w:rsidRPr="004C0A3E" w14:paraId="42B718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5A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323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603012.89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DF1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2215503.38</w:t>
            </w:r>
          </w:p>
        </w:tc>
      </w:tr>
      <w:tr w:rsidR="004C0A3E" w:rsidRPr="004C0A3E" w14:paraId="230BF8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51C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19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603034.12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C3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2215491.79</w:t>
            </w:r>
          </w:p>
        </w:tc>
      </w:tr>
      <w:tr w:rsidR="004C0A3E" w:rsidRPr="004C0A3E" w14:paraId="603124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E2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A0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603057.28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A2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2215478.96</w:t>
            </w:r>
          </w:p>
        </w:tc>
      </w:tr>
      <w:tr w:rsidR="004C0A3E" w:rsidRPr="004C0A3E" w14:paraId="7E51A1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5E7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5B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603066.04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6F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2215472.88</w:t>
            </w:r>
          </w:p>
        </w:tc>
      </w:tr>
      <w:tr w:rsidR="004C0A3E" w:rsidRPr="004C0A3E" w14:paraId="1447D3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CD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67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603075.27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FC8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2215465.74</w:t>
            </w:r>
          </w:p>
        </w:tc>
      </w:tr>
      <w:tr w:rsidR="004C0A3E" w:rsidRPr="004C0A3E" w14:paraId="2B3351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29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9E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603082.18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E0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2215455.40</w:t>
            </w:r>
          </w:p>
        </w:tc>
      </w:tr>
      <w:tr w:rsidR="004C0A3E" w:rsidRPr="004C0A3E" w14:paraId="6488FC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23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978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603086.89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18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2215447.71</w:t>
            </w:r>
          </w:p>
        </w:tc>
      </w:tr>
      <w:tr w:rsidR="004C0A3E" w:rsidRPr="004C0A3E" w14:paraId="1D33D1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DB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90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603088.79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CD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2215442.58</w:t>
            </w:r>
          </w:p>
        </w:tc>
      </w:tr>
      <w:tr w:rsidR="004C0A3E" w:rsidRPr="004C0A3E" w14:paraId="44F68D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B5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A6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603091.74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51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2215439.29</w:t>
            </w:r>
          </w:p>
        </w:tc>
      </w:tr>
      <w:tr w:rsidR="004C0A3E" w:rsidRPr="004C0A3E" w14:paraId="1906FD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D0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85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603094.13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BD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2215437.93</w:t>
            </w:r>
          </w:p>
        </w:tc>
      </w:tr>
      <w:tr w:rsidR="004C0A3E" w:rsidRPr="004C0A3E" w14:paraId="0137CA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90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A92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603096.34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598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2215437.15</w:t>
            </w:r>
          </w:p>
        </w:tc>
      </w:tr>
      <w:tr w:rsidR="004C0A3E" w:rsidRPr="004C0A3E" w14:paraId="1F3EC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CC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FE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603104.79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5D6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2215432.26</w:t>
            </w:r>
          </w:p>
        </w:tc>
      </w:tr>
      <w:tr w:rsidR="004C0A3E" w:rsidRPr="004C0A3E" w14:paraId="42C874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4A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6CB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603109.11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4C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2215428.88</w:t>
            </w:r>
          </w:p>
        </w:tc>
      </w:tr>
      <w:tr w:rsidR="004C0A3E" w:rsidRPr="004C0A3E" w14:paraId="6901F3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27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C3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603116.06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9BA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2215424.74</w:t>
            </w:r>
          </w:p>
        </w:tc>
      </w:tr>
      <w:tr w:rsidR="004C0A3E" w:rsidRPr="004C0A3E" w14:paraId="3DF036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A3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7F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603123.32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71C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2215421.14</w:t>
            </w:r>
          </w:p>
        </w:tc>
      </w:tr>
      <w:tr w:rsidR="004C0A3E" w:rsidRPr="004C0A3E" w14:paraId="1E4AD4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26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8AA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3EA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2215411.15</w:t>
            </w:r>
          </w:p>
        </w:tc>
      </w:tr>
      <w:tr w:rsidR="004C0A3E" w:rsidRPr="004C0A3E" w14:paraId="25FD84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DA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50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603155.57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77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2215409.03</w:t>
            </w:r>
          </w:p>
        </w:tc>
      </w:tr>
      <w:tr w:rsidR="004C0A3E" w:rsidRPr="004C0A3E" w14:paraId="195EA5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1AF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7F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603165.97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6D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2215411.15</w:t>
            </w:r>
          </w:p>
        </w:tc>
      </w:tr>
      <w:tr w:rsidR="004C0A3E" w:rsidRPr="004C0A3E" w14:paraId="588D6C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0A1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30C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603177.76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C4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2215421.23</w:t>
            </w:r>
          </w:p>
        </w:tc>
      </w:tr>
      <w:tr w:rsidR="004C0A3E" w:rsidRPr="004C0A3E" w14:paraId="43A7B4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7A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21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603199.26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F6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2215450.40</w:t>
            </w:r>
          </w:p>
        </w:tc>
      </w:tr>
      <w:tr w:rsidR="004C0A3E" w:rsidRPr="004C0A3E" w14:paraId="0624EE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F15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5AE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603206.50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6E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2215460.40</w:t>
            </w:r>
          </w:p>
        </w:tc>
      </w:tr>
      <w:tr w:rsidR="004C0A3E" w:rsidRPr="004C0A3E" w14:paraId="6393389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4322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45E5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4274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4B070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FC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D2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604522.02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BB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2215598.60</w:t>
            </w:r>
          </w:p>
        </w:tc>
      </w:tr>
      <w:tr w:rsidR="004C0A3E" w:rsidRPr="004C0A3E" w14:paraId="1C0646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15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DF9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604522.48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C2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2215658.02</w:t>
            </w:r>
          </w:p>
        </w:tc>
      </w:tr>
      <w:tr w:rsidR="004C0A3E" w:rsidRPr="004C0A3E" w14:paraId="39EADD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39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11F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604580.41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F62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2215688.59</w:t>
            </w:r>
          </w:p>
        </w:tc>
      </w:tr>
      <w:tr w:rsidR="004C0A3E" w:rsidRPr="004C0A3E" w14:paraId="0FA5E9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F5D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C2F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604555.44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13A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2215775.13</w:t>
            </w:r>
          </w:p>
        </w:tc>
      </w:tr>
      <w:tr w:rsidR="004C0A3E" w:rsidRPr="004C0A3E" w14:paraId="769D84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4D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80C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604543.02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89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2215778.93</w:t>
            </w:r>
          </w:p>
        </w:tc>
      </w:tr>
      <w:tr w:rsidR="004C0A3E" w:rsidRPr="004C0A3E" w14:paraId="6D1E35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C9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AC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604534.44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80F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2215781.56</w:t>
            </w:r>
          </w:p>
        </w:tc>
      </w:tr>
      <w:tr w:rsidR="004C0A3E" w:rsidRPr="004C0A3E" w14:paraId="1624C3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48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96E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604529.31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15B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2215764.70</w:t>
            </w:r>
          </w:p>
        </w:tc>
      </w:tr>
      <w:tr w:rsidR="004C0A3E" w:rsidRPr="004C0A3E" w14:paraId="382A44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5C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1C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604520.51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10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2215775.79</w:t>
            </w:r>
          </w:p>
        </w:tc>
      </w:tr>
      <w:tr w:rsidR="004C0A3E" w:rsidRPr="004C0A3E" w14:paraId="3F434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409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3A5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620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2215702.43</w:t>
            </w:r>
          </w:p>
        </w:tc>
      </w:tr>
      <w:tr w:rsidR="004C0A3E" w:rsidRPr="004C0A3E" w14:paraId="2AB0DA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04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BD4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604449.94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01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2215690.84</w:t>
            </w:r>
          </w:p>
        </w:tc>
      </w:tr>
      <w:tr w:rsidR="004C0A3E" w:rsidRPr="004C0A3E" w14:paraId="50A49B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A7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405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604463.32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2A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2215677.93</w:t>
            </w:r>
          </w:p>
        </w:tc>
      </w:tr>
      <w:tr w:rsidR="004C0A3E" w:rsidRPr="004C0A3E" w14:paraId="696E5C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47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98D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604464.87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E1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2215676.42</w:t>
            </w:r>
          </w:p>
        </w:tc>
      </w:tr>
      <w:tr w:rsidR="004C0A3E" w:rsidRPr="004C0A3E" w14:paraId="3EFEF4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34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70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604483.34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87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2215691.21</w:t>
            </w:r>
          </w:p>
        </w:tc>
      </w:tr>
      <w:tr w:rsidR="004C0A3E" w:rsidRPr="004C0A3E" w14:paraId="38041F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1CC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D41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604505.28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3E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2215666.79</w:t>
            </w:r>
          </w:p>
        </w:tc>
      </w:tr>
      <w:tr w:rsidR="004C0A3E" w:rsidRPr="004C0A3E" w14:paraId="48B9A6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E3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140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604473.91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A7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2215639.63</w:t>
            </w:r>
          </w:p>
        </w:tc>
      </w:tr>
      <w:tr w:rsidR="004C0A3E" w:rsidRPr="004C0A3E" w14:paraId="4B6FC7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AB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A42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23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2215605.65</w:t>
            </w:r>
          </w:p>
        </w:tc>
      </w:tr>
      <w:tr w:rsidR="004C0A3E" w:rsidRPr="004C0A3E" w14:paraId="4F46B2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B1D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DA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604503.80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44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2215593.36</w:t>
            </w:r>
          </w:p>
        </w:tc>
      </w:tr>
      <w:tr w:rsidR="004C0A3E" w:rsidRPr="004C0A3E" w14:paraId="1091AF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E9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1E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604522.02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6C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2215598.60</w:t>
            </w:r>
          </w:p>
        </w:tc>
      </w:tr>
      <w:tr w:rsidR="004C0A3E" w:rsidRPr="004C0A3E" w14:paraId="6473DF1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F737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E840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C304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5E89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16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A1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32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2215761.76</w:t>
            </w:r>
          </w:p>
        </w:tc>
      </w:tr>
      <w:tr w:rsidR="004C0A3E" w:rsidRPr="004C0A3E" w14:paraId="59097F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92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96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080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2215776.57</w:t>
            </w:r>
          </w:p>
        </w:tc>
      </w:tr>
      <w:tr w:rsidR="004C0A3E" w:rsidRPr="004C0A3E" w14:paraId="28A4D5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A3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77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99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2215793.64</w:t>
            </w:r>
          </w:p>
        </w:tc>
      </w:tr>
      <w:tr w:rsidR="004C0A3E" w:rsidRPr="004C0A3E" w14:paraId="1D6F43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C04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CF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B3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2215806.75</w:t>
            </w:r>
          </w:p>
        </w:tc>
      </w:tr>
      <w:tr w:rsidR="004C0A3E" w:rsidRPr="004C0A3E" w14:paraId="5698CD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24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297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EB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2215812.94</w:t>
            </w:r>
          </w:p>
        </w:tc>
      </w:tr>
      <w:tr w:rsidR="004C0A3E" w:rsidRPr="004C0A3E" w14:paraId="7E006A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E2C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6B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603718.55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07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2215819.23</w:t>
            </w:r>
          </w:p>
        </w:tc>
      </w:tr>
      <w:tr w:rsidR="004C0A3E" w:rsidRPr="004C0A3E" w14:paraId="5F17B1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88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F2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603708.92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F6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2215827.03</w:t>
            </w:r>
          </w:p>
        </w:tc>
      </w:tr>
      <w:tr w:rsidR="004C0A3E" w:rsidRPr="004C0A3E" w14:paraId="40B064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1A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D6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603699.99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70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2215832.19</w:t>
            </w:r>
          </w:p>
        </w:tc>
      </w:tr>
      <w:tr w:rsidR="004C0A3E" w:rsidRPr="004C0A3E" w14:paraId="66F3B3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701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CA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7FE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2215838.85</w:t>
            </w:r>
          </w:p>
        </w:tc>
      </w:tr>
      <w:tr w:rsidR="004C0A3E" w:rsidRPr="004C0A3E" w14:paraId="049453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1B4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B5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7F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2215840.66</w:t>
            </w:r>
          </w:p>
        </w:tc>
      </w:tr>
      <w:tr w:rsidR="004C0A3E" w:rsidRPr="004C0A3E" w14:paraId="5ECFFA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4F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EA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F3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2215839.60</w:t>
            </w:r>
          </w:p>
        </w:tc>
      </w:tr>
      <w:tr w:rsidR="004C0A3E" w:rsidRPr="004C0A3E" w14:paraId="5F6F39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7DF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679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603653.85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63E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2215838.96</w:t>
            </w:r>
          </w:p>
        </w:tc>
      </w:tr>
      <w:tr w:rsidR="004C0A3E" w:rsidRPr="004C0A3E" w14:paraId="153B75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E6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BF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709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2215838.75</w:t>
            </w:r>
          </w:p>
        </w:tc>
      </w:tr>
      <w:tr w:rsidR="004C0A3E" w:rsidRPr="004C0A3E" w14:paraId="24EE8D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CB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16B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F5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2215837.02</w:t>
            </w:r>
          </w:p>
        </w:tc>
      </w:tr>
      <w:tr w:rsidR="004C0A3E" w:rsidRPr="004C0A3E" w14:paraId="566691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16C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9C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D54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2215834.90</w:t>
            </w:r>
          </w:p>
        </w:tc>
      </w:tr>
      <w:tr w:rsidR="004C0A3E" w:rsidRPr="004C0A3E" w14:paraId="7ADEAD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BD7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250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76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2215832.95</w:t>
            </w:r>
          </w:p>
        </w:tc>
      </w:tr>
      <w:tr w:rsidR="004C0A3E" w:rsidRPr="004C0A3E" w14:paraId="093BE0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2D4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1A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603654.22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7C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2215831.57</w:t>
            </w:r>
          </w:p>
        </w:tc>
      </w:tr>
      <w:tr w:rsidR="004C0A3E" w:rsidRPr="004C0A3E" w14:paraId="3DF460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08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74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6E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2215830.73</w:t>
            </w:r>
          </w:p>
        </w:tc>
      </w:tr>
      <w:tr w:rsidR="004C0A3E" w:rsidRPr="004C0A3E" w14:paraId="33A32B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C9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23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451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2215829.53</w:t>
            </w:r>
          </w:p>
        </w:tc>
      </w:tr>
      <w:tr w:rsidR="004C0A3E" w:rsidRPr="004C0A3E" w14:paraId="21EDC4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0C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1E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E9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2215827.19</w:t>
            </w:r>
          </w:p>
        </w:tc>
      </w:tr>
      <w:tr w:rsidR="004C0A3E" w:rsidRPr="004C0A3E" w14:paraId="456461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C7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951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72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2215822.35</w:t>
            </w:r>
          </w:p>
        </w:tc>
      </w:tr>
      <w:tr w:rsidR="004C0A3E" w:rsidRPr="004C0A3E" w14:paraId="09A3F5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C0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08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D5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2215816.44</w:t>
            </w:r>
          </w:p>
        </w:tc>
      </w:tr>
      <w:tr w:rsidR="004C0A3E" w:rsidRPr="004C0A3E" w14:paraId="775C7E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DD7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07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F40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2215812.76</w:t>
            </w:r>
          </w:p>
        </w:tc>
      </w:tr>
      <w:tr w:rsidR="004C0A3E" w:rsidRPr="004C0A3E" w14:paraId="64B20F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D33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B9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48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2215805.08</w:t>
            </w:r>
          </w:p>
        </w:tc>
      </w:tr>
      <w:tr w:rsidR="004C0A3E" w:rsidRPr="004C0A3E" w14:paraId="619102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A0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DD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F48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2215796.94</w:t>
            </w:r>
          </w:p>
        </w:tc>
      </w:tr>
      <w:tr w:rsidR="004C0A3E" w:rsidRPr="004C0A3E" w14:paraId="04BA4C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66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6DE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603701.69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86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2215784.99</w:t>
            </w:r>
          </w:p>
        </w:tc>
      </w:tr>
      <w:tr w:rsidR="004C0A3E" w:rsidRPr="004C0A3E" w14:paraId="11D5A4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CE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1A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603707.14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AF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2215775.54</w:t>
            </w:r>
          </w:p>
        </w:tc>
      </w:tr>
      <w:tr w:rsidR="004C0A3E" w:rsidRPr="004C0A3E" w14:paraId="37AC5C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7A6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88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603714.01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63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2215765.71</w:t>
            </w:r>
          </w:p>
        </w:tc>
      </w:tr>
      <w:tr w:rsidR="004C0A3E" w:rsidRPr="004C0A3E" w14:paraId="7C9418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3E6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20B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603717.64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EC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2215761.40</w:t>
            </w:r>
          </w:p>
        </w:tc>
      </w:tr>
      <w:tr w:rsidR="004C0A3E" w:rsidRPr="004C0A3E" w14:paraId="1196B1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00E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C2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74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2215760.26</w:t>
            </w:r>
          </w:p>
        </w:tc>
      </w:tr>
      <w:tr w:rsidR="004C0A3E" w:rsidRPr="004C0A3E" w14:paraId="2EAA6F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A20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87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71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2215761.76</w:t>
            </w:r>
          </w:p>
        </w:tc>
      </w:tr>
      <w:tr w:rsidR="004C0A3E" w:rsidRPr="004C0A3E" w14:paraId="4465FB2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9D8B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CAE3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5435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0B0AC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12C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37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C3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2215591.78</w:t>
            </w:r>
          </w:p>
        </w:tc>
      </w:tr>
      <w:tr w:rsidR="004C0A3E" w:rsidRPr="004C0A3E" w14:paraId="41B4B2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2F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6E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48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2215594.37</w:t>
            </w:r>
          </w:p>
        </w:tc>
      </w:tr>
      <w:tr w:rsidR="004C0A3E" w:rsidRPr="004C0A3E" w14:paraId="7411AF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6F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397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A9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2215599.74</w:t>
            </w:r>
          </w:p>
        </w:tc>
      </w:tr>
      <w:tr w:rsidR="004C0A3E" w:rsidRPr="004C0A3E" w14:paraId="6CD3E7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9C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068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76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2215608.25</w:t>
            </w:r>
          </w:p>
        </w:tc>
      </w:tr>
      <w:tr w:rsidR="004C0A3E" w:rsidRPr="004C0A3E" w14:paraId="2061A2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5C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F9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D8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2215611.99</w:t>
            </w:r>
          </w:p>
        </w:tc>
      </w:tr>
      <w:tr w:rsidR="004C0A3E" w:rsidRPr="004C0A3E" w14:paraId="370CF4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40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83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70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2215613.95</w:t>
            </w:r>
          </w:p>
        </w:tc>
      </w:tr>
      <w:tr w:rsidR="004C0A3E" w:rsidRPr="004C0A3E" w14:paraId="3C6C8C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67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18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F9B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2215617.86</w:t>
            </w:r>
          </w:p>
        </w:tc>
      </w:tr>
      <w:tr w:rsidR="004C0A3E" w:rsidRPr="004C0A3E" w14:paraId="253FE1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05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40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604195.09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5C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2215622.87</w:t>
            </w:r>
          </w:p>
        </w:tc>
      </w:tr>
      <w:tr w:rsidR="004C0A3E" w:rsidRPr="004C0A3E" w14:paraId="647C8F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E8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46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77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2215627.74</w:t>
            </w:r>
          </w:p>
        </w:tc>
      </w:tr>
      <w:tr w:rsidR="004C0A3E" w:rsidRPr="004C0A3E" w14:paraId="117E56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261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28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604195.26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0C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2215633.78</w:t>
            </w:r>
          </w:p>
        </w:tc>
      </w:tr>
      <w:tr w:rsidR="004C0A3E" w:rsidRPr="004C0A3E" w14:paraId="77C13D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80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B53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994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2215622.26</w:t>
            </w:r>
          </w:p>
        </w:tc>
      </w:tr>
      <w:tr w:rsidR="004C0A3E" w:rsidRPr="004C0A3E" w14:paraId="7FCBBE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12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72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604084.25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AD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2215581.15</w:t>
            </w:r>
          </w:p>
        </w:tc>
      </w:tr>
      <w:tr w:rsidR="004C0A3E" w:rsidRPr="004C0A3E" w14:paraId="45A2D4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A94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813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604020.20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49A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2215593.80</w:t>
            </w:r>
          </w:p>
        </w:tc>
      </w:tr>
      <w:tr w:rsidR="004C0A3E" w:rsidRPr="004C0A3E" w14:paraId="6602BC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117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0AD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604012.30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D1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2215599.33</w:t>
            </w:r>
          </w:p>
        </w:tc>
      </w:tr>
      <w:tr w:rsidR="004C0A3E" w:rsidRPr="004C0A3E" w14:paraId="6D7965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16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F0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051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2215621.47</w:t>
            </w:r>
          </w:p>
        </w:tc>
      </w:tr>
      <w:tr w:rsidR="004C0A3E" w:rsidRPr="004C0A3E" w14:paraId="207EAC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43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755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A1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2215636.49</w:t>
            </w:r>
          </w:p>
        </w:tc>
      </w:tr>
      <w:tr w:rsidR="004C0A3E" w:rsidRPr="004C0A3E" w14:paraId="27C34C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9D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B8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D64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2215658.24</w:t>
            </w:r>
          </w:p>
        </w:tc>
      </w:tr>
      <w:tr w:rsidR="004C0A3E" w:rsidRPr="004C0A3E" w14:paraId="17D90D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67D5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F4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36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2215693.03</w:t>
            </w:r>
          </w:p>
        </w:tc>
      </w:tr>
      <w:tr w:rsidR="004C0A3E" w:rsidRPr="004C0A3E" w14:paraId="1FA5AE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46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E7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603948.65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C3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2215720.70</w:t>
            </w:r>
          </w:p>
        </w:tc>
      </w:tr>
      <w:tr w:rsidR="004C0A3E" w:rsidRPr="004C0A3E" w14:paraId="07ACA3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F4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AA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B88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2215742.64</w:t>
            </w:r>
          </w:p>
        </w:tc>
      </w:tr>
      <w:tr w:rsidR="004C0A3E" w:rsidRPr="004C0A3E" w14:paraId="70DBCA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37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E4F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603963.64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A68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2215763.05</w:t>
            </w:r>
          </w:p>
        </w:tc>
      </w:tr>
      <w:tr w:rsidR="004C0A3E" w:rsidRPr="004C0A3E" w14:paraId="367282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30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FB6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79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2215787.49</w:t>
            </w:r>
          </w:p>
        </w:tc>
      </w:tr>
      <w:tr w:rsidR="004C0A3E" w:rsidRPr="004C0A3E" w14:paraId="61132D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E25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13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604011.11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6F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2215764.19</w:t>
            </w:r>
          </w:p>
        </w:tc>
      </w:tr>
      <w:tr w:rsidR="004C0A3E" w:rsidRPr="004C0A3E" w14:paraId="57F7D2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E4D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190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604057.37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40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2215790.68</w:t>
            </w:r>
          </w:p>
        </w:tc>
      </w:tr>
      <w:tr w:rsidR="004C0A3E" w:rsidRPr="004C0A3E" w14:paraId="69B3D4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77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7D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604015.04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122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2215851.60</w:t>
            </w:r>
          </w:p>
        </w:tc>
      </w:tr>
      <w:tr w:rsidR="004C0A3E" w:rsidRPr="004C0A3E" w14:paraId="1AB0D6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6E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361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ECD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2215893.92</w:t>
            </w:r>
          </w:p>
        </w:tc>
      </w:tr>
      <w:tr w:rsidR="004C0A3E" w:rsidRPr="004C0A3E" w14:paraId="5ADBCC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0B3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46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1C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2215892.67</w:t>
            </w:r>
          </w:p>
        </w:tc>
      </w:tr>
      <w:tr w:rsidR="004C0A3E" w:rsidRPr="004C0A3E" w14:paraId="3A2EAF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B7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96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46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2215893.16</w:t>
            </w:r>
          </w:p>
        </w:tc>
      </w:tr>
      <w:tr w:rsidR="004C0A3E" w:rsidRPr="004C0A3E" w14:paraId="73B8CB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1B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5E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705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2215893.53</w:t>
            </w:r>
          </w:p>
        </w:tc>
      </w:tr>
      <w:tr w:rsidR="004C0A3E" w:rsidRPr="004C0A3E" w14:paraId="46D8B2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3F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4C3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C3E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2215893.19</w:t>
            </w:r>
          </w:p>
        </w:tc>
      </w:tr>
      <w:tr w:rsidR="004C0A3E" w:rsidRPr="004C0A3E" w14:paraId="505564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89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A3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B59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2215889.51</w:t>
            </w:r>
          </w:p>
        </w:tc>
      </w:tr>
      <w:tr w:rsidR="004C0A3E" w:rsidRPr="004C0A3E" w14:paraId="756780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5F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18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229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2215884.85</w:t>
            </w:r>
          </w:p>
        </w:tc>
      </w:tr>
      <w:tr w:rsidR="004C0A3E" w:rsidRPr="004C0A3E" w14:paraId="4F8D4B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464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54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50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2215881.30</w:t>
            </w:r>
          </w:p>
        </w:tc>
      </w:tr>
      <w:tr w:rsidR="004C0A3E" w:rsidRPr="004C0A3E" w14:paraId="7BE93A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4A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FAF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52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2215876.63</w:t>
            </w:r>
          </w:p>
        </w:tc>
      </w:tr>
      <w:tr w:rsidR="004C0A3E" w:rsidRPr="004C0A3E" w14:paraId="5C73A1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C2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B8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95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2215871.19</w:t>
            </w:r>
          </w:p>
        </w:tc>
      </w:tr>
      <w:tr w:rsidR="004C0A3E" w:rsidRPr="004C0A3E" w14:paraId="1A4DD3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52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CE3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19C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2215864.09</w:t>
            </w:r>
          </w:p>
        </w:tc>
      </w:tr>
      <w:tr w:rsidR="004C0A3E" w:rsidRPr="004C0A3E" w14:paraId="7A7534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EE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FF1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A84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2215859.22</w:t>
            </w:r>
          </w:p>
        </w:tc>
      </w:tr>
      <w:tr w:rsidR="004C0A3E" w:rsidRPr="004C0A3E" w14:paraId="289095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30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BD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2AA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2215852.81</w:t>
            </w:r>
          </w:p>
        </w:tc>
      </w:tr>
      <w:tr w:rsidR="004C0A3E" w:rsidRPr="004C0A3E" w14:paraId="3A2E65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106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569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B8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2215846.33</w:t>
            </w:r>
          </w:p>
        </w:tc>
      </w:tr>
      <w:tr w:rsidR="004C0A3E" w:rsidRPr="004C0A3E" w14:paraId="61A39C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693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13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CB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2215841.19</w:t>
            </w:r>
          </w:p>
        </w:tc>
      </w:tr>
      <w:tr w:rsidR="004C0A3E" w:rsidRPr="004C0A3E" w14:paraId="66E440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71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AD8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3F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2215836.42</w:t>
            </w:r>
          </w:p>
        </w:tc>
      </w:tr>
      <w:tr w:rsidR="004C0A3E" w:rsidRPr="004C0A3E" w14:paraId="6DCA84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D2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68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B55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2215826.08</w:t>
            </w:r>
          </w:p>
        </w:tc>
      </w:tr>
      <w:tr w:rsidR="004C0A3E" w:rsidRPr="004C0A3E" w14:paraId="35F164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9E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8C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9B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2215817.55</w:t>
            </w:r>
          </w:p>
        </w:tc>
      </w:tr>
      <w:tr w:rsidR="004C0A3E" w:rsidRPr="004C0A3E" w14:paraId="5CF65F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B6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51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94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2215809.51</w:t>
            </w:r>
          </w:p>
        </w:tc>
      </w:tr>
      <w:tr w:rsidR="004C0A3E" w:rsidRPr="004C0A3E" w14:paraId="34E16D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7A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99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979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2215803.74</w:t>
            </w:r>
          </w:p>
        </w:tc>
      </w:tr>
      <w:tr w:rsidR="004C0A3E" w:rsidRPr="004C0A3E" w14:paraId="083686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76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384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603945.69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8D4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2215797.37</w:t>
            </w:r>
          </w:p>
        </w:tc>
      </w:tr>
      <w:tr w:rsidR="004C0A3E" w:rsidRPr="004C0A3E" w14:paraId="3F3DB8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BF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539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603931.32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CC7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2215786.47</w:t>
            </w:r>
          </w:p>
        </w:tc>
      </w:tr>
      <w:tr w:rsidR="004C0A3E" w:rsidRPr="004C0A3E" w14:paraId="37387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BA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1B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603916.37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42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2215773.17</w:t>
            </w:r>
          </w:p>
        </w:tc>
      </w:tr>
      <w:tr w:rsidR="004C0A3E" w:rsidRPr="004C0A3E" w14:paraId="2F8029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C5A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99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E8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2215765.93</w:t>
            </w:r>
          </w:p>
        </w:tc>
      </w:tr>
      <w:tr w:rsidR="004C0A3E" w:rsidRPr="004C0A3E" w14:paraId="1662FE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A2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002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603903.48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37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2215762.75</w:t>
            </w:r>
          </w:p>
        </w:tc>
      </w:tr>
      <w:tr w:rsidR="004C0A3E" w:rsidRPr="004C0A3E" w14:paraId="36AB7A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C1F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318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4B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2215760.17</w:t>
            </w:r>
          </w:p>
        </w:tc>
      </w:tr>
      <w:tr w:rsidR="004C0A3E" w:rsidRPr="004C0A3E" w14:paraId="1684E9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4D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87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4E9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2215745.26</w:t>
            </w:r>
          </w:p>
        </w:tc>
      </w:tr>
      <w:tr w:rsidR="004C0A3E" w:rsidRPr="004C0A3E" w14:paraId="20C316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B9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C3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EE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2215732.18</w:t>
            </w:r>
          </w:p>
        </w:tc>
      </w:tr>
      <w:tr w:rsidR="004C0A3E" w:rsidRPr="004C0A3E" w14:paraId="7E205E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2FA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0C0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FB7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2215721.03</w:t>
            </w:r>
          </w:p>
        </w:tc>
      </w:tr>
      <w:tr w:rsidR="004C0A3E" w:rsidRPr="004C0A3E" w14:paraId="457404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535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AF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09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2215712.04</w:t>
            </w:r>
          </w:p>
        </w:tc>
      </w:tr>
      <w:tr w:rsidR="004C0A3E" w:rsidRPr="004C0A3E" w14:paraId="7E3854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A1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86B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B0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2215695.88</w:t>
            </w:r>
          </w:p>
        </w:tc>
      </w:tr>
      <w:tr w:rsidR="004C0A3E" w:rsidRPr="004C0A3E" w14:paraId="497F45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B9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45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ED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2215682.98</w:t>
            </w:r>
          </w:p>
        </w:tc>
      </w:tr>
      <w:tr w:rsidR="004C0A3E" w:rsidRPr="004C0A3E" w14:paraId="3A0600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78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55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91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2215672.89</w:t>
            </w:r>
          </w:p>
        </w:tc>
      </w:tr>
      <w:tr w:rsidR="004C0A3E" w:rsidRPr="004C0A3E" w14:paraId="52A52A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09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A2D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2A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2215661.02</w:t>
            </w:r>
          </w:p>
        </w:tc>
      </w:tr>
      <w:tr w:rsidR="004C0A3E" w:rsidRPr="004C0A3E" w14:paraId="311624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47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6E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60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2215648.84</w:t>
            </w:r>
          </w:p>
        </w:tc>
      </w:tr>
      <w:tr w:rsidR="004C0A3E" w:rsidRPr="004C0A3E" w14:paraId="4E07D3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500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0E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02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2215643.80</w:t>
            </w:r>
          </w:p>
        </w:tc>
      </w:tr>
      <w:tr w:rsidR="004C0A3E" w:rsidRPr="004C0A3E" w14:paraId="564B78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C2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0C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46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2215638.76</w:t>
            </w:r>
          </w:p>
        </w:tc>
      </w:tr>
      <w:tr w:rsidR="004C0A3E" w:rsidRPr="004C0A3E" w14:paraId="6EC227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1C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9B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CEB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2215625.66</w:t>
            </w:r>
          </w:p>
        </w:tc>
      </w:tr>
      <w:tr w:rsidR="004C0A3E" w:rsidRPr="004C0A3E" w14:paraId="43ACF6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B4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44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40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2215615.49</w:t>
            </w:r>
          </w:p>
        </w:tc>
      </w:tr>
      <w:tr w:rsidR="004C0A3E" w:rsidRPr="004C0A3E" w14:paraId="71960F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E9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0D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603888.84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BC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2215608.90</w:t>
            </w:r>
          </w:p>
        </w:tc>
      </w:tr>
      <w:tr w:rsidR="004C0A3E" w:rsidRPr="004C0A3E" w14:paraId="370E6C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7B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B3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D2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2215605.00</w:t>
            </w:r>
          </w:p>
        </w:tc>
      </w:tr>
      <w:tr w:rsidR="004C0A3E" w:rsidRPr="004C0A3E" w14:paraId="7410F7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A1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01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CA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2215600.62</w:t>
            </w:r>
          </w:p>
        </w:tc>
      </w:tr>
      <w:tr w:rsidR="004C0A3E" w:rsidRPr="004C0A3E" w14:paraId="38E745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CA0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C6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32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2215587.17</w:t>
            </w:r>
          </w:p>
        </w:tc>
      </w:tr>
      <w:tr w:rsidR="004C0A3E" w:rsidRPr="004C0A3E" w14:paraId="20EE80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118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828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603909.76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3D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2215582.81</w:t>
            </w:r>
          </w:p>
        </w:tc>
      </w:tr>
      <w:tr w:rsidR="004C0A3E" w:rsidRPr="004C0A3E" w14:paraId="678352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944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41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603915.77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4E5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2215582.00</w:t>
            </w:r>
          </w:p>
        </w:tc>
      </w:tr>
      <w:tr w:rsidR="004C0A3E" w:rsidRPr="004C0A3E" w14:paraId="4C41C8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4B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72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603921.13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9B8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2215581.27</w:t>
            </w:r>
          </w:p>
        </w:tc>
      </w:tr>
      <w:tr w:rsidR="004C0A3E" w:rsidRPr="004C0A3E" w14:paraId="05368A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3C0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761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603925.15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19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2215579.93</w:t>
            </w:r>
          </w:p>
        </w:tc>
      </w:tr>
      <w:tr w:rsidR="004C0A3E" w:rsidRPr="004C0A3E" w14:paraId="4F22A5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61D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31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603930.39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63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2215577.46</w:t>
            </w:r>
          </w:p>
        </w:tc>
      </w:tr>
      <w:tr w:rsidR="004C0A3E" w:rsidRPr="004C0A3E" w14:paraId="1D3A0C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6B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8C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603933.93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89E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2215575.58</w:t>
            </w:r>
          </w:p>
        </w:tc>
      </w:tr>
      <w:tr w:rsidR="004C0A3E" w:rsidRPr="004C0A3E" w14:paraId="04969B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B57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51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603950.18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3D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2215566.79</w:t>
            </w:r>
          </w:p>
        </w:tc>
      </w:tr>
      <w:tr w:rsidR="004C0A3E" w:rsidRPr="004C0A3E" w14:paraId="46C78E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DA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DC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603962.76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D3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2215556.92</w:t>
            </w:r>
          </w:p>
        </w:tc>
      </w:tr>
      <w:tr w:rsidR="004C0A3E" w:rsidRPr="004C0A3E" w14:paraId="784496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90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5B6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603967.00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DF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2215556.18</w:t>
            </w:r>
          </w:p>
        </w:tc>
      </w:tr>
      <w:tr w:rsidR="004C0A3E" w:rsidRPr="004C0A3E" w14:paraId="6B55C0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4071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F5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FA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2215558.37</w:t>
            </w:r>
          </w:p>
        </w:tc>
      </w:tr>
      <w:tr w:rsidR="004C0A3E" w:rsidRPr="004C0A3E" w14:paraId="6BD60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070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E1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DC9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2215565.27</w:t>
            </w:r>
          </w:p>
        </w:tc>
      </w:tr>
      <w:tr w:rsidR="004C0A3E" w:rsidRPr="004C0A3E" w14:paraId="714126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F2E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834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4B2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2215578.99</w:t>
            </w:r>
          </w:p>
        </w:tc>
      </w:tr>
      <w:tr w:rsidR="004C0A3E" w:rsidRPr="004C0A3E" w14:paraId="543926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4D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58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E56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2215598.49</w:t>
            </w:r>
          </w:p>
        </w:tc>
      </w:tr>
      <w:tr w:rsidR="004C0A3E" w:rsidRPr="004C0A3E" w14:paraId="302EB5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4FF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12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76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2215606.88</w:t>
            </w:r>
          </w:p>
        </w:tc>
      </w:tr>
      <w:tr w:rsidR="004C0A3E" w:rsidRPr="004C0A3E" w14:paraId="7DD341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721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211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5D4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2215615.90</w:t>
            </w:r>
          </w:p>
        </w:tc>
      </w:tr>
      <w:tr w:rsidR="004C0A3E" w:rsidRPr="004C0A3E" w14:paraId="199AFC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A09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DBB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C2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2215620.75</w:t>
            </w:r>
          </w:p>
        </w:tc>
      </w:tr>
      <w:tr w:rsidR="004C0A3E" w:rsidRPr="004C0A3E" w14:paraId="2E2348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18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9D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603973.80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3C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2215619.78</w:t>
            </w:r>
          </w:p>
        </w:tc>
      </w:tr>
      <w:tr w:rsidR="004C0A3E" w:rsidRPr="004C0A3E" w14:paraId="557C1F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34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87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603978.20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39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2215607.14</w:t>
            </w:r>
          </w:p>
        </w:tc>
      </w:tr>
      <w:tr w:rsidR="004C0A3E" w:rsidRPr="004C0A3E" w14:paraId="061AA9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30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1F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603982.81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173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2215599.28</w:t>
            </w:r>
          </w:p>
        </w:tc>
      </w:tr>
      <w:tr w:rsidR="004C0A3E" w:rsidRPr="004C0A3E" w14:paraId="396EEB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A9B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1E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163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2215592.77</w:t>
            </w:r>
          </w:p>
        </w:tc>
      </w:tr>
      <w:tr w:rsidR="004C0A3E" w:rsidRPr="004C0A3E" w14:paraId="39E28E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C2A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049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ED3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2215590.75</w:t>
            </w:r>
          </w:p>
        </w:tc>
      </w:tr>
      <w:tr w:rsidR="004C0A3E" w:rsidRPr="004C0A3E" w14:paraId="3100CD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89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B0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8D9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2215587.76</w:t>
            </w:r>
          </w:p>
        </w:tc>
      </w:tr>
      <w:tr w:rsidR="004C0A3E" w:rsidRPr="004C0A3E" w14:paraId="544DDF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3F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1AF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B1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2215585.05</w:t>
            </w:r>
          </w:p>
        </w:tc>
      </w:tr>
      <w:tr w:rsidR="004C0A3E" w:rsidRPr="004C0A3E" w14:paraId="76B8A8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53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71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604008.49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8CA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2215583.26</w:t>
            </w:r>
          </w:p>
        </w:tc>
      </w:tr>
      <w:tr w:rsidR="004C0A3E" w:rsidRPr="004C0A3E" w14:paraId="525966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47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0D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604026.89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133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2215582.32</w:t>
            </w:r>
          </w:p>
        </w:tc>
      </w:tr>
      <w:tr w:rsidR="004C0A3E" w:rsidRPr="004C0A3E" w14:paraId="61C12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91D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06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604040.92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6D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2215581.21</w:t>
            </w:r>
          </w:p>
        </w:tc>
      </w:tr>
      <w:tr w:rsidR="004C0A3E" w:rsidRPr="004C0A3E" w14:paraId="0E7716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A6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79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604056.43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AA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2215579.44</w:t>
            </w:r>
          </w:p>
        </w:tc>
      </w:tr>
      <w:tr w:rsidR="004C0A3E" w:rsidRPr="004C0A3E" w14:paraId="4727A3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A6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BD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604067.31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341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2215577.47</w:t>
            </w:r>
          </w:p>
        </w:tc>
      </w:tr>
      <w:tr w:rsidR="004C0A3E" w:rsidRPr="004C0A3E" w14:paraId="671F48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7B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C0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7B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2215575.19</w:t>
            </w:r>
          </w:p>
        </w:tc>
      </w:tr>
      <w:tr w:rsidR="004C0A3E" w:rsidRPr="004C0A3E" w14:paraId="302039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AC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44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604078.05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2C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2215574.84</w:t>
            </w:r>
          </w:p>
        </w:tc>
      </w:tr>
      <w:tr w:rsidR="004C0A3E" w:rsidRPr="004C0A3E" w14:paraId="035DD9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B8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48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D7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2215575.17</w:t>
            </w:r>
          </w:p>
        </w:tc>
      </w:tr>
      <w:tr w:rsidR="004C0A3E" w:rsidRPr="004C0A3E" w14:paraId="47C159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B32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0A1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9D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2215574.56</w:t>
            </w:r>
          </w:p>
        </w:tc>
      </w:tr>
      <w:tr w:rsidR="004C0A3E" w:rsidRPr="004C0A3E" w14:paraId="57C3FC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2D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7E1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604098.99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3D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2215573.41</w:t>
            </w:r>
          </w:p>
        </w:tc>
      </w:tr>
      <w:tr w:rsidR="004C0A3E" w:rsidRPr="004C0A3E" w14:paraId="412CF4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96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CB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4CC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2215568.67</w:t>
            </w:r>
          </w:p>
        </w:tc>
      </w:tr>
      <w:tr w:rsidR="004C0A3E" w:rsidRPr="004C0A3E" w14:paraId="750AAD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AA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53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18D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2215563.42</w:t>
            </w:r>
          </w:p>
        </w:tc>
      </w:tr>
      <w:tr w:rsidR="004C0A3E" w:rsidRPr="004C0A3E" w14:paraId="25C415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644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EB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604107.10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4F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2215560.69</w:t>
            </w:r>
          </w:p>
        </w:tc>
      </w:tr>
      <w:tr w:rsidR="004C0A3E" w:rsidRPr="004C0A3E" w14:paraId="5E976F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CE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AB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604112.01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7B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2215560.24</w:t>
            </w:r>
          </w:p>
        </w:tc>
      </w:tr>
      <w:tr w:rsidR="004C0A3E" w:rsidRPr="004C0A3E" w14:paraId="22593B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6C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EBC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B19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2215562.47</w:t>
            </w:r>
          </w:p>
        </w:tc>
      </w:tr>
      <w:tr w:rsidR="004C0A3E" w:rsidRPr="004C0A3E" w14:paraId="1AFE29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1D3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E95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604128.89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5CC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2215563.65</w:t>
            </w:r>
          </w:p>
        </w:tc>
      </w:tr>
      <w:tr w:rsidR="004C0A3E" w:rsidRPr="004C0A3E" w14:paraId="46F292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509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AC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EEC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2215565.58</w:t>
            </w:r>
          </w:p>
        </w:tc>
      </w:tr>
      <w:tr w:rsidR="004C0A3E" w:rsidRPr="004C0A3E" w14:paraId="41C294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1B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4F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A1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2215567.60</w:t>
            </w:r>
          </w:p>
        </w:tc>
      </w:tr>
      <w:tr w:rsidR="004C0A3E" w:rsidRPr="004C0A3E" w14:paraId="5A021C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2AB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93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604139.49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D4A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2215571.73</w:t>
            </w:r>
          </w:p>
        </w:tc>
      </w:tr>
      <w:tr w:rsidR="004C0A3E" w:rsidRPr="004C0A3E" w14:paraId="774CD9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9D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1B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81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2215581.59</w:t>
            </w:r>
          </w:p>
        </w:tc>
      </w:tr>
      <w:tr w:rsidR="004C0A3E" w:rsidRPr="004C0A3E" w14:paraId="34996B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8E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9D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604149.34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1C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2215586.56</w:t>
            </w:r>
          </w:p>
        </w:tc>
      </w:tr>
      <w:tr w:rsidR="004C0A3E" w:rsidRPr="004C0A3E" w14:paraId="7EE1C8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B4B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E0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604155.62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69E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2215591.54</w:t>
            </w:r>
          </w:p>
        </w:tc>
      </w:tr>
      <w:tr w:rsidR="004C0A3E" w:rsidRPr="004C0A3E" w14:paraId="649C7A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39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24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D4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2215594.94</w:t>
            </w:r>
          </w:p>
        </w:tc>
      </w:tr>
      <w:tr w:rsidR="004C0A3E" w:rsidRPr="004C0A3E" w14:paraId="31B1C4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8C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CB1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604168.28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E68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2215595.15</w:t>
            </w:r>
          </w:p>
        </w:tc>
      </w:tr>
      <w:tr w:rsidR="004C0A3E" w:rsidRPr="004C0A3E" w14:paraId="6AA781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32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35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6E2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2215593.40</w:t>
            </w:r>
          </w:p>
        </w:tc>
      </w:tr>
      <w:tr w:rsidR="004C0A3E" w:rsidRPr="004C0A3E" w14:paraId="33E342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2B2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D3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F8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2215591.86</w:t>
            </w:r>
          </w:p>
        </w:tc>
      </w:tr>
      <w:tr w:rsidR="004C0A3E" w:rsidRPr="004C0A3E" w14:paraId="5AEB55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5F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5D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604182.20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11F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2215591.78</w:t>
            </w:r>
          </w:p>
        </w:tc>
      </w:tr>
      <w:tr w:rsidR="004C0A3E" w:rsidRPr="004C0A3E" w14:paraId="209DDCF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AA0D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894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7D18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D970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1EC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BF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B61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2215572.22</w:t>
            </w:r>
          </w:p>
        </w:tc>
      </w:tr>
      <w:tr w:rsidR="004C0A3E" w:rsidRPr="004C0A3E" w14:paraId="4BF283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2D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CCB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DE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2215607.15</w:t>
            </w:r>
          </w:p>
        </w:tc>
      </w:tr>
      <w:tr w:rsidR="004C0A3E" w:rsidRPr="004C0A3E" w14:paraId="1B8EDD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CF9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A05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028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2215648.16</w:t>
            </w:r>
          </w:p>
        </w:tc>
      </w:tr>
      <w:tr w:rsidR="004C0A3E" w:rsidRPr="004C0A3E" w14:paraId="128F5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AA5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7F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607619.46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256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2215739.43</w:t>
            </w:r>
          </w:p>
        </w:tc>
      </w:tr>
      <w:tr w:rsidR="004C0A3E" w:rsidRPr="004C0A3E" w14:paraId="7A3A52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730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F70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DF6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2215809.12</w:t>
            </w:r>
          </w:p>
        </w:tc>
      </w:tr>
      <w:tr w:rsidR="004C0A3E" w:rsidRPr="004C0A3E" w14:paraId="5C4CE6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BC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5E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607617.84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7C4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2215827.04</w:t>
            </w:r>
          </w:p>
        </w:tc>
      </w:tr>
      <w:tr w:rsidR="004C0A3E" w:rsidRPr="004C0A3E" w14:paraId="50227F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AB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17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607631.16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6E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2215847.32</w:t>
            </w:r>
          </w:p>
        </w:tc>
      </w:tr>
      <w:tr w:rsidR="004C0A3E" w:rsidRPr="004C0A3E" w14:paraId="24757D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F6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EF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607651.22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0E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2215864.82</w:t>
            </w:r>
          </w:p>
        </w:tc>
      </w:tr>
      <w:tr w:rsidR="004C0A3E" w:rsidRPr="004C0A3E" w14:paraId="55608A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8C0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189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A0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2215874.39</w:t>
            </w:r>
          </w:p>
        </w:tc>
      </w:tr>
      <w:tr w:rsidR="004C0A3E" w:rsidRPr="004C0A3E" w14:paraId="0741E5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CC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48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607662.60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7E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2215906.20</w:t>
            </w:r>
          </w:p>
        </w:tc>
      </w:tr>
      <w:tr w:rsidR="004C0A3E" w:rsidRPr="004C0A3E" w14:paraId="0155F5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93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1E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607627.99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59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2215893.77</w:t>
            </w:r>
          </w:p>
        </w:tc>
      </w:tr>
      <w:tr w:rsidR="004C0A3E" w:rsidRPr="004C0A3E" w14:paraId="043B16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C0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E1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607569.30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99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2215872.68</w:t>
            </w:r>
          </w:p>
        </w:tc>
      </w:tr>
      <w:tr w:rsidR="004C0A3E" w:rsidRPr="004C0A3E" w14:paraId="1C601D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39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F082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607529.55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C1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2215871.81</w:t>
            </w:r>
          </w:p>
        </w:tc>
      </w:tr>
      <w:tr w:rsidR="004C0A3E" w:rsidRPr="004C0A3E" w14:paraId="65CB56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9B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4A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607604.70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73D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2215549.93</w:t>
            </w:r>
          </w:p>
        </w:tc>
      </w:tr>
      <w:tr w:rsidR="004C0A3E" w:rsidRPr="004C0A3E" w14:paraId="04038F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4B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4B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607621.71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28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2215572.22</w:t>
            </w:r>
          </w:p>
        </w:tc>
      </w:tr>
      <w:tr w:rsidR="004C0A3E" w:rsidRPr="004C0A3E" w14:paraId="7F49FED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7A43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3931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ED3A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C8090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243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F7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FB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2215575.75</w:t>
            </w:r>
          </w:p>
        </w:tc>
      </w:tr>
      <w:tr w:rsidR="004C0A3E" w:rsidRPr="004C0A3E" w14:paraId="18B5DE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6C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67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603716.19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AD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2215662.19</w:t>
            </w:r>
          </w:p>
        </w:tc>
      </w:tr>
      <w:tr w:rsidR="004C0A3E" w:rsidRPr="004C0A3E" w14:paraId="52725E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C25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4E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472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2215729.80</w:t>
            </w:r>
          </w:p>
        </w:tc>
      </w:tr>
      <w:tr w:rsidR="004C0A3E" w:rsidRPr="004C0A3E" w14:paraId="28EE3D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32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5B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ED7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2215771.70</w:t>
            </w:r>
          </w:p>
        </w:tc>
      </w:tr>
      <w:tr w:rsidR="004C0A3E" w:rsidRPr="004C0A3E" w14:paraId="6D9A92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C8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F7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58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2215811.44</w:t>
            </w:r>
          </w:p>
        </w:tc>
      </w:tr>
      <w:tr w:rsidR="004C0A3E" w:rsidRPr="004C0A3E" w14:paraId="454117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E7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71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CC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2215823.69</w:t>
            </w:r>
          </w:p>
        </w:tc>
      </w:tr>
      <w:tr w:rsidR="004C0A3E" w:rsidRPr="004C0A3E" w14:paraId="66454F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FB4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BE6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BB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2215832.52</w:t>
            </w:r>
          </w:p>
        </w:tc>
      </w:tr>
      <w:tr w:rsidR="004C0A3E" w:rsidRPr="004C0A3E" w14:paraId="5CB1FB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1F0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A2C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72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2215840.69</w:t>
            </w:r>
          </w:p>
        </w:tc>
      </w:tr>
      <w:tr w:rsidR="004C0A3E" w:rsidRPr="004C0A3E" w14:paraId="132DC3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D8D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43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D0D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2215848.01</w:t>
            </w:r>
          </w:p>
        </w:tc>
      </w:tr>
      <w:tr w:rsidR="004C0A3E" w:rsidRPr="004C0A3E" w14:paraId="45F3DB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EC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2D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603607.07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F0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2215851.37</w:t>
            </w:r>
          </w:p>
        </w:tc>
      </w:tr>
      <w:tr w:rsidR="004C0A3E" w:rsidRPr="004C0A3E" w14:paraId="6AB3F4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08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878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603584.73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42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2215845.04</w:t>
            </w:r>
          </w:p>
        </w:tc>
      </w:tr>
      <w:tr w:rsidR="004C0A3E" w:rsidRPr="004C0A3E" w14:paraId="608C38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22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3C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603554.49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6E9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2215828.24</w:t>
            </w:r>
          </w:p>
        </w:tc>
      </w:tr>
      <w:tr w:rsidR="004C0A3E" w:rsidRPr="004C0A3E" w14:paraId="71F8B2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5F6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59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603511.40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73D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2215882.40</w:t>
            </w:r>
          </w:p>
        </w:tc>
      </w:tr>
      <w:tr w:rsidR="004C0A3E" w:rsidRPr="004C0A3E" w14:paraId="2A503E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9E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91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603485.70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C06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2215887.14</w:t>
            </w:r>
          </w:p>
        </w:tc>
      </w:tr>
      <w:tr w:rsidR="004C0A3E" w:rsidRPr="004C0A3E" w14:paraId="081F4D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862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BCE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603476.21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BB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2215902.56</w:t>
            </w:r>
          </w:p>
        </w:tc>
      </w:tr>
      <w:tr w:rsidR="004C0A3E" w:rsidRPr="004C0A3E" w14:paraId="3D9F71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DC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8B8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603457.63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92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2215910.07</w:t>
            </w:r>
          </w:p>
        </w:tc>
      </w:tr>
      <w:tr w:rsidR="004C0A3E" w:rsidRPr="004C0A3E" w14:paraId="294670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18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6C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603443.00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17C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2215904.54</w:t>
            </w:r>
          </w:p>
        </w:tc>
      </w:tr>
      <w:tr w:rsidR="004C0A3E" w:rsidRPr="004C0A3E" w14:paraId="09F401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47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578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603387.65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CF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2215859.25</w:t>
            </w:r>
          </w:p>
        </w:tc>
      </w:tr>
      <w:tr w:rsidR="004C0A3E" w:rsidRPr="004C0A3E" w14:paraId="774963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4A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D3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603333.90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CD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2215765.85</w:t>
            </w:r>
          </w:p>
        </w:tc>
      </w:tr>
      <w:tr w:rsidR="004C0A3E" w:rsidRPr="004C0A3E" w14:paraId="62624D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8A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5B3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603340.61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46C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2215663.58</w:t>
            </w:r>
          </w:p>
        </w:tc>
      </w:tr>
      <w:tr w:rsidR="004C0A3E" w:rsidRPr="004C0A3E" w14:paraId="7BF739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4F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ECC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603324.81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CF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2215615.94</w:t>
            </w:r>
          </w:p>
        </w:tc>
      </w:tr>
      <w:tr w:rsidR="004C0A3E" w:rsidRPr="004C0A3E" w14:paraId="196263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40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42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03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2215596.37</w:t>
            </w:r>
          </w:p>
        </w:tc>
      </w:tr>
      <w:tr w:rsidR="004C0A3E" w:rsidRPr="004C0A3E" w14:paraId="51B592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F8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A4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481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2215587.97</w:t>
            </w:r>
          </w:p>
        </w:tc>
      </w:tr>
      <w:tr w:rsidR="004C0A3E" w:rsidRPr="004C0A3E" w14:paraId="026E3D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5E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FB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21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2215575.52</w:t>
            </w:r>
          </w:p>
        </w:tc>
      </w:tr>
      <w:tr w:rsidR="004C0A3E" w:rsidRPr="004C0A3E" w14:paraId="656769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85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CBE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B4D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2215557.63</w:t>
            </w:r>
          </w:p>
        </w:tc>
      </w:tr>
      <w:tr w:rsidR="004C0A3E" w:rsidRPr="004C0A3E" w14:paraId="20B1EC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BD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5C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CB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2215545.27</w:t>
            </w:r>
          </w:p>
        </w:tc>
      </w:tr>
      <w:tr w:rsidR="004C0A3E" w:rsidRPr="004C0A3E" w14:paraId="6DD787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67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95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EC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2215533.12</w:t>
            </w:r>
          </w:p>
        </w:tc>
      </w:tr>
      <w:tr w:rsidR="004C0A3E" w:rsidRPr="004C0A3E" w14:paraId="53E229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0F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79C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603309.89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DF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2215505.63</w:t>
            </w:r>
          </w:p>
        </w:tc>
      </w:tr>
      <w:tr w:rsidR="004C0A3E" w:rsidRPr="004C0A3E" w14:paraId="2AAFDE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455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82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603305.14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CF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2215486.46</w:t>
            </w:r>
          </w:p>
        </w:tc>
      </w:tr>
      <w:tr w:rsidR="004C0A3E" w:rsidRPr="004C0A3E" w14:paraId="191740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92F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25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603292.50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84D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2215453.87</w:t>
            </w:r>
          </w:p>
        </w:tc>
      </w:tr>
      <w:tr w:rsidR="004C0A3E" w:rsidRPr="004C0A3E" w14:paraId="63B7C2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9CA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56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603289.32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B5C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2215438.03</w:t>
            </w:r>
          </w:p>
        </w:tc>
      </w:tr>
      <w:tr w:rsidR="004C0A3E" w:rsidRPr="004C0A3E" w14:paraId="1A432F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35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DA9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603277.66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89B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2215434.67</w:t>
            </w:r>
          </w:p>
        </w:tc>
      </w:tr>
      <w:tr w:rsidR="004C0A3E" w:rsidRPr="004C0A3E" w14:paraId="2201FB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FF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06B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603270.94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57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2215430.52</w:t>
            </w:r>
          </w:p>
        </w:tc>
      </w:tr>
      <w:tr w:rsidR="004C0A3E" w:rsidRPr="004C0A3E" w14:paraId="6B399D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C0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3C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B0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2215418.29</w:t>
            </w:r>
          </w:p>
        </w:tc>
      </w:tr>
      <w:tr w:rsidR="004C0A3E" w:rsidRPr="004C0A3E" w14:paraId="0EB41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EB2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26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603415.93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4AE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2215490.87</w:t>
            </w:r>
          </w:p>
        </w:tc>
      </w:tr>
      <w:tr w:rsidR="004C0A3E" w:rsidRPr="004C0A3E" w14:paraId="197E80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B8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84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603650.88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C1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2215535.62</w:t>
            </w:r>
          </w:p>
        </w:tc>
      </w:tr>
      <w:tr w:rsidR="004C0A3E" w:rsidRPr="004C0A3E" w14:paraId="4BC63F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BA6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1B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9F5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2215575.75</w:t>
            </w:r>
          </w:p>
        </w:tc>
      </w:tr>
      <w:tr w:rsidR="004C0A3E" w:rsidRPr="004C0A3E" w14:paraId="63FFD9E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9A07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E9CB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0343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1DDE9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653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5AE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612237.48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21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2215735.08</w:t>
            </w:r>
          </w:p>
        </w:tc>
      </w:tr>
      <w:tr w:rsidR="004C0A3E" w:rsidRPr="004C0A3E" w14:paraId="42400A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F98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BB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225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2215846.54</w:t>
            </w:r>
          </w:p>
        </w:tc>
      </w:tr>
      <w:tr w:rsidR="004C0A3E" w:rsidRPr="004C0A3E" w14:paraId="1CF856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FF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50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63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2215866.71</w:t>
            </w:r>
          </w:p>
        </w:tc>
      </w:tr>
      <w:tr w:rsidR="004C0A3E" w:rsidRPr="004C0A3E" w14:paraId="4F9B65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66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91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612205.89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EE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2215843.54</w:t>
            </w:r>
          </w:p>
        </w:tc>
      </w:tr>
      <w:tr w:rsidR="004C0A3E" w:rsidRPr="004C0A3E" w14:paraId="4D0CF9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87A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1A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B2D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2215829.86</w:t>
            </w:r>
          </w:p>
        </w:tc>
      </w:tr>
      <w:tr w:rsidR="004C0A3E" w:rsidRPr="004C0A3E" w14:paraId="02B4FA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5C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5F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A3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2215840.64</w:t>
            </w:r>
          </w:p>
        </w:tc>
      </w:tr>
      <w:tr w:rsidR="004C0A3E" w:rsidRPr="004C0A3E" w14:paraId="5D4211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78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80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40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2215826.96</w:t>
            </w:r>
          </w:p>
        </w:tc>
      </w:tr>
      <w:tr w:rsidR="004C0A3E" w:rsidRPr="004C0A3E" w14:paraId="280611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69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2E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78C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2215843.81</w:t>
            </w:r>
          </w:p>
        </w:tc>
      </w:tr>
      <w:tr w:rsidR="004C0A3E" w:rsidRPr="004C0A3E" w14:paraId="7C3131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383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A0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E0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2215860.65</w:t>
            </w:r>
          </w:p>
        </w:tc>
      </w:tr>
      <w:tr w:rsidR="004C0A3E" w:rsidRPr="004C0A3E" w14:paraId="50F4E1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A3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2E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E8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2215894.33</w:t>
            </w:r>
          </w:p>
        </w:tc>
      </w:tr>
      <w:tr w:rsidR="004C0A3E" w:rsidRPr="004C0A3E" w14:paraId="6C42CB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C74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AFB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612076.75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99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2215911.17</w:t>
            </w:r>
          </w:p>
        </w:tc>
      </w:tr>
      <w:tr w:rsidR="004C0A3E" w:rsidRPr="004C0A3E" w14:paraId="66CFCD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ECF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D2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612073.04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66A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2215893.07</w:t>
            </w:r>
          </w:p>
        </w:tc>
      </w:tr>
      <w:tr w:rsidR="004C0A3E" w:rsidRPr="004C0A3E" w14:paraId="25A88A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1E5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02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09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2215856.20</w:t>
            </w:r>
          </w:p>
        </w:tc>
      </w:tr>
      <w:tr w:rsidR="004C0A3E" w:rsidRPr="004C0A3E" w14:paraId="5C7753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56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430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612100.63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34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2215820.32</w:t>
            </w:r>
          </w:p>
        </w:tc>
      </w:tr>
      <w:tr w:rsidR="004C0A3E" w:rsidRPr="004C0A3E" w14:paraId="2E2563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1C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C2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8A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2215808.77</w:t>
            </w:r>
          </w:p>
        </w:tc>
      </w:tr>
      <w:tr w:rsidR="004C0A3E" w:rsidRPr="004C0A3E" w14:paraId="7BE1D4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8C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8F3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E2C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2215790.98</w:t>
            </w:r>
          </w:p>
        </w:tc>
      </w:tr>
      <w:tr w:rsidR="004C0A3E" w:rsidRPr="004C0A3E" w14:paraId="5D585C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9B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B7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73E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2215780.73</w:t>
            </w:r>
          </w:p>
        </w:tc>
      </w:tr>
      <w:tr w:rsidR="004C0A3E" w:rsidRPr="004C0A3E" w14:paraId="6F7366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0B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F7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168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2215770.06</w:t>
            </w:r>
          </w:p>
        </w:tc>
      </w:tr>
      <w:tr w:rsidR="004C0A3E" w:rsidRPr="004C0A3E" w14:paraId="0899A6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F69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82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612214.58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6F8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2215758.10</w:t>
            </w:r>
          </w:p>
        </w:tc>
      </w:tr>
      <w:tr w:rsidR="004C0A3E" w:rsidRPr="004C0A3E" w14:paraId="6B9B23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933C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C5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612237.22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441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2215735.37</w:t>
            </w:r>
          </w:p>
        </w:tc>
      </w:tr>
      <w:tr w:rsidR="004C0A3E" w:rsidRPr="004C0A3E" w14:paraId="3E3234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38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6E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612237.48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95B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2215735.08</w:t>
            </w:r>
          </w:p>
        </w:tc>
      </w:tr>
      <w:tr w:rsidR="004C0A3E" w:rsidRPr="004C0A3E" w14:paraId="27907CB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19E8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A8D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39B7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92C9E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CAF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B5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AB8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2215856.10</w:t>
            </w:r>
          </w:p>
        </w:tc>
      </w:tr>
      <w:tr w:rsidR="004C0A3E" w:rsidRPr="004C0A3E" w14:paraId="6DE606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77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44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3F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2215864.09</w:t>
            </w:r>
          </w:p>
        </w:tc>
      </w:tr>
      <w:tr w:rsidR="004C0A3E" w:rsidRPr="004C0A3E" w14:paraId="611E2A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6A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C97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603681.60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6A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2215869.79</w:t>
            </w:r>
          </w:p>
        </w:tc>
      </w:tr>
      <w:tr w:rsidR="004C0A3E" w:rsidRPr="004C0A3E" w14:paraId="44F12E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52C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B86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85D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2215878.71</w:t>
            </w:r>
          </w:p>
        </w:tc>
      </w:tr>
      <w:tr w:rsidR="004C0A3E" w:rsidRPr="004C0A3E" w14:paraId="06972B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55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BF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4C1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2215886.67</w:t>
            </w:r>
          </w:p>
        </w:tc>
      </w:tr>
      <w:tr w:rsidR="004C0A3E" w:rsidRPr="004C0A3E" w14:paraId="3F236E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2C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34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05F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2215893.16</w:t>
            </w:r>
          </w:p>
        </w:tc>
      </w:tr>
      <w:tr w:rsidR="004C0A3E" w:rsidRPr="004C0A3E" w14:paraId="3DC9B7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D9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71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E40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2215898.56</w:t>
            </w:r>
          </w:p>
        </w:tc>
      </w:tr>
      <w:tr w:rsidR="004C0A3E" w:rsidRPr="004C0A3E" w14:paraId="594DF9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FC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3D4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D0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2215903.66</w:t>
            </w:r>
          </w:p>
        </w:tc>
      </w:tr>
      <w:tr w:rsidR="004C0A3E" w:rsidRPr="004C0A3E" w14:paraId="42D15F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80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96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2C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2215907.80</w:t>
            </w:r>
          </w:p>
        </w:tc>
      </w:tr>
      <w:tr w:rsidR="004C0A3E" w:rsidRPr="004C0A3E" w14:paraId="184A38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30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424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742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2215911.02</w:t>
            </w:r>
          </w:p>
        </w:tc>
      </w:tr>
      <w:tr w:rsidR="004C0A3E" w:rsidRPr="004C0A3E" w14:paraId="39D954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AD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7B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68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2215914.06</w:t>
            </w:r>
          </w:p>
        </w:tc>
      </w:tr>
      <w:tr w:rsidR="004C0A3E" w:rsidRPr="004C0A3E" w14:paraId="45C9D6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8A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14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4D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2215917.25</w:t>
            </w:r>
          </w:p>
        </w:tc>
      </w:tr>
      <w:tr w:rsidR="004C0A3E" w:rsidRPr="004C0A3E" w14:paraId="393827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928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B6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2FB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2215922.19</w:t>
            </w:r>
          </w:p>
        </w:tc>
      </w:tr>
      <w:tr w:rsidR="004C0A3E" w:rsidRPr="004C0A3E" w14:paraId="1FEFC3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E58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87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08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2215929.87</w:t>
            </w:r>
          </w:p>
        </w:tc>
      </w:tr>
      <w:tr w:rsidR="004C0A3E" w:rsidRPr="004C0A3E" w14:paraId="3E292D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E26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40D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A41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2215936.57</w:t>
            </w:r>
          </w:p>
        </w:tc>
      </w:tr>
      <w:tr w:rsidR="004C0A3E" w:rsidRPr="004C0A3E" w14:paraId="7B2419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ED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A5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E3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2215942.63</w:t>
            </w:r>
          </w:p>
        </w:tc>
      </w:tr>
      <w:tr w:rsidR="004C0A3E" w:rsidRPr="004C0A3E" w14:paraId="762B0B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D5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F49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603619.50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3B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2215948.56</w:t>
            </w:r>
          </w:p>
        </w:tc>
      </w:tr>
      <w:tr w:rsidR="004C0A3E" w:rsidRPr="004C0A3E" w14:paraId="0598EA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20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989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603619.11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0D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2215957.81</w:t>
            </w:r>
          </w:p>
        </w:tc>
      </w:tr>
      <w:tr w:rsidR="004C0A3E" w:rsidRPr="004C0A3E" w14:paraId="7A6947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B8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EE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603616.93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9E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2215962.15</w:t>
            </w:r>
          </w:p>
        </w:tc>
      </w:tr>
      <w:tr w:rsidR="004C0A3E" w:rsidRPr="004C0A3E" w14:paraId="103EFD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30F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A1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603610.23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56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2215974.86</w:t>
            </w:r>
          </w:p>
        </w:tc>
      </w:tr>
      <w:tr w:rsidR="004C0A3E" w:rsidRPr="004C0A3E" w14:paraId="0BE087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B5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72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603597.52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4A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2215978.28</w:t>
            </w:r>
          </w:p>
        </w:tc>
      </w:tr>
      <w:tr w:rsidR="004C0A3E" w:rsidRPr="004C0A3E" w14:paraId="495F93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7B8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76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603582.61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141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2215970.38</w:t>
            </w:r>
          </w:p>
        </w:tc>
      </w:tr>
      <w:tr w:rsidR="004C0A3E" w:rsidRPr="004C0A3E" w14:paraId="12750F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4E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375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603558.63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435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2215957.63</w:t>
            </w:r>
          </w:p>
        </w:tc>
      </w:tr>
      <w:tr w:rsidR="004C0A3E" w:rsidRPr="004C0A3E" w14:paraId="7E68DD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8E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B07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603542.64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88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2215949.15</w:t>
            </w:r>
          </w:p>
        </w:tc>
      </w:tr>
      <w:tr w:rsidR="004C0A3E" w:rsidRPr="004C0A3E" w14:paraId="5D45C5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172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830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603535.35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6F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2215945.27</w:t>
            </w:r>
          </w:p>
        </w:tc>
      </w:tr>
      <w:tr w:rsidR="004C0A3E" w:rsidRPr="004C0A3E" w14:paraId="33FCBE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0A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E07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603530.67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3E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2215940.58</w:t>
            </w:r>
          </w:p>
        </w:tc>
      </w:tr>
      <w:tr w:rsidR="004C0A3E" w:rsidRPr="004C0A3E" w14:paraId="35AE25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78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F8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D3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2215932.96</w:t>
            </w:r>
          </w:p>
        </w:tc>
      </w:tr>
      <w:tr w:rsidR="004C0A3E" w:rsidRPr="004C0A3E" w14:paraId="218CCE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A8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24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B3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2215926.26</w:t>
            </w:r>
          </w:p>
        </w:tc>
      </w:tr>
      <w:tr w:rsidR="004C0A3E" w:rsidRPr="004C0A3E" w14:paraId="0816D9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E5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E3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84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2215921.40</w:t>
            </w:r>
          </w:p>
        </w:tc>
      </w:tr>
      <w:tr w:rsidR="004C0A3E" w:rsidRPr="004C0A3E" w14:paraId="0AFD47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52D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6A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24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2215916.34</w:t>
            </w:r>
          </w:p>
        </w:tc>
      </w:tr>
      <w:tr w:rsidR="004C0A3E" w:rsidRPr="004C0A3E" w14:paraId="47A300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BF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213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FC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2215911.98</w:t>
            </w:r>
          </w:p>
        </w:tc>
      </w:tr>
      <w:tr w:rsidR="004C0A3E" w:rsidRPr="004C0A3E" w14:paraId="2EDB75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54B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C2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6F4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2215908.16</w:t>
            </w:r>
          </w:p>
        </w:tc>
      </w:tr>
      <w:tr w:rsidR="004C0A3E" w:rsidRPr="004C0A3E" w14:paraId="1C8261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223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63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603527.61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83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2215906.38</w:t>
            </w:r>
          </w:p>
        </w:tc>
      </w:tr>
      <w:tr w:rsidR="004C0A3E" w:rsidRPr="004C0A3E" w14:paraId="7D072E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24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36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603536.10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DB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2215904.52</w:t>
            </w:r>
          </w:p>
        </w:tc>
      </w:tr>
      <w:tr w:rsidR="004C0A3E" w:rsidRPr="004C0A3E" w14:paraId="322D9F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867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48E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603543.98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984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2215899.61</w:t>
            </w:r>
          </w:p>
        </w:tc>
      </w:tr>
      <w:tr w:rsidR="004C0A3E" w:rsidRPr="004C0A3E" w14:paraId="324CFF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E2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37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603551.62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4E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2215892.83</w:t>
            </w:r>
          </w:p>
        </w:tc>
      </w:tr>
      <w:tr w:rsidR="004C0A3E" w:rsidRPr="004C0A3E" w14:paraId="29CF85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31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832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603557.00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72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2215886.02</w:t>
            </w:r>
          </w:p>
        </w:tc>
      </w:tr>
      <w:tr w:rsidR="004C0A3E" w:rsidRPr="004C0A3E" w14:paraId="17A662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6E4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53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603560.46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DC4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2215875.36</w:t>
            </w:r>
          </w:p>
        </w:tc>
      </w:tr>
      <w:tr w:rsidR="004C0A3E" w:rsidRPr="004C0A3E" w14:paraId="455899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D59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43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603562.82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88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2215858.32</w:t>
            </w:r>
          </w:p>
        </w:tc>
      </w:tr>
      <w:tr w:rsidR="004C0A3E" w:rsidRPr="004C0A3E" w14:paraId="6E093D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01C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61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603564.22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CE3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2215853.05</w:t>
            </w:r>
          </w:p>
        </w:tc>
      </w:tr>
      <w:tr w:rsidR="004C0A3E" w:rsidRPr="004C0A3E" w14:paraId="421436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325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5D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603567.15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ED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2215850.97</w:t>
            </w:r>
          </w:p>
        </w:tc>
      </w:tr>
      <w:tr w:rsidR="004C0A3E" w:rsidRPr="004C0A3E" w14:paraId="45374C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BAF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D9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603571.92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CA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2215850.65</w:t>
            </w:r>
          </w:p>
        </w:tc>
      </w:tr>
      <w:tr w:rsidR="004C0A3E" w:rsidRPr="004C0A3E" w14:paraId="4E872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C6E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73F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603580.50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D0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2215853.15</w:t>
            </w:r>
          </w:p>
        </w:tc>
      </w:tr>
      <w:tr w:rsidR="004C0A3E" w:rsidRPr="004C0A3E" w14:paraId="6EE9CC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2E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EE0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603587.32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7E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2215856.42</w:t>
            </w:r>
          </w:p>
        </w:tc>
      </w:tr>
      <w:tr w:rsidR="004C0A3E" w:rsidRPr="004C0A3E" w14:paraId="12F2BF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6FE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48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603597.41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644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2215863.71</w:t>
            </w:r>
          </w:p>
        </w:tc>
      </w:tr>
      <w:tr w:rsidR="004C0A3E" w:rsidRPr="004C0A3E" w14:paraId="0872C6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33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36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603606.22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7BD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2215867.27</w:t>
            </w:r>
          </w:p>
        </w:tc>
      </w:tr>
      <w:tr w:rsidR="004C0A3E" w:rsidRPr="004C0A3E" w14:paraId="382C2A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1E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16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603614.55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2AB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2215867.65</w:t>
            </w:r>
          </w:p>
        </w:tc>
      </w:tr>
      <w:tr w:rsidR="004C0A3E" w:rsidRPr="004C0A3E" w14:paraId="75FA75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92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C83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603622.51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69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2215865.63</w:t>
            </w:r>
          </w:p>
        </w:tc>
      </w:tr>
      <w:tr w:rsidR="004C0A3E" w:rsidRPr="004C0A3E" w14:paraId="72AD8A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FC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FB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603633.44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1D2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2215859.31</w:t>
            </w:r>
          </w:p>
        </w:tc>
      </w:tr>
      <w:tr w:rsidR="004C0A3E" w:rsidRPr="004C0A3E" w14:paraId="735680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63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12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603642.28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6A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2215852.83</w:t>
            </w:r>
          </w:p>
        </w:tc>
      </w:tr>
      <w:tr w:rsidR="004C0A3E" w:rsidRPr="004C0A3E" w14:paraId="1EBE6D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A66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314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8E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2215850.40</w:t>
            </w:r>
          </w:p>
        </w:tc>
      </w:tr>
      <w:tr w:rsidR="004C0A3E" w:rsidRPr="004C0A3E" w14:paraId="2C2FE4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95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34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E6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2215848.84</w:t>
            </w:r>
          </w:p>
        </w:tc>
      </w:tr>
      <w:tr w:rsidR="004C0A3E" w:rsidRPr="004C0A3E" w14:paraId="34ACCF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D59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2C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3F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2215848.94</w:t>
            </w:r>
          </w:p>
        </w:tc>
      </w:tr>
      <w:tr w:rsidR="004C0A3E" w:rsidRPr="004C0A3E" w14:paraId="614862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027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4C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56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2215850.47</w:t>
            </w:r>
          </w:p>
        </w:tc>
      </w:tr>
      <w:tr w:rsidR="004C0A3E" w:rsidRPr="004C0A3E" w14:paraId="5A1F76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05A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9A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603677.55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5F5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2215856.10</w:t>
            </w:r>
          </w:p>
        </w:tc>
      </w:tr>
      <w:tr w:rsidR="004C0A3E" w:rsidRPr="004C0A3E" w14:paraId="5238B49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48EC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5B2D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BDB4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F09F6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612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370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603942.99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07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2215805.47</w:t>
            </w:r>
          </w:p>
        </w:tc>
      </w:tr>
      <w:tr w:rsidR="004C0A3E" w:rsidRPr="004C0A3E" w14:paraId="4DDCCC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89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4BE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603964.49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7A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2215817.97</w:t>
            </w:r>
          </w:p>
        </w:tc>
      </w:tr>
      <w:tr w:rsidR="004C0A3E" w:rsidRPr="004C0A3E" w14:paraId="7F7AD0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DD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C0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20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2215834.52</w:t>
            </w:r>
          </w:p>
        </w:tc>
      </w:tr>
      <w:tr w:rsidR="004C0A3E" w:rsidRPr="004C0A3E" w14:paraId="259CF1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5D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102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73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2215845.91</w:t>
            </w:r>
          </w:p>
        </w:tc>
      </w:tr>
      <w:tr w:rsidR="004C0A3E" w:rsidRPr="004C0A3E" w14:paraId="4FDCA8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53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E4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95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2215853.15</w:t>
            </w:r>
          </w:p>
        </w:tc>
      </w:tr>
      <w:tr w:rsidR="004C0A3E" w:rsidRPr="004C0A3E" w14:paraId="4D1E8F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6B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98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60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2215861.91</w:t>
            </w:r>
          </w:p>
        </w:tc>
      </w:tr>
      <w:tr w:rsidR="004C0A3E" w:rsidRPr="004C0A3E" w14:paraId="76433B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78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251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B49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2215868.43</w:t>
            </w:r>
          </w:p>
        </w:tc>
      </w:tr>
      <w:tr w:rsidR="004C0A3E" w:rsidRPr="004C0A3E" w14:paraId="4A8705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DFA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1C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74B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2215878.60</w:t>
            </w:r>
          </w:p>
        </w:tc>
      </w:tr>
      <w:tr w:rsidR="004C0A3E" w:rsidRPr="004C0A3E" w14:paraId="3A6216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9F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79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603961.44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41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2215887.01</w:t>
            </w:r>
          </w:p>
        </w:tc>
      </w:tr>
      <w:tr w:rsidR="004C0A3E" w:rsidRPr="004C0A3E" w14:paraId="20FABD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45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60C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8D5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2215901.02</w:t>
            </w:r>
          </w:p>
        </w:tc>
      </w:tr>
      <w:tr w:rsidR="004C0A3E" w:rsidRPr="004C0A3E" w14:paraId="1AB333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23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906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603990.14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DE6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2215907.23</w:t>
            </w:r>
          </w:p>
        </w:tc>
      </w:tr>
      <w:tr w:rsidR="004C0A3E" w:rsidRPr="004C0A3E" w14:paraId="0AE414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9B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24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A4A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2215924.08</w:t>
            </w:r>
          </w:p>
        </w:tc>
      </w:tr>
      <w:tr w:rsidR="004C0A3E" w:rsidRPr="004C0A3E" w14:paraId="0AB32A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55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E4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603986.91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99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2215936.90</w:t>
            </w:r>
          </w:p>
        </w:tc>
      </w:tr>
      <w:tr w:rsidR="004C0A3E" w:rsidRPr="004C0A3E" w14:paraId="524E7C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AC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86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603979.63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1FB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2215955.88</w:t>
            </w:r>
          </w:p>
        </w:tc>
      </w:tr>
      <w:tr w:rsidR="004C0A3E" w:rsidRPr="004C0A3E" w14:paraId="7DDBF3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89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846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603950.73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E0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2215989.81</w:t>
            </w:r>
          </w:p>
        </w:tc>
      </w:tr>
      <w:tr w:rsidR="004C0A3E" w:rsidRPr="004C0A3E" w14:paraId="5C704A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465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FE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603924.44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DC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2216011.82</w:t>
            </w:r>
          </w:p>
        </w:tc>
      </w:tr>
      <w:tr w:rsidR="004C0A3E" w:rsidRPr="004C0A3E" w14:paraId="16B70F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553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07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A6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2216027.75</w:t>
            </w:r>
          </w:p>
        </w:tc>
      </w:tr>
      <w:tr w:rsidR="004C0A3E" w:rsidRPr="004C0A3E" w14:paraId="4E3E9A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9CD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81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1D9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2216048.99</w:t>
            </w:r>
          </w:p>
        </w:tc>
      </w:tr>
      <w:tr w:rsidR="004C0A3E" w:rsidRPr="004C0A3E" w14:paraId="7247E4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0E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599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7E2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2216049.99</w:t>
            </w:r>
          </w:p>
        </w:tc>
      </w:tr>
      <w:tr w:rsidR="004C0A3E" w:rsidRPr="004C0A3E" w14:paraId="7E6D81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CF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9D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8D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2216056.75</w:t>
            </w:r>
          </w:p>
        </w:tc>
      </w:tr>
      <w:tr w:rsidR="004C0A3E" w:rsidRPr="004C0A3E" w14:paraId="5774D5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38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B9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66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2216059.04</w:t>
            </w:r>
          </w:p>
        </w:tc>
      </w:tr>
      <w:tr w:rsidR="004C0A3E" w:rsidRPr="004C0A3E" w14:paraId="73317F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77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EA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603713.35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F79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2216059.26</w:t>
            </w:r>
          </w:p>
        </w:tc>
      </w:tr>
      <w:tr w:rsidR="004C0A3E" w:rsidRPr="004C0A3E" w14:paraId="00ED3E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78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55E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45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2216053.82</w:t>
            </w:r>
          </w:p>
        </w:tc>
      </w:tr>
      <w:tr w:rsidR="004C0A3E" w:rsidRPr="004C0A3E" w14:paraId="7B7734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565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3C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7A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2216040.34</w:t>
            </w:r>
          </w:p>
        </w:tc>
      </w:tr>
      <w:tr w:rsidR="004C0A3E" w:rsidRPr="004C0A3E" w14:paraId="6CD405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7A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073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B0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2216023.23</w:t>
            </w:r>
          </w:p>
        </w:tc>
      </w:tr>
      <w:tr w:rsidR="004C0A3E" w:rsidRPr="004C0A3E" w14:paraId="7F6D6D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F33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E1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603633.55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CA7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2216013.55</w:t>
            </w:r>
          </w:p>
        </w:tc>
      </w:tr>
      <w:tr w:rsidR="004C0A3E" w:rsidRPr="004C0A3E" w14:paraId="1DA530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89D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0FB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F1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2215998.77</w:t>
            </w:r>
          </w:p>
        </w:tc>
      </w:tr>
      <w:tr w:rsidR="004C0A3E" w:rsidRPr="004C0A3E" w14:paraId="79BC57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18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0D9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9C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2215996.35</w:t>
            </w:r>
          </w:p>
        </w:tc>
      </w:tr>
      <w:tr w:rsidR="004C0A3E" w:rsidRPr="004C0A3E" w14:paraId="51A7CC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F4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44D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33F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2215979.11</w:t>
            </w:r>
          </w:p>
        </w:tc>
      </w:tr>
      <w:tr w:rsidR="004C0A3E" w:rsidRPr="004C0A3E" w14:paraId="04CB24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ACD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25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64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2215975.94</w:t>
            </w:r>
          </w:p>
        </w:tc>
      </w:tr>
      <w:tr w:rsidR="004C0A3E" w:rsidRPr="004C0A3E" w14:paraId="38BD97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7E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CF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83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2215971.19</w:t>
            </w:r>
          </w:p>
        </w:tc>
      </w:tr>
      <w:tr w:rsidR="004C0A3E" w:rsidRPr="004C0A3E" w14:paraId="50D44C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23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E4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D3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2215962.19</w:t>
            </w:r>
          </w:p>
        </w:tc>
      </w:tr>
      <w:tr w:rsidR="004C0A3E" w:rsidRPr="004C0A3E" w14:paraId="77F1A4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C92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66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AE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2215946.33</w:t>
            </w:r>
          </w:p>
        </w:tc>
      </w:tr>
      <w:tr w:rsidR="004C0A3E" w:rsidRPr="004C0A3E" w14:paraId="1CDDB9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DD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9C8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603628.39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C9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2215937.90</w:t>
            </w:r>
          </w:p>
        </w:tc>
      </w:tr>
      <w:tr w:rsidR="004C0A3E" w:rsidRPr="004C0A3E" w14:paraId="116E18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16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BC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07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2215932.00</w:t>
            </w:r>
          </w:p>
        </w:tc>
      </w:tr>
      <w:tr w:rsidR="004C0A3E" w:rsidRPr="004C0A3E" w14:paraId="5904B2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214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3C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603635.26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7A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2215928.86</w:t>
            </w:r>
          </w:p>
        </w:tc>
      </w:tr>
      <w:tr w:rsidR="004C0A3E" w:rsidRPr="004C0A3E" w14:paraId="146790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81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59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603646.04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A1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2215924.25</w:t>
            </w:r>
          </w:p>
        </w:tc>
      </w:tr>
      <w:tr w:rsidR="004C0A3E" w:rsidRPr="004C0A3E" w14:paraId="747AFE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304C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BA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603665.05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4C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2215917.90</w:t>
            </w:r>
          </w:p>
        </w:tc>
      </w:tr>
      <w:tr w:rsidR="004C0A3E" w:rsidRPr="004C0A3E" w14:paraId="70D994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38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2EA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603679.13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9D5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2215913.61</w:t>
            </w:r>
          </w:p>
        </w:tc>
      </w:tr>
      <w:tr w:rsidR="004C0A3E" w:rsidRPr="004C0A3E" w14:paraId="0E6B0B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8ED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D6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D31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2215909.32</w:t>
            </w:r>
          </w:p>
        </w:tc>
      </w:tr>
      <w:tr w:rsidR="004C0A3E" w:rsidRPr="004C0A3E" w14:paraId="38698B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17A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56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61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2215902.13</w:t>
            </w:r>
          </w:p>
        </w:tc>
      </w:tr>
      <w:tr w:rsidR="004C0A3E" w:rsidRPr="004C0A3E" w14:paraId="322FAA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24E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C1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9D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2215893.56</w:t>
            </w:r>
          </w:p>
        </w:tc>
      </w:tr>
      <w:tr w:rsidR="004C0A3E" w:rsidRPr="004C0A3E" w14:paraId="545735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99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EC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603694.46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B6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2215886.30</w:t>
            </w:r>
          </w:p>
        </w:tc>
      </w:tr>
      <w:tr w:rsidR="004C0A3E" w:rsidRPr="004C0A3E" w14:paraId="2F55DD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08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E2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F19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2215878.75</w:t>
            </w:r>
          </w:p>
        </w:tc>
      </w:tr>
      <w:tr w:rsidR="004C0A3E" w:rsidRPr="004C0A3E" w14:paraId="58639E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3F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C5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9F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2215866.92</w:t>
            </w:r>
          </w:p>
        </w:tc>
      </w:tr>
      <w:tr w:rsidR="004C0A3E" w:rsidRPr="004C0A3E" w14:paraId="51ADCD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48C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D7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76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2215858.96</w:t>
            </w:r>
          </w:p>
        </w:tc>
      </w:tr>
      <w:tr w:rsidR="004C0A3E" w:rsidRPr="004C0A3E" w14:paraId="72D62D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22D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7F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603688.03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0C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2215854.19</w:t>
            </w:r>
          </w:p>
        </w:tc>
      </w:tr>
      <w:tr w:rsidR="004C0A3E" w:rsidRPr="004C0A3E" w14:paraId="2AF30E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B4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AE5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EE3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2215849.21</w:t>
            </w:r>
          </w:p>
        </w:tc>
      </w:tr>
      <w:tr w:rsidR="004C0A3E" w:rsidRPr="004C0A3E" w14:paraId="06271F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09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75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603696.10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E2D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2215844.79</w:t>
            </w:r>
          </w:p>
        </w:tc>
      </w:tr>
      <w:tr w:rsidR="004C0A3E" w:rsidRPr="004C0A3E" w14:paraId="461941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19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151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603701.29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26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2215843.13</w:t>
            </w:r>
          </w:p>
        </w:tc>
      </w:tr>
      <w:tr w:rsidR="004C0A3E" w:rsidRPr="004C0A3E" w14:paraId="340BC2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BC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860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603707.23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690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2215843.34</w:t>
            </w:r>
          </w:p>
        </w:tc>
      </w:tr>
      <w:tr w:rsidR="004C0A3E" w:rsidRPr="004C0A3E" w14:paraId="600A33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570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72C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603712.53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17B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2215843.30</w:t>
            </w:r>
          </w:p>
        </w:tc>
      </w:tr>
      <w:tr w:rsidR="004C0A3E" w:rsidRPr="004C0A3E" w14:paraId="53418A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5B4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845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94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2215842.60</w:t>
            </w:r>
          </w:p>
        </w:tc>
      </w:tr>
      <w:tr w:rsidR="004C0A3E" w:rsidRPr="004C0A3E" w14:paraId="48C824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EB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8F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FE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2215836.84</w:t>
            </w:r>
          </w:p>
        </w:tc>
      </w:tr>
      <w:tr w:rsidR="004C0A3E" w:rsidRPr="004C0A3E" w14:paraId="4DD964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F9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64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D64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2215827.94</w:t>
            </w:r>
          </w:p>
        </w:tc>
      </w:tr>
      <w:tr w:rsidR="004C0A3E" w:rsidRPr="004C0A3E" w14:paraId="2BD49B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ED1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B2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E2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2215813.18</w:t>
            </w:r>
          </w:p>
        </w:tc>
      </w:tr>
      <w:tr w:rsidR="004C0A3E" w:rsidRPr="004C0A3E" w14:paraId="72E3D5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DC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A0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7B9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2215805.63</w:t>
            </w:r>
          </w:p>
        </w:tc>
      </w:tr>
      <w:tr w:rsidR="004C0A3E" w:rsidRPr="004C0A3E" w14:paraId="07C986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79A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7C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C1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2215798.26</w:t>
            </w:r>
          </w:p>
        </w:tc>
      </w:tr>
      <w:tr w:rsidR="004C0A3E" w:rsidRPr="004C0A3E" w14:paraId="3DD004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0D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A5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603740.28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32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2215791.77</w:t>
            </w:r>
          </w:p>
        </w:tc>
      </w:tr>
      <w:tr w:rsidR="004C0A3E" w:rsidRPr="004C0A3E" w14:paraId="3831DA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20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457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28B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2215788.82</w:t>
            </w:r>
          </w:p>
        </w:tc>
      </w:tr>
      <w:tr w:rsidR="004C0A3E" w:rsidRPr="004C0A3E" w14:paraId="6819A9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50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F0B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7A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2215786.94</w:t>
            </w:r>
          </w:p>
        </w:tc>
      </w:tr>
      <w:tr w:rsidR="004C0A3E" w:rsidRPr="004C0A3E" w14:paraId="1C55CE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F1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E29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603730.15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28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2215781.56</w:t>
            </w:r>
          </w:p>
        </w:tc>
      </w:tr>
      <w:tr w:rsidR="004C0A3E" w:rsidRPr="004C0A3E" w14:paraId="17E9DF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A7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45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603729.87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FF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2215773.83</w:t>
            </w:r>
          </w:p>
        </w:tc>
      </w:tr>
      <w:tr w:rsidR="004C0A3E" w:rsidRPr="004C0A3E" w14:paraId="1AC1E1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1D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B0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603732.90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1A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2215766.10</w:t>
            </w:r>
          </w:p>
        </w:tc>
      </w:tr>
      <w:tr w:rsidR="004C0A3E" w:rsidRPr="004C0A3E" w14:paraId="34D4E3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84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0C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603739.80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2B6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2215757.40</w:t>
            </w:r>
          </w:p>
        </w:tc>
      </w:tr>
      <w:tr w:rsidR="004C0A3E" w:rsidRPr="004C0A3E" w14:paraId="045388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2F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6EA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603745.51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E4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2215746.37</w:t>
            </w:r>
          </w:p>
        </w:tc>
      </w:tr>
      <w:tr w:rsidR="004C0A3E" w:rsidRPr="004C0A3E" w14:paraId="7C31E0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8D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80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603756.87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CB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2215729.86</w:t>
            </w:r>
          </w:p>
        </w:tc>
      </w:tr>
      <w:tr w:rsidR="004C0A3E" w:rsidRPr="004C0A3E" w14:paraId="3A984A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CA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AF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B5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2215711.15</w:t>
            </w:r>
          </w:p>
        </w:tc>
      </w:tr>
      <w:tr w:rsidR="004C0A3E" w:rsidRPr="004C0A3E" w14:paraId="35B5BA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01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33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603775.81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71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2215707.50</w:t>
            </w:r>
          </w:p>
        </w:tc>
      </w:tr>
      <w:tr w:rsidR="004C0A3E" w:rsidRPr="004C0A3E" w14:paraId="6A7618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53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B7D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BE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2215706.91</w:t>
            </w:r>
          </w:p>
        </w:tc>
      </w:tr>
      <w:tr w:rsidR="004C0A3E" w:rsidRPr="004C0A3E" w14:paraId="3946AC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978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E21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603788.71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19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2215708.41</w:t>
            </w:r>
          </w:p>
        </w:tc>
      </w:tr>
      <w:tr w:rsidR="004C0A3E" w:rsidRPr="004C0A3E" w14:paraId="4908A9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581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2B8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603794.64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F2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2215717.33</w:t>
            </w:r>
          </w:p>
        </w:tc>
      </w:tr>
      <w:tr w:rsidR="004C0A3E" w:rsidRPr="004C0A3E" w14:paraId="7D5D88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A6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67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90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2215721.39</w:t>
            </w:r>
          </w:p>
        </w:tc>
      </w:tr>
      <w:tr w:rsidR="004C0A3E" w:rsidRPr="004C0A3E" w14:paraId="343FB6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08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76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603806.68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751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2215720.77</w:t>
            </w:r>
          </w:p>
        </w:tc>
      </w:tr>
      <w:tr w:rsidR="004C0A3E" w:rsidRPr="004C0A3E" w14:paraId="526F6D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61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65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603815.15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B5F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2215720.16</w:t>
            </w:r>
          </w:p>
        </w:tc>
      </w:tr>
      <w:tr w:rsidR="004C0A3E" w:rsidRPr="004C0A3E" w14:paraId="098DC3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0C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88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603823.86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99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2215718.80</w:t>
            </w:r>
          </w:p>
        </w:tc>
      </w:tr>
      <w:tr w:rsidR="004C0A3E" w:rsidRPr="004C0A3E" w14:paraId="734A7D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84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295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FC3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2215716.80</w:t>
            </w:r>
          </w:p>
        </w:tc>
      </w:tr>
      <w:tr w:rsidR="004C0A3E" w:rsidRPr="004C0A3E" w14:paraId="28099C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EFF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61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603839.88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11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2215718.91</w:t>
            </w:r>
          </w:p>
        </w:tc>
      </w:tr>
      <w:tr w:rsidR="004C0A3E" w:rsidRPr="004C0A3E" w14:paraId="5FF963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35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DC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603847.30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5C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2215724.77</w:t>
            </w:r>
          </w:p>
        </w:tc>
      </w:tr>
      <w:tr w:rsidR="004C0A3E" w:rsidRPr="004C0A3E" w14:paraId="1612DE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89F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99A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603854.22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ABF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2215731.29</w:t>
            </w:r>
          </w:p>
        </w:tc>
      </w:tr>
      <w:tr w:rsidR="004C0A3E" w:rsidRPr="004C0A3E" w14:paraId="7E9D96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87C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3C2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603861.13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6D4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2215736.33</w:t>
            </w:r>
          </w:p>
        </w:tc>
      </w:tr>
      <w:tr w:rsidR="004C0A3E" w:rsidRPr="004C0A3E" w14:paraId="71552F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22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F4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FC5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2215741.90</w:t>
            </w:r>
          </w:p>
        </w:tc>
      </w:tr>
      <w:tr w:rsidR="004C0A3E" w:rsidRPr="004C0A3E" w14:paraId="2B3E5E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351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794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AF5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2215746.54</w:t>
            </w:r>
          </w:p>
        </w:tc>
      </w:tr>
      <w:tr w:rsidR="004C0A3E" w:rsidRPr="004C0A3E" w14:paraId="2107FE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04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29F6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603868.00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3E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2215750.55</w:t>
            </w:r>
          </w:p>
        </w:tc>
      </w:tr>
      <w:tr w:rsidR="004C0A3E" w:rsidRPr="004C0A3E" w14:paraId="17BAED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27C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5C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603874.79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30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2215752.74</w:t>
            </w:r>
          </w:p>
        </w:tc>
      </w:tr>
      <w:tr w:rsidR="004C0A3E" w:rsidRPr="004C0A3E" w14:paraId="3CFF69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F81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88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603883.23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2F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2215765.50</w:t>
            </w:r>
          </w:p>
        </w:tc>
      </w:tr>
      <w:tr w:rsidR="004C0A3E" w:rsidRPr="004C0A3E" w14:paraId="3705B3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AD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CF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603885.92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6E4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2215774.65</w:t>
            </w:r>
          </w:p>
        </w:tc>
      </w:tr>
      <w:tr w:rsidR="004C0A3E" w:rsidRPr="004C0A3E" w14:paraId="4B8FDA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93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1B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5B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2215780.29</w:t>
            </w:r>
          </w:p>
        </w:tc>
      </w:tr>
      <w:tr w:rsidR="004C0A3E" w:rsidRPr="004C0A3E" w14:paraId="543ADC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C9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4F4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D6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2215785.42</w:t>
            </w:r>
          </w:p>
        </w:tc>
      </w:tr>
      <w:tr w:rsidR="004C0A3E" w:rsidRPr="004C0A3E" w14:paraId="316404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98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8EF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603897.01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999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2215787.09</w:t>
            </w:r>
          </w:p>
        </w:tc>
      </w:tr>
      <w:tr w:rsidR="004C0A3E" w:rsidRPr="004C0A3E" w14:paraId="29A35C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698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C0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603900.98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EC41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2215785.98</w:t>
            </w:r>
          </w:p>
        </w:tc>
      </w:tr>
      <w:tr w:rsidR="004C0A3E" w:rsidRPr="004C0A3E" w14:paraId="60A0C1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23A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63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603912.60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229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2215786.62</w:t>
            </w:r>
          </w:p>
        </w:tc>
      </w:tr>
      <w:tr w:rsidR="004C0A3E" w:rsidRPr="004C0A3E" w14:paraId="554593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D8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E2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603921.44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C2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2215792.78</w:t>
            </w:r>
          </w:p>
        </w:tc>
      </w:tr>
      <w:tr w:rsidR="004C0A3E" w:rsidRPr="004C0A3E" w14:paraId="2D8DDE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A81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E5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603942.99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40C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2215805.47</w:t>
            </w:r>
          </w:p>
        </w:tc>
      </w:tr>
      <w:tr w:rsidR="004C0A3E" w:rsidRPr="004C0A3E" w14:paraId="5B31FF4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BED1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4565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020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20E4B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B72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72B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8CF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2216056.01</w:t>
            </w:r>
          </w:p>
        </w:tc>
      </w:tr>
      <w:tr w:rsidR="004C0A3E" w:rsidRPr="004C0A3E" w14:paraId="48DAC5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E7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87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604383.35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78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2216082.50</w:t>
            </w:r>
          </w:p>
        </w:tc>
      </w:tr>
      <w:tr w:rsidR="004C0A3E" w:rsidRPr="004C0A3E" w14:paraId="0DB6E1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87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EE2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40A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2216133.88</w:t>
            </w:r>
          </w:p>
        </w:tc>
      </w:tr>
      <w:tr w:rsidR="004C0A3E" w:rsidRPr="004C0A3E" w14:paraId="342E5C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EEE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01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604335.63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B4E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2216132.81</w:t>
            </w:r>
          </w:p>
        </w:tc>
      </w:tr>
      <w:tr w:rsidR="004C0A3E" w:rsidRPr="004C0A3E" w14:paraId="53B120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61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C7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604314.61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DA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2216099.65</w:t>
            </w:r>
          </w:p>
        </w:tc>
      </w:tr>
      <w:tr w:rsidR="004C0A3E" w:rsidRPr="004C0A3E" w14:paraId="301974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F5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FAF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604306.23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A6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2216086.41</w:t>
            </w:r>
          </w:p>
        </w:tc>
      </w:tr>
      <w:tr w:rsidR="004C0A3E" w:rsidRPr="004C0A3E" w14:paraId="795E7E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C7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FA2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604323.64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BF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2216073.07</w:t>
            </w:r>
          </w:p>
        </w:tc>
      </w:tr>
      <w:tr w:rsidR="004C0A3E" w:rsidRPr="004C0A3E" w14:paraId="472982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E8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FC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80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2216051.76</w:t>
            </w:r>
          </w:p>
        </w:tc>
      </w:tr>
      <w:tr w:rsidR="004C0A3E" w:rsidRPr="004C0A3E" w14:paraId="53B1A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08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18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604358.42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7F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2216056.01</w:t>
            </w:r>
          </w:p>
        </w:tc>
      </w:tr>
      <w:tr w:rsidR="004C0A3E" w:rsidRPr="004C0A3E" w14:paraId="1F604C4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1B23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F80A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7BD9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2EC5F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B09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AC9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598829.40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34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2215243.67</w:t>
            </w:r>
          </w:p>
        </w:tc>
      </w:tr>
      <w:tr w:rsidR="004C0A3E" w:rsidRPr="004C0A3E" w14:paraId="7BD9AA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B5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02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598937.10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10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2215382.37</w:t>
            </w:r>
          </w:p>
        </w:tc>
      </w:tr>
      <w:tr w:rsidR="004C0A3E" w:rsidRPr="004C0A3E" w14:paraId="1873F5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317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45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598960.13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7F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2215414.34</w:t>
            </w:r>
          </w:p>
        </w:tc>
      </w:tr>
      <w:tr w:rsidR="004C0A3E" w:rsidRPr="004C0A3E" w14:paraId="5C7641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BB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4C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598992.63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50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2215448.96</w:t>
            </w:r>
          </w:p>
        </w:tc>
      </w:tr>
      <w:tr w:rsidR="004C0A3E" w:rsidRPr="004C0A3E" w14:paraId="337280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C5D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C4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599018.82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850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2215454.12</w:t>
            </w:r>
          </w:p>
        </w:tc>
      </w:tr>
      <w:tr w:rsidR="004C0A3E" w:rsidRPr="004C0A3E" w14:paraId="4B5CE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02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05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599068.02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CD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2215514.61</w:t>
            </w:r>
          </w:p>
        </w:tc>
      </w:tr>
      <w:tr w:rsidR="004C0A3E" w:rsidRPr="004C0A3E" w14:paraId="306D03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493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00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599052.31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84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2215527.45</w:t>
            </w:r>
          </w:p>
        </w:tc>
      </w:tr>
      <w:tr w:rsidR="004C0A3E" w:rsidRPr="004C0A3E" w14:paraId="01099E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96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0DE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599050.46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20A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2215532.21</w:t>
            </w:r>
          </w:p>
        </w:tc>
      </w:tr>
      <w:tr w:rsidR="004C0A3E" w:rsidRPr="004C0A3E" w14:paraId="658781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5D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A98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599054.61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3C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2215536.37</w:t>
            </w:r>
          </w:p>
        </w:tc>
      </w:tr>
      <w:tr w:rsidR="004C0A3E" w:rsidRPr="004C0A3E" w14:paraId="43910B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D3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157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599080.21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589D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2215547.41</w:t>
            </w:r>
          </w:p>
        </w:tc>
      </w:tr>
      <w:tr w:rsidR="004C0A3E" w:rsidRPr="004C0A3E" w14:paraId="60FA56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6D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889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C07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2215550.59</w:t>
            </w:r>
          </w:p>
        </w:tc>
      </w:tr>
      <w:tr w:rsidR="004C0A3E" w:rsidRPr="004C0A3E" w14:paraId="5AABAB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D5B9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8C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1D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2215557.49</w:t>
            </w:r>
          </w:p>
        </w:tc>
      </w:tr>
      <w:tr w:rsidR="004C0A3E" w:rsidRPr="004C0A3E" w14:paraId="4D0F62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0FF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EF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E0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2215597.90</w:t>
            </w:r>
          </w:p>
        </w:tc>
      </w:tr>
      <w:tr w:rsidR="004C0A3E" w:rsidRPr="004C0A3E" w14:paraId="453852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49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3FA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599065.59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3D8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2215619.23</w:t>
            </w:r>
          </w:p>
        </w:tc>
      </w:tr>
      <w:tr w:rsidR="004C0A3E" w:rsidRPr="004C0A3E" w14:paraId="5922E1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47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5E3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61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2215659.00</w:t>
            </w:r>
          </w:p>
        </w:tc>
      </w:tr>
      <w:tr w:rsidR="004C0A3E" w:rsidRPr="004C0A3E" w14:paraId="6312BD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C6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94C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598793.25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C4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2215803.15</w:t>
            </w:r>
          </w:p>
        </w:tc>
      </w:tr>
      <w:tr w:rsidR="004C0A3E" w:rsidRPr="004C0A3E" w14:paraId="724FFE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833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A6B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598795.95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3C0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2215804.85</w:t>
            </w:r>
          </w:p>
        </w:tc>
      </w:tr>
      <w:tr w:rsidR="004C0A3E" w:rsidRPr="004C0A3E" w14:paraId="6509B8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19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82D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598899.93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4C2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2215921.51</w:t>
            </w:r>
          </w:p>
        </w:tc>
      </w:tr>
      <w:tr w:rsidR="004C0A3E" w:rsidRPr="004C0A3E" w14:paraId="0E2882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469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69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598919.48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1C1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2215916.47</w:t>
            </w:r>
          </w:p>
        </w:tc>
      </w:tr>
      <w:tr w:rsidR="004C0A3E" w:rsidRPr="004C0A3E" w14:paraId="75B49F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763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2D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598947.54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77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2215904.57</w:t>
            </w:r>
          </w:p>
        </w:tc>
      </w:tr>
      <w:tr w:rsidR="004C0A3E" w:rsidRPr="004C0A3E" w14:paraId="071781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A2F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13B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599068.43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10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2215867.13</w:t>
            </w:r>
          </w:p>
        </w:tc>
      </w:tr>
      <w:tr w:rsidR="004C0A3E" w:rsidRPr="004C0A3E" w14:paraId="165835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127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0A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599177.36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7A7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2215855.70</w:t>
            </w:r>
          </w:p>
        </w:tc>
      </w:tr>
      <w:tr w:rsidR="004C0A3E" w:rsidRPr="004C0A3E" w14:paraId="7009AE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46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636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599186.00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90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2215889.56</w:t>
            </w:r>
          </w:p>
        </w:tc>
      </w:tr>
      <w:tr w:rsidR="004C0A3E" w:rsidRPr="004C0A3E" w14:paraId="09047F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62D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D7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599198.06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2A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2215937.83</w:t>
            </w:r>
          </w:p>
        </w:tc>
      </w:tr>
      <w:tr w:rsidR="004C0A3E" w:rsidRPr="004C0A3E" w14:paraId="76CF65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3C6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D56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599203.63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3D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2215939.74</w:t>
            </w:r>
          </w:p>
        </w:tc>
      </w:tr>
      <w:tr w:rsidR="004C0A3E" w:rsidRPr="004C0A3E" w14:paraId="635BE4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7D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08A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599214.34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6B0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2216026.69</w:t>
            </w:r>
          </w:p>
        </w:tc>
      </w:tr>
      <w:tr w:rsidR="004C0A3E" w:rsidRPr="004C0A3E" w14:paraId="33054C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F88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69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CE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2216095.08</w:t>
            </w:r>
          </w:p>
        </w:tc>
      </w:tr>
      <w:tr w:rsidR="004C0A3E" w:rsidRPr="004C0A3E" w14:paraId="45ED85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E3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BB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599243.32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72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2216136.21</w:t>
            </w:r>
          </w:p>
        </w:tc>
      </w:tr>
      <w:tr w:rsidR="004C0A3E" w:rsidRPr="004C0A3E" w14:paraId="4ECD28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EB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86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599251.30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7C8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2216199.45</w:t>
            </w:r>
          </w:p>
        </w:tc>
      </w:tr>
      <w:tr w:rsidR="004C0A3E" w:rsidRPr="004C0A3E" w14:paraId="2B6279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7D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FB8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599164.32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097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2216091.01</w:t>
            </w:r>
          </w:p>
        </w:tc>
      </w:tr>
      <w:tr w:rsidR="004C0A3E" w:rsidRPr="004C0A3E" w14:paraId="026E3F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B3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0F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599150.01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31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2216080.09</w:t>
            </w:r>
          </w:p>
        </w:tc>
      </w:tr>
      <w:tr w:rsidR="004C0A3E" w:rsidRPr="004C0A3E" w14:paraId="0C8392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66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9B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599016.44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D60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2215969.33</w:t>
            </w:r>
          </w:p>
        </w:tc>
      </w:tr>
      <w:tr w:rsidR="004C0A3E" w:rsidRPr="004C0A3E" w14:paraId="074CD4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80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136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599015.14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5E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2215971.07</w:t>
            </w:r>
          </w:p>
        </w:tc>
      </w:tr>
      <w:tr w:rsidR="004C0A3E" w:rsidRPr="004C0A3E" w14:paraId="704C01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78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519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598976.76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F1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2216009.96</w:t>
            </w:r>
          </w:p>
        </w:tc>
      </w:tr>
      <w:tr w:rsidR="004C0A3E" w:rsidRPr="004C0A3E" w14:paraId="7776F5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53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31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598970.60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53B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2216016.72</w:t>
            </w:r>
          </w:p>
        </w:tc>
      </w:tr>
      <w:tr w:rsidR="004C0A3E" w:rsidRPr="004C0A3E" w14:paraId="4975C4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353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19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598911.59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79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2215949.66</w:t>
            </w:r>
          </w:p>
        </w:tc>
      </w:tr>
      <w:tr w:rsidR="004C0A3E" w:rsidRPr="004C0A3E" w14:paraId="7D3273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DA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F9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598881.46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B7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2215956.42</w:t>
            </w:r>
          </w:p>
        </w:tc>
      </w:tr>
      <w:tr w:rsidR="004C0A3E" w:rsidRPr="004C0A3E" w14:paraId="235604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10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4F9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598865.81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353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2215943.23</w:t>
            </w:r>
          </w:p>
        </w:tc>
      </w:tr>
      <w:tr w:rsidR="004C0A3E" w:rsidRPr="004C0A3E" w14:paraId="638DDD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73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4E3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598760.80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6D6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2215848.72</w:t>
            </w:r>
          </w:p>
        </w:tc>
      </w:tr>
      <w:tr w:rsidR="004C0A3E" w:rsidRPr="004C0A3E" w14:paraId="1552AC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8D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A3B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598672.66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852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2215774.47</w:t>
            </w:r>
          </w:p>
        </w:tc>
      </w:tr>
      <w:tr w:rsidR="004C0A3E" w:rsidRPr="004C0A3E" w14:paraId="672A64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5A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0A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A5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2215768.29</w:t>
            </w:r>
          </w:p>
        </w:tc>
      </w:tr>
      <w:tr w:rsidR="004C0A3E" w:rsidRPr="004C0A3E" w14:paraId="2C1ABE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00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EFF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E9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2215771.45</w:t>
            </w:r>
          </w:p>
        </w:tc>
      </w:tr>
      <w:tr w:rsidR="004C0A3E" w:rsidRPr="004C0A3E" w14:paraId="18226C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67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D0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598513.33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AF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2215640.90</w:t>
            </w:r>
          </w:p>
        </w:tc>
      </w:tr>
      <w:tr w:rsidR="004C0A3E" w:rsidRPr="004C0A3E" w14:paraId="781375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B0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65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598512.91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C1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2215635.96</w:t>
            </w:r>
          </w:p>
        </w:tc>
      </w:tr>
      <w:tr w:rsidR="004C0A3E" w:rsidRPr="004C0A3E" w14:paraId="311A26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B1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67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598414.63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87A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2215738.50</w:t>
            </w:r>
          </w:p>
        </w:tc>
      </w:tr>
      <w:tr w:rsidR="004C0A3E" w:rsidRPr="004C0A3E" w14:paraId="2BD28C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24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8F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598411.44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8AE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2215745.23</w:t>
            </w:r>
          </w:p>
        </w:tc>
      </w:tr>
      <w:tr w:rsidR="004C0A3E" w:rsidRPr="004C0A3E" w14:paraId="46AD09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6E2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2C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598414.87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5A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2215751.06</w:t>
            </w:r>
          </w:p>
        </w:tc>
      </w:tr>
      <w:tr w:rsidR="004C0A3E" w:rsidRPr="004C0A3E" w14:paraId="3B341D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45E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0E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598459.34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F5B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2215821.03</w:t>
            </w:r>
          </w:p>
        </w:tc>
      </w:tr>
      <w:tr w:rsidR="004C0A3E" w:rsidRPr="004C0A3E" w14:paraId="379F01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F5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7F1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598460.33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859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2215824.41</w:t>
            </w:r>
          </w:p>
        </w:tc>
      </w:tr>
      <w:tr w:rsidR="004C0A3E" w:rsidRPr="004C0A3E" w14:paraId="5E9C67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E2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8B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598491.14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731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2215861.62</w:t>
            </w:r>
          </w:p>
        </w:tc>
      </w:tr>
      <w:tr w:rsidR="004C0A3E" w:rsidRPr="004C0A3E" w14:paraId="254307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3D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96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598496.38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5F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2215871.54</w:t>
            </w:r>
          </w:p>
        </w:tc>
      </w:tr>
      <w:tr w:rsidR="004C0A3E" w:rsidRPr="004C0A3E" w14:paraId="43F31E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663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28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598471.25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CC6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2215917.88</w:t>
            </w:r>
          </w:p>
        </w:tc>
      </w:tr>
      <w:tr w:rsidR="004C0A3E" w:rsidRPr="004C0A3E" w14:paraId="01773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9F7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3F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598435.40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4B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2215875.67</w:t>
            </w:r>
          </w:p>
        </w:tc>
      </w:tr>
      <w:tr w:rsidR="004C0A3E" w:rsidRPr="004C0A3E" w14:paraId="52C73A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FB1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8C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598375.59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99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2215921.33</w:t>
            </w:r>
          </w:p>
        </w:tc>
      </w:tr>
      <w:tr w:rsidR="004C0A3E" w:rsidRPr="004C0A3E" w14:paraId="2ABE68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1F3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D6A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598292.72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1D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2215854.95</w:t>
            </w:r>
          </w:p>
        </w:tc>
      </w:tr>
      <w:tr w:rsidR="004C0A3E" w:rsidRPr="004C0A3E" w14:paraId="7B9BCF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6E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44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598285.15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CB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2215852.94</w:t>
            </w:r>
          </w:p>
        </w:tc>
      </w:tr>
      <w:tr w:rsidR="004C0A3E" w:rsidRPr="004C0A3E" w14:paraId="7AD52A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0A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65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598198.01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BD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2215792.84</w:t>
            </w:r>
          </w:p>
        </w:tc>
      </w:tr>
      <w:tr w:rsidR="004C0A3E" w:rsidRPr="004C0A3E" w14:paraId="74D818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B7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5BD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598193.10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0B1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2215787.67</w:t>
            </w:r>
          </w:p>
        </w:tc>
      </w:tr>
      <w:tr w:rsidR="004C0A3E" w:rsidRPr="004C0A3E" w14:paraId="1D4756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1C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6E7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598143.86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BD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2215711.97</w:t>
            </w:r>
          </w:p>
        </w:tc>
      </w:tr>
      <w:tr w:rsidR="004C0A3E" w:rsidRPr="004C0A3E" w14:paraId="214F2A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E3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C63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598131.78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17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2215702.24</w:t>
            </w:r>
          </w:p>
        </w:tc>
      </w:tr>
      <w:tr w:rsidR="004C0A3E" w:rsidRPr="004C0A3E" w14:paraId="6F7640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C7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31D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598062.34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A3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2215668.97</w:t>
            </w:r>
          </w:p>
        </w:tc>
      </w:tr>
      <w:tr w:rsidR="004C0A3E" w:rsidRPr="004C0A3E" w14:paraId="5AB838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E3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B9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598037.32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88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2215646.35</w:t>
            </w:r>
          </w:p>
        </w:tc>
      </w:tr>
      <w:tr w:rsidR="004C0A3E" w:rsidRPr="004C0A3E" w14:paraId="695E98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BE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16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598024.02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57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2215610.76</w:t>
            </w:r>
          </w:p>
        </w:tc>
      </w:tr>
      <w:tr w:rsidR="004C0A3E" w:rsidRPr="004C0A3E" w14:paraId="7465B0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F1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CA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598007.91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7E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2215575.77</w:t>
            </w:r>
          </w:p>
        </w:tc>
      </w:tr>
      <w:tr w:rsidR="004C0A3E" w:rsidRPr="004C0A3E" w14:paraId="7895F2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EEE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C3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597750.25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641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2215349.55</w:t>
            </w:r>
          </w:p>
        </w:tc>
      </w:tr>
      <w:tr w:rsidR="004C0A3E" w:rsidRPr="004C0A3E" w14:paraId="764D6C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86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052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A3E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2215345.93</w:t>
            </w:r>
          </w:p>
        </w:tc>
      </w:tr>
      <w:tr w:rsidR="004C0A3E" w:rsidRPr="004C0A3E" w14:paraId="2D096A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B14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7B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2BF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2215356.22</w:t>
            </w:r>
          </w:p>
        </w:tc>
      </w:tr>
      <w:tr w:rsidR="004C0A3E" w:rsidRPr="004C0A3E" w14:paraId="06E08A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65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4E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597667.20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7F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2215319.58</w:t>
            </w:r>
          </w:p>
        </w:tc>
      </w:tr>
      <w:tr w:rsidR="004C0A3E" w:rsidRPr="004C0A3E" w14:paraId="59E847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FF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C8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597667.83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63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2215314.81</w:t>
            </w:r>
          </w:p>
        </w:tc>
      </w:tr>
      <w:tr w:rsidR="004C0A3E" w:rsidRPr="004C0A3E" w14:paraId="150157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33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45D4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597727.57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DA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2215278.67</w:t>
            </w:r>
          </w:p>
        </w:tc>
      </w:tr>
      <w:tr w:rsidR="004C0A3E" w:rsidRPr="004C0A3E" w14:paraId="14B578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B6B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EC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9F8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2215273.19</w:t>
            </w:r>
          </w:p>
        </w:tc>
      </w:tr>
      <w:tr w:rsidR="004C0A3E" w:rsidRPr="004C0A3E" w14:paraId="01D1AB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9A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5D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597711.48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072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2215223.97</w:t>
            </w:r>
          </w:p>
        </w:tc>
      </w:tr>
      <w:tr w:rsidR="004C0A3E" w:rsidRPr="004C0A3E" w14:paraId="629632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72C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7F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C9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2215221.11</w:t>
            </w:r>
          </w:p>
        </w:tc>
      </w:tr>
      <w:tr w:rsidR="004C0A3E" w:rsidRPr="004C0A3E" w14:paraId="7818B7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3CD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00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597693.62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A96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2215222.11</w:t>
            </w:r>
          </w:p>
        </w:tc>
      </w:tr>
      <w:tr w:rsidR="004C0A3E" w:rsidRPr="004C0A3E" w14:paraId="3B2C13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6F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FC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63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2215235.83</w:t>
            </w:r>
          </w:p>
        </w:tc>
      </w:tr>
      <w:tr w:rsidR="004C0A3E" w:rsidRPr="004C0A3E" w14:paraId="26C186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70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19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597634.95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1EC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2215232.00</w:t>
            </w:r>
          </w:p>
        </w:tc>
      </w:tr>
      <w:tr w:rsidR="004C0A3E" w:rsidRPr="004C0A3E" w14:paraId="3DBADE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3C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DD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597624.77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027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2215219.33</w:t>
            </w:r>
          </w:p>
        </w:tc>
      </w:tr>
      <w:tr w:rsidR="004C0A3E" w:rsidRPr="004C0A3E" w14:paraId="62DA52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5A5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E5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597620.52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F7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2215211.76</w:t>
            </w:r>
          </w:p>
        </w:tc>
      </w:tr>
      <w:tr w:rsidR="004C0A3E" w:rsidRPr="004C0A3E" w14:paraId="571C54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BB0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39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9C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2215080.81</w:t>
            </w:r>
          </w:p>
        </w:tc>
      </w:tr>
      <w:tr w:rsidR="004C0A3E" w:rsidRPr="004C0A3E" w14:paraId="0831B0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174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BB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751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2215034.29</w:t>
            </w:r>
          </w:p>
        </w:tc>
      </w:tr>
      <w:tr w:rsidR="004C0A3E" w:rsidRPr="004C0A3E" w14:paraId="60060E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50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229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2B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2214953.96</w:t>
            </w:r>
          </w:p>
        </w:tc>
      </w:tr>
      <w:tr w:rsidR="004C0A3E" w:rsidRPr="004C0A3E" w14:paraId="41F835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54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1AB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597619.86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B9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2214929.52</w:t>
            </w:r>
          </w:p>
        </w:tc>
      </w:tr>
      <w:tr w:rsidR="004C0A3E" w:rsidRPr="004C0A3E" w14:paraId="5F7455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30F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EC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929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2214898.42</w:t>
            </w:r>
          </w:p>
        </w:tc>
      </w:tr>
      <w:tr w:rsidR="004C0A3E" w:rsidRPr="004C0A3E" w14:paraId="2D6B12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E1C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713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597689.75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AF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2214867.59</w:t>
            </w:r>
          </w:p>
        </w:tc>
      </w:tr>
      <w:tr w:rsidR="004C0A3E" w:rsidRPr="004C0A3E" w14:paraId="2D64E0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E8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485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597696.58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A0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2214864.34</w:t>
            </w:r>
          </w:p>
        </w:tc>
      </w:tr>
      <w:tr w:rsidR="004C0A3E" w:rsidRPr="004C0A3E" w14:paraId="27E667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DC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12E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597747.91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14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2214790.22</w:t>
            </w:r>
          </w:p>
        </w:tc>
      </w:tr>
      <w:tr w:rsidR="004C0A3E" w:rsidRPr="004C0A3E" w14:paraId="0A4E25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3B5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654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597754.11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B2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2214783.81</w:t>
            </w:r>
          </w:p>
        </w:tc>
      </w:tr>
      <w:tr w:rsidR="004C0A3E" w:rsidRPr="004C0A3E" w14:paraId="06B963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3C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9D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597834.54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F33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2214756.34</w:t>
            </w:r>
          </w:p>
        </w:tc>
      </w:tr>
      <w:tr w:rsidR="004C0A3E" w:rsidRPr="004C0A3E" w14:paraId="60391A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C4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E66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597839.56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8B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2214756.99</w:t>
            </w:r>
          </w:p>
        </w:tc>
      </w:tr>
      <w:tr w:rsidR="004C0A3E" w:rsidRPr="004C0A3E" w14:paraId="1E43AF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4D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041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597844.40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A4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2214762.52</w:t>
            </w:r>
          </w:p>
        </w:tc>
      </w:tr>
      <w:tr w:rsidR="004C0A3E" w:rsidRPr="004C0A3E" w14:paraId="7885B7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D4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FD4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597836.67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41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2214786.99</w:t>
            </w:r>
          </w:p>
        </w:tc>
      </w:tr>
      <w:tr w:rsidR="004C0A3E" w:rsidRPr="004C0A3E" w14:paraId="6C9976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B79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95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597842.55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7D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2214795.22</w:t>
            </w:r>
          </w:p>
        </w:tc>
      </w:tr>
      <w:tr w:rsidR="004C0A3E" w:rsidRPr="004C0A3E" w14:paraId="6BD26A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584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BC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597887.74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CE0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2214814.08</w:t>
            </w:r>
          </w:p>
        </w:tc>
      </w:tr>
      <w:tr w:rsidR="004C0A3E" w:rsidRPr="004C0A3E" w14:paraId="122A7B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CFE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2D5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597894.10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00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2214847.88</w:t>
            </w:r>
          </w:p>
        </w:tc>
      </w:tr>
      <w:tr w:rsidR="004C0A3E" w:rsidRPr="004C0A3E" w14:paraId="442E35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AD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AE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597987.13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C1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2214860.61</w:t>
            </w:r>
          </w:p>
        </w:tc>
      </w:tr>
      <w:tr w:rsidR="004C0A3E" w:rsidRPr="004C0A3E" w14:paraId="3C4588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AE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86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597987.33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3A0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2214908.63</w:t>
            </w:r>
          </w:p>
        </w:tc>
      </w:tr>
      <w:tr w:rsidR="004C0A3E" w:rsidRPr="004C0A3E" w14:paraId="2713D1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455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3A8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598362.67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FF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2214911.83</w:t>
            </w:r>
          </w:p>
        </w:tc>
      </w:tr>
      <w:tr w:rsidR="004C0A3E" w:rsidRPr="004C0A3E" w14:paraId="7A9E70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DD5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9F1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598360.94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A93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2214810.04</w:t>
            </w:r>
          </w:p>
        </w:tc>
      </w:tr>
      <w:tr w:rsidR="004C0A3E" w:rsidRPr="004C0A3E" w14:paraId="4BDA13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A6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F1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598387.69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89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2214814.84</w:t>
            </w:r>
          </w:p>
        </w:tc>
      </w:tr>
      <w:tr w:rsidR="004C0A3E" w:rsidRPr="004C0A3E" w14:paraId="4BFE07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498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E7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598551.89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C1D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2214871.62</w:t>
            </w:r>
          </w:p>
        </w:tc>
      </w:tr>
      <w:tr w:rsidR="004C0A3E" w:rsidRPr="004C0A3E" w14:paraId="299C45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2B2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68E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598555.70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66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2214875.26</w:t>
            </w:r>
          </w:p>
        </w:tc>
      </w:tr>
      <w:tr w:rsidR="004C0A3E" w:rsidRPr="004C0A3E" w14:paraId="5AD556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4E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7B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598555.25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E6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2214878.96</w:t>
            </w:r>
          </w:p>
        </w:tc>
      </w:tr>
      <w:tr w:rsidR="004C0A3E" w:rsidRPr="004C0A3E" w14:paraId="51A35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823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5FC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598517.30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18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2214941.94</w:t>
            </w:r>
          </w:p>
        </w:tc>
      </w:tr>
      <w:tr w:rsidR="004C0A3E" w:rsidRPr="004C0A3E" w14:paraId="4210B1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6A4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70A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598474.62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81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2215009.92</w:t>
            </w:r>
          </w:p>
        </w:tc>
      </w:tr>
      <w:tr w:rsidR="004C0A3E" w:rsidRPr="004C0A3E" w14:paraId="3CF206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46D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8E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598472.41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89B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2215024.47</w:t>
            </w:r>
          </w:p>
        </w:tc>
      </w:tr>
      <w:tr w:rsidR="004C0A3E" w:rsidRPr="004C0A3E" w14:paraId="27CBF8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060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72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598477.42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7E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2215031.07</w:t>
            </w:r>
          </w:p>
        </w:tc>
      </w:tr>
      <w:tr w:rsidR="004C0A3E" w:rsidRPr="004C0A3E" w14:paraId="15D03D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E42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91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598783.78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121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2215201.63</w:t>
            </w:r>
          </w:p>
        </w:tc>
      </w:tr>
      <w:tr w:rsidR="004C0A3E" w:rsidRPr="004C0A3E" w14:paraId="080FA8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CE11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C5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598829.40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1D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2215243.67</w:t>
            </w:r>
          </w:p>
        </w:tc>
      </w:tr>
      <w:tr w:rsidR="004C0A3E" w:rsidRPr="004C0A3E" w14:paraId="456D993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07AD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(119)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6111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B01B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FFB0F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B43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97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604278.86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13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2216176.37</w:t>
            </w:r>
          </w:p>
        </w:tc>
      </w:tr>
      <w:tr w:rsidR="004C0A3E" w:rsidRPr="004C0A3E" w14:paraId="76507C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B1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346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604284.57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0B0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2216184.51</w:t>
            </w:r>
          </w:p>
        </w:tc>
      </w:tr>
      <w:tr w:rsidR="004C0A3E" w:rsidRPr="004C0A3E" w14:paraId="4998F9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CE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E2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CA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2216247.27</w:t>
            </w:r>
          </w:p>
        </w:tc>
      </w:tr>
      <w:tr w:rsidR="004C0A3E" w:rsidRPr="004C0A3E" w14:paraId="413BDD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54F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AA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604179.10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D2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2216237.10</w:t>
            </w:r>
          </w:p>
        </w:tc>
      </w:tr>
      <w:tr w:rsidR="004C0A3E" w:rsidRPr="004C0A3E" w14:paraId="3A8F46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47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9C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604217.76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79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2216213.56</w:t>
            </w:r>
          </w:p>
        </w:tc>
      </w:tr>
      <w:tr w:rsidR="004C0A3E" w:rsidRPr="004C0A3E" w14:paraId="31DDD7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EE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736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604235.23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1F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2216202.93</w:t>
            </w:r>
          </w:p>
        </w:tc>
      </w:tr>
      <w:tr w:rsidR="004C0A3E" w:rsidRPr="004C0A3E" w14:paraId="5E6F1D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35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CC2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604254.07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6D1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2216191.44</w:t>
            </w:r>
          </w:p>
        </w:tc>
      </w:tr>
      <w:tr w:rsidR="004C0A3E" w:rsidRPr="004C0A3E" w14:paraId="4CDE12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8D0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8C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604278.86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8F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2216176.37</w:t>
            </w:r>
          </w:p>
        </w:tc>
      </w:tr>
      <w:tr w:rsidR="004C0A3E" w:rsidRPr="004C0A3E" w14:paraId="6A11B57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8539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CF18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A77C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7A2E9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B0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8E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612570.06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B9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2215103.60</w:t>
            </w:r>
          </w:p>
        </w:tc>
      </w:tr>
      <w:tr w:rsidR="004C0A3E" w:rsidRPr="004C0A3E" w14:paraId="1E926C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0A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A94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612807.31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2C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2215696.91</w:t>
            </w:r>
          </w:p>
        </w:tc>
      </w:tr>
      <w:tr w:rsidR="004C0A3E" w:rsidRPr="004C0A3E" w14:paraId="631F04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F8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3E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612928.04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54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2216055.61</w:t>
            </w:r>
          </w:p>
        </w:tc>
      </w:tr>
      <w:tr w:rsidR="004C0A3E" w:rsidRPr="004C0A3E" w14:paraId="4B1C7D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B8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6AC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612993.32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15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2216250.68</w:t>
            </w:r>
          </w:p>
        </w:tc>
      </w:tr>
      <w:tr w:rsidR="004C0A3E" w:rsidRPr="004C0A3E" w14:paraId="7EB7DC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4C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E2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2E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2216216.04</w:t>
            </w:r>
          </w:p>
        </w:tc>
      </w:tr>
      <w:tr w:rsidR="004C0A3E" w:rsidRPr="004C0A3E" w14:paraId="5C936B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3A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535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612902.08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1D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2216166.17</w:t>
            </w:r>
          </w:p>
        </w:tc>
      </w:tr>
      <w:tr w:rsidR="004C0A3E" w:rsidRPr="004C0A3E" w14:paraId="50C16B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8F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5C3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612875.88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B5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2216142.29</w:t>
            </w:r>
          </w:p>
        </w:tc>
      </w:tr>
      <w:tr w:rsidR="004C0A3E" w:rsidRPr="004C0A3E" w14:paraId="4938C9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36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F8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612862.48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1F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2216129.64</w:t>
            </w:r>
          </w:p>
        </w:tc>
      </w:tr>
      <w:tr w:rsidR="004C0A3E" w:rsidRPr="004C0A3E" w14:paraId="3F01A5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11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43D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612841.82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43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2216134.32</w:t>
            </w:r>
          </w:p>
        </w:tc>
      </w:tr>
      <w:tr w:rsidR="004C0A3E" w:rsidRPr="004C0A3E" w14:paraId="4D709F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D1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AD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612822.02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DB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2216154.27</w:t>
            </w:r>
          </w:p>
        </w:tc>
      </w:tr>
      <w:tr w:rsidR="004C0A3E" w:rsidRPr="004C0A3E" w14:paraId="7CE51E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1D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CFC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612805.96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5B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2216142.90</w:t>
            </w:r>
          </w:p>
        </w:tc>
      </w:tr>
      <w:tr w:rsidR="004C0A3E" w:rsidRPr="004C0A3E" w14:paraId="3399C0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BC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E1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D4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2216129.65</w:t>
            </w:r>
          </w:p>
        </w:tc>
      </w:tr>
      <w:tr w:rsidR="004C0A3E" w:rsidRPr="004C0A3E" w14:paraId="6E4A89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235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70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40B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2216125.52</w:t>
            </w:r>
          </w:p>
        </w:tc>
      </w:tr>
      <w:tr w:rsidR="004C0A3E" w:rsidRPr="004C0A3E" w14:paraId="30DE56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843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D3C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0F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2216124.53</w:t>
            </w:r>
          </w:p>
        </w:tc>
      </w:tr>
      <w:tr w:rsidR="004C0A3E" w:rsidRPr="004C0A3E" w14:paraId="3D3AF1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7C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39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612764.19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55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2216134.78</w:t>
            </w:r>
          </w:p>
        </w:tc>
      </w:tr>
      <w:tr w:rsidR="004C0A3E" w:rsidRPr="004C0A3E" w14:paraId="15B430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D28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76A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612744.09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3C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2216163.45</w:t>
            </w:r>
          </w:p>
        </w:tc>
      </w:tr>
      <w:tr w:rsidR="004C0A3E" w:rsidRPr="004C0A3E" w14:paraId="190C0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E7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315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612726.73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691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2216166.23</w:t>
            </w:r>
          </w:p>
        </w:tc>
      </w:tr>
      <w:tr w:rsidR="004C0A3E" w:rsidRPr="004C0A3E" w14:paraId="120A0A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AE2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62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938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2216095.52</w:t>
            </w:r>
          </w:p>
        </w:tc>
      </w:tr>
      <w:tr w:rsidR="004C0A3E" w:rsidRPr="004C0A3E" w14:paraId="33CB37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2D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F94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612666.52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EFE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2216077.58</w:t>
            </w:r>
          </w:p>
        </w:tc>
      </w:tr>
      <w:tr w:rsidR="004C0A3E" w:rsidRPr="004C0A3E" w14:paraId="406AF9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595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2A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612661.27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F1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2216068.84</w:t>
            </w:r>
          </w:p>
        </w:tc>
      </w:tr>
      <w:tr w:rsidR="004C0A3E" w:rsidRPr="004C0A3E" w14:paraId="399691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1B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A02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97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2216064.17</w:t>
            </w:r>
          </w:p>
        </w:tc>
      </w:tr>
      <w:tr w:rsidR="004C0A3E" w:rsidRPr="004C0A3E" w14:paraId="3D8276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B0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F3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612637.94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7B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2216078.90</w:t>
            </w:r>
          </w:p>
        </w:tc>
      </w:tr>
      <w:tr w:rsidR="004C0A3E" w:rsidRPr="004C0A3E" w14:paraId="2A4F23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69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48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612629.48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376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2216076.13</w:t>
            </w:r>
          </w:p>
        </w:tc>
      </w:tr>
      <w:tr w:rsidR="004C0A3E" w:rsidRPr="004C0A3E" w14:paraId="3B300D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87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F46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5B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2216090.85</w:t>
            </w:r>
          </w:p>
        </w:tc>
      </w:tr>
      <w:tr w:rsidR="004C0A3E" w:rsidRPr="004C0A3E" w14:paraId="5B09FA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67E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F42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C80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2216098.43</w:t>
            </w:r>
          </w:p>
        </w:tc>
      </w:tr>
      <w:tr w:rsidR="004C0A3E" w:rsidRPr="004C0A3E" w14:paraId="54AC93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ED4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DCB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BFC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2216111.70</w:t>
            </w:r>
          </w:p>
        </w:tc>
      </w:tr>
      <w:tr w:rsidR="004C0A3E" w:rsidRPr="004C0A3E" w14:paraId="740A88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5B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096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17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2216122.49</w:t>
            </w:r>
          </w:p>
        </w:tc>
      </w:tr>
      <w:tr w:rsidR="004C0A3E" w:rsidRPr="004C0A3E" w14:paraId="4EBC62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33C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EA5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612576.92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0C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2216133.57</w:t>
            </w:r>
          </w:p>
        </w:tc>
      </w:tr>
      <w:tr w:rsidR="004C0A3E" w:rsidRPr="004C0A3E" w14:paraId="349935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A7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44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612485.52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808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2216051.26</w:t>
            </w:r>
          </w:p>
        </w:tc>
      </w:tr>
      <w:tr w:rsidR="004C0A3E" w:rsidRPr="004C0A3E" w14:paraId="1AF75B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588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D6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612456.08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F7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2216024.48</w:t>
            </w:r>
          </w:p>
        </w:tc>
      </w:tr>
      <w:tr w:rsidR="004C0A3E" w:rsidRPr="004C0A3E" w14:paraId="1B1C1A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29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1EF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16F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2216016.49</w:t>
            </w:r>
          </w:p>
        </w:tc>
      </w:tr>
      <w:tr w:rsidR="004C0A3E" w:rsidRPr="004C0A3E" w14:paraId="18B7A4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1CA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D4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14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2215991.89</w:t>
            </w:r>
          </w:p>
        </w:tc>
      </w:tr>
      <w:tr w:rsidR="004C0A3E" w:rsidRPr="004C0A3E" w14:paraId="43AFB0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40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DA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612408.46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F55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2215985.68</w:t>
            </w:r>
          </w:p>
        </w:tc>
      </w:tr>
      <w:tr w:rsidR="004C0A3E" w:rsidRPr="004C0A3E" w14:paraId="25C143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65F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A1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612383.70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62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2215966.94</w:t>
            </w:r>
          </w:p>
        </w:tc>
      </w:tr>
      <w:tr w:rsidR="004C0A3E" w:rsidRPr="004C0A3E" w14:paraId="26E2AE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5E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DD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612376.86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1F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2215963.83</w:t>
            </w:r>
          </w:p>
        </w:tc>
      </w:tr>
      <w:tr w:rsidR="004C0A3E" w:rsidRPr="004C0A3E" w14:paraId="35FCDD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D43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5E1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612368.39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E2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2215964.17</w:t>
            </w:r>
          </w:p>
        </w:tc>
      </w:tr>
      <w:tr w:rsidR="004C0A3E" w:rsidRPr="004C0A3E" w14:paraId="2C279C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0E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68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21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2215976.95</w:t>
            </w:r>
          </w:p>
        </w:tc>
      </w:tr>
      <w:tr w:rsidR="004C0A3E" w:rsidRPr="004C0A3E" w14:paraId="0BB361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E1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63F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E89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2215977.77</w:t>
            </w:r>
          </w:p>
        </w:tc>
      </w:tr>
      <w:tr w:rsidR="004C0A3E" w:rsidRPr="004C0A3E" w14:paraId="1E4558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851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446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612269.19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F8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2215475.12</w:t>
            </w:r>
          </w:p>
        </w:tc>
      </w:tr>
      <w:tr w:rsidR="004C0A3E" w:rsidRPr="004C0A3E" w14:paraId="68A4A0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D2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FF2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612292.55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B9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2215472.30</w:t>
            </w:r>
          </w:p>
        </w:tc>
      </w:tr>
      <w:tr w:rsidR="004C0A3E" w:rsidRPr="004C0A3E" w14:paraId="19C914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AD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21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612353.95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6E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2215463.09</w:t>
            </w:r>
          </w:p>
        </w:tc>
      </w:tr>
      <w:tr w:rsidR="004C0A3E" w:rsidRPr="004C0A3E" w14:paraId="666E86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77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D7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612351.44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3D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2215444.85</w:t>
            </w:r>
          </w:p>
        </w:tc>
      </w:tr>
      <w:tr w:rsidR="004C0A3E" w:rsidRPr="004C0A3E" w14:paraId="187CCC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9C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08B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DB6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2215433.18</w:t>
            </w:r>
          </w:p>
        </w:tc>
      </w:tr>
      <w:tr w:rsidR="004C0A3E" w:rsidRPr="004C0A3E" w14:paraId="5CA7E2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618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35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8A6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2215424.46</w:t>
            </w:r>
          </w:p>
        </w:tc>
      </w:tr>
      <w:tr w:rsidR="004C0A3E" w:rsidRPr="004C0A3E" w14:paraId="4FD9AF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65E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C5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612410.28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2AE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2215407.90</w:t>
            </w:r>
          </w:p>
        </w:tc>
      </w:tr>
      <w:tr w:rsidR="004C0A3E" w:rsidRPr="004C0A3E" w14:paraId="341E70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1F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67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55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2215404.06</w:t>
            </w:r>
          </w:p>
        </w:tc>
      </w:tr>
      <w:tr w:rsidR="004C0A3E" w:rsidRPr="004C0A3E" w14:paraId="13671A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67F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6C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EF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2215383.59</w:t>
            </w:r>
          </w:p>
        </w:tc>
      </w:tr>
      <w:tr w:rsidR="004C0A3E" w:rsidRPr="004C0A3E" w14:paraId="6DDC2D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D2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946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612402.30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BC2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2215357.17</w:t>
            </w:r>
          </w:p>
        </w:tc>
      </w:tr>
      <w:tr w:rsidR="004C0A3E" w:rsidRPr="004C0A3E" w14:paraId="78A212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56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67AB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635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2215328.87</w:t>
            </w:r>
          </w:p>
        </w:tc>
      </w:tr>
      <w:tr w:rsidR="004C0A3E" w:rsidRPr="004C0A3E" w14:paraId="0EB0AB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A6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212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03E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2215300.92</w:t>
            </w:r>
          </w:p>
        </w:tc>
      </w:tr>
      <w:tr w:rsidR="004C0A3E" w:rsidRPr="004C0A3E" w14:paraId="5FDACC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20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033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E0B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2215274.52</w:t>
            </w:r>
          </w:p>
        </w:tc>
      </w:tr>
      <w:tr w:rsidR="004C0A3E" w:rsidRPr="004C0A3E" w14:paraId="37CF3C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F2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76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612388.61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3B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2215245.58</w:t>
            </w:r>
          </w:p>
        </w:tc>
      </w:tr>
      <w:tr w:rsidR="004C0A3E" w:rsidRPr="004C0A3E" w14:paraId="4EC692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2CD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33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612395.07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15E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2215215.08</w:t>
            </w:r>
          </w:p>
        </w:tc>
      </w:tr>
      <w:tr w:rsidR="004C0A3E" w:rsidRPr="004C0A3E" w14:paraId="36CA52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EB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E0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612424.76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5C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2215130.55</w:t>
            </w:r>
          </w:p>
        </w:tc>
      </w:tr>
      <w:tr w:rsidR="004C0A3E" w:rsidRPr="004C0A3E" w14:paraId="7CF529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D5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C1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612450.37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46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2215084.56</w:t>
            </w:r>
          </w:p>
        </w:tc>
      </w:tr>
      <w:tr w:rsidR="004C0A3E" w:rsidRPr="004C0A3E" w14:paraId="28FEBA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05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D273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612463.37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D50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2215082.66</w:t>
            </w:r>
          </w:p>
        </w:tc>
      </w:tr>
      <w:tr w:rsidR="004C0A3E" w:rsidRPr="004C0A3E" w14:paraId="0CD45D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72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DD3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612470.19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C4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2215083.07</w:t>
            </w:r>
          </w:p>
        </w:tc>
      </w:tr>
      <w:tr w:rsidR="004C0A3E" w:rsidRPr="004C0A3E" w14:paraId="05FE38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636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0C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612522.24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46B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2215086.19</w:t>
            </w:r>
          </w:p>
        </w:tc>
      </w:tr>
      <w:tr w:rsidR="004C0A3E" w:rsidRPr="004C0A3E" w14:paraId="35444C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CCB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F3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612543.18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3D8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2215087.41</w:t>
            </w:r>
          </w:p>
        </w:tc>
      </w:tr>
      <w:tr w:rsidR="004C0A3E" w:rsidRPr="004C0A3E" w14:paraId="33E03C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AA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AF4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89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2215091.03</w:t>
            </w:r>
          </w:p>
        </w:tc>
      </w:tr>
      <w:tr w:rsidR="004C0A3E" w:rsidRPr="004C0A3E" w14:paraId="7CB76F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725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F0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612570.06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F8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2215103.60</w:t>
            </w:r>
          </w:p>
        </w:tc>
      </w:tr>
      <w:tr w:rsidR="004C0A3E" w:rsidRPr="004C0A3E" w14:paraId="52F21CF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7C5D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E592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FB51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00809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E67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3B5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597393.94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D2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2214845.10</w:t>
            </w:r>
          </w:p>
        </w:tc>
      </w:tr>
      <w:tr w:rsidR="004C0A3E" w:rsidRPr="004C0A3E" w14:paraId="350465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1FE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382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597384.58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31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2214856.18</w:t>
            </w:r>
          </w:p>
        </w:tc>
      </w:tr>
      <w:tr w:rsidR="004C0A3E" w:rsidRPr="004C0A3E" w14:paraId="51DB2D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4B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D8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597363.58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D72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2214894.67</w:t>
            </w:r>
          </w:p>
        </w:tc>
      </w:tr>
      <w:tr w:rsidR="004C0A3E" w:rsidRPr="004C0A3E" w14:paraId="17AE8C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028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D6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597344.73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3E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2214942.90</w:t>
            </w:r>
          </w:p>
        </w:tc>
      </w:tr>
      <w:tr w:rsidR="004C0A3E" w:rsidRPr="004C0A3E" w14:paraId="6D3D36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55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9E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597338.37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370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2214922.75</w:t>
            </w:r>
          </w:p>
        </w:tc>
      </w:tr>
      <w:tr w:rsidR="004C0A3E" w:rsidRPr="004C0A3E" w14:paraId="727C2C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684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5DA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597252.70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A20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2214952.66</w:t>
            </w:r>
          </w:p>
        </w:tc>
      </w:tr>
      <w:tr w:rsidR="004C0A3E" w:rsidRPr="004C0A3E" w14:paraId="51372B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49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01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597237.79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66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2214885.17</w:t>
            </w:r>
          </w:p>
        </w:tc>
      </w:tr>
      <w:tr w:rsidR="004C0A3E" w:rsidRPr="004C0A3E" w14:paraId="79EF2B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25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996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597117.26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10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2214929.23</w:t>
            </w:r>
          </w:p>
        </w:tc>
      </w:tr>
      <w:tr w:rsidR="004C0A3E" w:rsidRPr="004C0A3E" w14:paraId="340DF7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2E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38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597096.73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188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2214992.52</w:t>
            </w:r>
          </w:p>
        </w:tc>
      </w:tr>
      <w:tr w:rsidR="004C0A3E" w:rsidRPr="004C0A3E" w14:paraId="53208A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EF8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AC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73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2215007.36</w:t>
            </w:r>
          </w:p>
        </w:tc>
      </w:tr>
      <w:tr w:rsidR="004C0A3E" w:rsidRPr="004C0A3E" w14:paraId="023710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9D1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E0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45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2215055.84</w:t>
            </w:r>
          </w:p>
        </w:tc>
      </w:tr>
      <w:tr w:rsidR="004C0A3E" w:rsidRPr="004C0A3E" w14:paraId="2803EA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67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916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CF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2215078.11</w:t>
            </w:r>
          </w:p>
        </w:tc>
      </w:tr>
      <w:tr w:rsidR="004C0A3E" w:rsidRPr="004C0A3E" w14:paraId="2DB793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987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028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8C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2215112.60</w:t>
            </w:r>
          </w:p>
        </w:tc>
      </w:tr>
      <w:tr w:rsidR="004C0A3E" w:rsidRPr="004C0A3E" w14:paraId="301422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4B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D5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81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2215120.46</w:t>
            </w:r>
          </w:p>
        </w:tc>
      </w:tr>
      <w:tr w:rsidR="004C0A3E" w:rsidRPr="004C0A3E" w14:paraId="5C8AB4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8F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5C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667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2215122.05</w:t>
            </w:r>
          </w:p>
        </w:tc>
      </w:tr>
      <w:tr w:rsidR="004C0A3E" w:rsidRPr="004C0A3E" w14:paraId="1B686D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A3E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48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457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2215173.38</w:t>
            </w:r>
          </w:p>
        </w:tc>
      </w:tr>
      <w:tr w:rsidR="004C0A3E" w:rsidRPr="004C0A3E" w14:paraId="6C8D43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97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413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596930.09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4DA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2215203.20</w:t>
            </w:r>
          </w:p>
        </w:tc>
      </w:tr>
      <w:tr w:rsidR="004C0A3E" w:rsidRPr="004C0A3E" w14:paraId="2BF494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331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2A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AB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2215216.64</w:t>
            </w:r>
          </w:p>
        </w:tc>
      </w:tr>
      <w:tr w:rsidR="004C0A3E" w:rsidRPr="004C0A3E" w14:paraId="2141C6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9B2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1F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596931.76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D19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2215242.65</w:t>
            </w:r>
          </w:p>
        </w:tc>
      </w:tr>
      <w:tr w:rsidR="004C0A3E" w:rsidRPr="004C0A3E" w14:paraId="1A2C68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323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11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596970.53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F78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2215325.08</w:t>
            </w:r>
          </w:p>
        </w:tc>
      </w:tr>
      <w:tr w:rsidR="004C0A3E" w:rsidRPr="004C0A3E" w14:paraId="54EE6F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15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E4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596989.22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02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2215385.68</w:t>
            </w:r>
          </w:p>
        </w:tc>
      </w:tr>
      <w:tr w:rsidR="004C0A3E" w:rsidRPr="004C0A3E" w14:paraId="36F4E7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64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28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597006.05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70C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2215377.95</w:t>
            </w:r>
          </w:p>
        </w:tc>
      </w:tr>
      <w:tr w:rsidR="004C0A3E" w:rsidRPr="004C0A3E" w14:paraId="642C85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BF8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574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597015.25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97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2215397.88</w:t>
            </w:r>
          </w:p>
        </w:tc>
      </w:tr>
      <w:tr w:rsidR="004C0A3E" w:rsidRPr="004C0A3E" w14:paraId="504415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BAA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CC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6D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2215422.13</w:t>
            </w:r>
          </w:p>
        </w:tc>
      </w:tr>
      <w:tr w:rsidR="004C0A3E" w:rsidRPr="004C0A3E" w14:paraId="1FD47A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9F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A7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597039.89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DAC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2215427.96</w:t>
            </w:r>
          </w:p>
        </w:tc>
      </w:tr>
      <w:tr w:rsidR="004C0A3E" w:rsidRPr="004C0A3E" w14:paraId="600B9A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A5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3F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597060.10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33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2215433.46</w:t>
            </w:r>
          </w:p>
        </w:tc>
      </w:tr>
      <w:tr w:rsidR="004C0A3E" w:rsidRPr="004C0A3E" w14:paraId="57C8C7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53F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CA4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975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2215436.27</w:t>
            </w:r>
          </w:p>
        </w:tc>
      </w:tr>
      <w:tr w:rsidR="004C0A3E" w:rsidRPr="004C0A3E" w14:paraId="55FF13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ACB5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94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BD3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2215439.15</w:t>
            </w:r>
          </w:p>
        </w:tc>
      </w:tr>
      <w:tr w:rsidR="004C0A3E" w:rsidRPr="004C0A3E" w14:paraId="2AB276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1C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01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6C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2215451.81</w:t>
            </w:r>
          </w:p>
        </w:tc>
      </w:tr>
      <w:tr w:rsidR="004C0A3E" w:rsidRPr="004C0A3E" w14:paraId="757D92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50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07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597080.44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82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2215453.12</w:t>
            </w:r>
          </w:p>
        </w:tc>
      </w:tr>
      <w:tr w:rsidR="004C0A3E" w:rsidRPr="004C0A3E" w14:paraId="401C5D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A0F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B24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597087.99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F2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2215450.04</w:t>
            </w:r>
          </w:p>
        </w:tc>
      </w:tr>
      <w:tr w:rsidR="004C0A3E" w:rsidRPr="004C0A3E" w14:paraId="50E88D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99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99A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597094.15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7E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2215448.48</w:t>
            </w:r>
          </w:p>
        </w:tc>
      </w:tr>
      <w:tr w:rsidR="004C0A3E" w:rsidRPr="004C0A3E" w14:paraId="7C65E1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018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86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597098.91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AD8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2215446.55</w:t>
            </w:r>
          </w:p>
        </w:tc>
      </w:tr>
      <w:tr w:rsidR="004C0A3E" w:rsidRPr="004C0A3E" w14:paraId="5C85F7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9A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3D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597117.13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83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2215484.28</w:t>
            </w:r>
          </w:p>
        </w:tc>
      </w:tr>
      <w:tr w:rsidR="004C0A3E" w:rsidRPr="004C0A3E" w14:paraId="4A112B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9E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9D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597173.84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174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2215570.29</w:t>
            </w:r>
          </w:p>
        </w:tc>
      </w:tr>
      <w:tr w:rsidR="004C0A3E" w:rsidRPr="004C0A3E" w14:paraId="1AEF73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FC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D35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597198.54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1C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2215551.84</w:t>
            </w:r>
          </w:p>
        </w:tc>
      </w:tr>
      <w:tr w:rsidR="004C0A3E" w:rsidRPr="004C0A3E" w14:paraId="645AAF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FF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405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597204.85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20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2215559.35</w:t>
            </w:r>
          </w:p>
        </w:tc>
      </w:tr>
      <w:tr w:rsidR="004C0A3E" w:rsidRPr="004C0A3E" w14:paraId="7B0E51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DBE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1DC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597221.34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9E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2215578.17</w:t>
            </w:r>
          </w:p>
        </w:tc>
      </w:tr>
      <w:tr w:rsidR="004C0A3E" w:rsidRPr="004C0A3E" w14:paraId="790F41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2E3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432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597243.05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32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2215602.95</w:t>
            </w:r>
          </w:p>
        </w:tc>
      </w:tr>
      <w:tr w:rsidR="004C0A3E" w:rsidRPr="004C0A3E" w14:paraId="217195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408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6D2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597252.44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49D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2215613.68</w:t>
            </w:r>
          </w:p>
        </w:tc>
      </w:tr>
      <w:tr w:rsidR="004C0A3E" w:rsidRPr="004C0A3E" w14:paraId="792A76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BE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7F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597277.18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D9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2215638.15</w:t>
            </w:r>
          </w:p>
        </w:tc>
      </w:tr>
      <w:tr w:rsidR="004C0A3E" w:rsidRPr="004C0A3E" w14:paraId="711166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C02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ED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597315.34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BEA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2215672.17</w:t>
            </w:r>
          </w:p>
        </w:tc>
      </w:tr>
      <w:tr w:rsidR="004C0A3E" w:rsidRPr="004C0A3E" w14:paraId="7FD0F9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761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AC0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597364.67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89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2215714.74</w:t>
            </w:r>
          </w:p>
        </w:tc>
      </w:tr>
      <w:tr w:rsidR="004C0A3E" w:rsidRPr="004C0A3E" w14:paraId="780132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EA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6A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597397.82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440F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2215743.05</w:t>
            </w:r>
          </w:p>
        </w:tc>
      </w:tr>
      <w:tr w:rsidR="004C0A3E" w:rsidRPr="004C0A3E" w14:paraId="177C11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819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7FD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597403.05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16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2215748.75</w:t>
            </w:r>
          </w:p>
        </w:tc>
      </w:tr>
      <w:tr w:rsidR="004C0A3E" w:rsidRPr="004C0A3E" w14:paraId="74D764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C65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9C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597416.93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70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2215734.19</w:t>
            </w:r>
          </w:p>
        </w:tc>
      </w:tr>
      <w:tr w:rsidR="004C0A3E" w:rsidRPr="004C0A3E" w14:paraId="1C6D8E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72C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5FA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597433.94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55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2215724.64</w:t>
            </w:r>
          </w:p>
        </w:tc>
      </w:tr>
      <w:tr w:rsidR="004C0A3E" w:rsidRPr="004C0A3E" w14:paraId="041A43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0C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44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597443.53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61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2215720.31</w:t>
            </w:r>
          </w:p>
        </w:tc>
      </w:tr>
      <w:tr w:rsidR="004C0A3E" w:rsidRPr="004C0A3E" w14:paraId="298D11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F0F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47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597463.20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E30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2215730.52</w:t>
            </w:r>
          </w:p>
        </w:tc>
      </w:tr>
      <w:tr w:rsidR="004C0A3E" w:rsidRPr="004C0A3E" w14:paraId="3D772E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06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E8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597485.89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92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2215733.71</w:t>
            </w:r>
          </w:p>
        </w:tc>
      </w:tr>
      <w:tr w:rsidR="004C0A3E" w:rsidRPr="004C0A3E" w14:paraId="5F4EC1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23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B4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597508.08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F85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2215767.59</w:t>
            </w:r>
          </w:p>
        </w:tc>
      </w:tr>
      <w:tr w:rsidR="004C0A3E" w:rsidRPr="004C0A3E" w14:paraId="3DD19F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E4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2B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597523.21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0DD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2215815.70</w:t>
            </w:r>
          </w:p>
        </w:tc>
      </w:tr>
      <w:tr w:rsidR="004C0A3E" w:rsidRPr="004C0A3E" w14:paraId="54564D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FB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F59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597536.90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9E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2215844.41</w:t>
            </w:r>
          </w:p>
        </w:tc>
      </w:tr>
      <w:tr w:rsidR="004C0A3E" w:rsidRPr="004C0A3E" w14:paraId="598414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B0B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6B9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597546.11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97D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2215876.40</w:t>
            </w:r>
          </w:p>
        </w:tc>
      </w:tr>
      <w:tr w:rsidR="004C0A3E" w:rsidRPr="004C0A3E" w14:paraId="72D7A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8F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98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597553.07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09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2215914.69</w:t>
            </w:r>
          </w:p>
        </w:tc>
      </w:tr>
      <w:tr w:rsidR="004C0A3E" w:rsidRPr="004C0A3E" w14:paraId="5C75A5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6FC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30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597557.61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A2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2215948.96</w:t>
            </w:r>
          </w:p>
        </w:tc>
      </w:tr>
      <w:tr w:rsidR="004C0A3E" w:rsidRPr="004C0A3E" w14:paraId="7DE8DC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BC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C18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597560.06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4C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2215969.49</w:t>
            </w:r>
          </w:p>
        </w:tc>
      </w:tr>
      <w:tr w:rsidR="004C0A3E" w:rsidRPr="004C0A3E" w14:paraId="2AF7B5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57C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293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597539.41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9A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2215979.00</w:t>
            </w:r>
          </w:p>
        </w:tc>
      </w:tr>
      <w:tr w:rsidR="004C0A3E" w:rsidRPr="004C0A3E" w14:paraId="0F5F0A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39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EE0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597543.49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66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2215986.98</w:t>
            </w:r>
          </w:p>
        </w:tc>
      </w:tr>
      <w:tr w:rsidR="004C0A3E" w:rsidRPr="004C0A3E" w14:paraId="6949D8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6C5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124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597556.40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0B0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2216026.61</w:t>
            </w:r>
          </w:p>
        </w:tc>
      </w:tr>
      <w:tr w:rsidR="004C0A3E" w:rsidRPr="004C0A3E" w14:paraId="45DADC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34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23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597569.98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CD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2216066.00</w:t>
            </w:r>
          </w:p>
        </w:tc>
      </w:tr>
      <w:tr w:rsidR="004C0A3E" w:rsidRPr="004C0A3E" w14:paraId="040FA3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71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E1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597576.78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CC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2216096.45</w:t>
            </w:r>
          </w:p>
        </w:tc>
      </w:tr>
      <w:tr w:rsidR="004C0A3E" w:rsidRPr="004C0A3E" w14:paraId="0263EE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FF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EB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597578.98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F13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2216124.08</w:t>
            </w:r>
          </w:p>
        </w:tc>
      </w:tr>
      <w:tr w:rsidR="004C0A3E" w:rsidRPr="004C0A3E" w14:paraId="2FE9EE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FC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AA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56B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2216162.45</w:t>
            </w:r>
          </w:p>
        </w:tc>
      </w:tr>
      <w:tr w:rsidR="004C0A3E" w:rsidRPr="004C0A3E" w14:paraId="1EF790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9D7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A8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6B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2216184.34</w:t>
            </w:r>
          </w:p>
        </w:tc>
      </w:tr>
      <w:tr w:rsidR="004C0A3E" w:rsidRPr="004C0A3E" w14:paraId="707B3B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E7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26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1A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2216209.32</w:t>
            </w:r>
          </w:p>
        </w:tc>
      </w:tr>
      <w:tr w:rsidR="004C0A3E" w:rsidRPr="004C0A3E" w14:paraId="68AA88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48A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12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579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2216237.77</w:t>
            </w:r>
          </w:p>
        </w:tc>
      </w:tr>
      <w:tr w:rsidR="004C0A3E" w:rsidRPr="004C0A3E" w14:paraId="0FACA9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07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26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13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2216266.35</w:t>
            </w:r>
          </w:p>
        </w:tc>
      </w:tr>
      <w:tr w:rsidR="004C0A3E" w:rsidRPr="004C0A3E" w14:paraId="614E53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1F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0D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03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2216248.44</w:t>
            </w:r>
          </w:p>
        </w:tc>
      </w:tr>
      <w:tr w:rsidR="004C0A3E" w:rsidRPr="004C0A3E" w14:paraId="53168D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80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D5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B70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2216299.20</w:t>
            </w:r>
          </w:p>
        </w:tc>
      </w:tr>
      <w:tr w:rsidR="004C0A3E" w:rsidRPr="004C0A3E" w14:paraId="1EA1C3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03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BF0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597573.84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B6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2216332.75</w:t>
            </w:r>
          </w:p>
        </w:tc>
      </w:tr>
      <w:tr w:rsidR="004C0A3E" w:rsidRPr="004C0A3E" w14:paraId="4B9249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93A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C5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597511.29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354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2216341.53</w:t>
            </w:r>
          </w:p>
        </w:tc>
      </w:tr>
      <w:tr w:rsidR="004C0A3E" w:rsidRPr="004C0A3E" w14:paraId="67D999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6A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9EF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597474.51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3B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2216335.16</w:t>
            </w:r>
          </w:p>
        </w:tc>
      </w:tr>
      <w:tr w:rsidR="004C0A3E" w:rsidRPr="004C0A3E" w14:paraId="16DADA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8F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215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597464.16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82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2216332.68</w:t>
            </w:r>
          </w:p>
        </w:tc>
      </w:tr>
      <w:tr w:rsidR="004C0A3E" w:rsidRPr="004C0A3E" w14:paraId="673857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D5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15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597428.44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B2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2216323.73</w:t>
            </w:r>
          </w:p>
        </w:tc>
      </w:tr>
      <w:tr w:rsidR="004C0A3E" w:rsidRPr="004C0A3E" w14:paraId="2A05DB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24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FB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597440.54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932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2216300.64</w:t>
            </w:r>
          </w:p>
        </w:tc>
      </w:tr>
      <w:tr w:rsidR="004C0A3E" w:rsidRPr="004C0A3E" w14:paraId="403A28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C2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00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597327.26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345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2216227.74</w:t>
            </w:r>
          </w:p>
        </w:tc>
      </w:tr>
      <w:tr w:rsidR="004C0A3E" w:rsidRPr="004C0A3E" w14:paraId="336A94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0A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CC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597219.47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F1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2216152.22</w:t>
            </w:r>
          </w:p>
        </w:tc>
      </w:tr>
      <w:tr w:rsidR="004C0A3E" w:rsidRPr="004C0A3E" w14:paraId="0DEC9B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E0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570C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597182.19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13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2216170.56</w:t>
            </w:r>
          </w:p>
        </w:tc>
      </w:tr>
      <w:tr w:rsidR="004C0A3E" w:rsidRPr="004C0A3E" w14:paraId="0A7249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5ED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B2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597136.61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9A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2216196.51</w:t>
            </w:r>
          </w:p>
        </w:tc>
      </w:tr>
      <w:tr w:rsidR="004C0A3E" w:rsidRPr="004C0A3E" w14:paraId="2984B5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E5B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EA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597106.55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46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2216161.44</w:t>
            </w:r>
          </w:p>
        </w:tc>
      </w:tr>
      <w:tr w:rsidR="004C0A3E" w:rsidRPr="004C0A3E" w14:paraId="144E86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3E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30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4B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2216128.06</w:t>
            </w:r>
          </w:p>
        </w:tc>
      </w:tr>
      <w:tr w:rsidR="004C0A3E" w:rsidRPr="004C0A3E" w14:paraId="2B1B83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923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52E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561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2216091.69</w:t>
            </w:r>
          </w:p>
        </w:tc>
      </w:tr>
      <w:tr w:rsidR="004C0A3E" w:rsidRPr="004C0A3E" w14:paraId="7BD260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14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8E0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597045.37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C1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2216059.83</w:t>
            </w:r>
          </w:p>
        </w:tc>
      </w:tr>
      <w:tr w:rsidR="004C0A3E" w:rsidRPr="004C0A3E" w14:paraId="389FAB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C28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B5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17B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2216031.21</w:t>
            </w:r>
          </w:p>
        </w:tc>
      </w:tr>
      <w:tr w:rsidR="004C0A3E" w:rsidRPr="004C0A3E" w14:paraId="6E3B63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C4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A4A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81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2216013.63</w:t>
            </w:r>
          </w:p>
        </w:tc>
      </w:tr>
      <w:tr w:rsidR="004C0A3E" w:rsidRPr="004C0A3E" w14:paraId="05FFFB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06A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34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B1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2215995.84</w:t>
            </w:r>
          </w:p>
        </w:tc>
      </w:tr>
      <w:tr w:rsidR="004C0A3E" w:rsidRPr="004C0A3E" w14:paraId="5FD0FB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F98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B2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597059.80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DCE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2215940.08</w:t>
            </w:r>
          </w:p>
        </w:tc>
      </w:tr>
      <w:tr w:rsidR="004C0A3E" w:rsidRPr="004C0A3E" w14:paraId="3DF699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30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09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75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2215889.44</w:t>
            </w:r>
          </w:p>
        </w:tc>
      </w:tr>
      <w:tr w:rsidR="004C0A3E" w:rsidRPr="004C0A3E" w14:paraId="5CDCD7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C59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37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493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2215848.86</w:t>
            </w:r>
          </w:p>
        </w:tc>
      </w:tr>
      <w:tr w:rsidR="004C0A3E" w:rsidRPr="004C0A3E" w14:paraId="534EE7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961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FE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C1E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2215840.40</w:t>
            </w:r>
          </w:p>
        </w:tc>
      </w:tr>
      <w:tr w:rsidR="004C0A3E" w:rsidRPr="004C0A3E" w14:paraId="55C870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41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227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596976.98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1CE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2215846.75</w:t>
            </w:r>
          </w:p>
        </w:tc>
      </w:tr>
      <w:tr w:rsidR="004C0A3E" w:rsidRPr="004C0A3E" w14:paraId="779955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FEC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6F33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596973.98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B0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2215876.20</w:t>
            </w:r>
          </w:p>
        </w:tc>
      </w:tr>
      <w:tr w:rsidR="004C0A3E" w:rsidRPr="004C0A3E" w14:paraId="1D21FD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4A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B5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596958.79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614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2215884.90</w:t>
            </w:r>
          </w:p>
        </w:tc>
      </w:tr>
      <w:tr w:rsidR="004C0A3E" w:rsidRPr="004C0A3E" w14:paraId="3D306C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93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254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8F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2215897.59</w:t>
            </w:r>
          </w:p>
        </w:tc>
      </w:tr>
      <w:tr w:rsidR="004C0A3E" w:rsidRPr="004C0A3E" w14:paraId="5FA075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06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A5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FC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2215866.83</w:t>
            </w:r>
          </w:p>
        </w:tc>
      </w:tr>
      <w:tr w:rsidR="004C0A3E" w:rsidRPr="004C0A3E" w14:paraId="4A548D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50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FE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D7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2215836.36</w:t>
            </w:r>
          </w:p>
        </w:tc>
      </w:tr>
      <w:tr w:rsidR="004C0A3E" w:rsidRPr="004C0A3E" w14:paraId="7DE767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CE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75E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596829.23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34C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2215843.82</w:t>
            </w:r>
          </w:p>
        </w:tc>
      </w:tr>
      <w:tr w:rsidR="004C0A3E" w:rsidRPr="004C0A3E" w14:paraId="189453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406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C5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596789.27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6E5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2215844.02</w:t>
            </w:r>
          </w:p>
        </w:tc>
      </w:tr>
      <w:tr w:rsidR="004C0A3E" w:rsidRPr="004C0A3E" w14:paraId="4BC274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501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7C6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596762.91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98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2215900.97</w:t>
            </w:r>
          </w:p>
        </w:tc>
      </w:tr>
      <w:tr w:rsidR="004C0A3E" w:rsidRPr="004C0A3E" w14:paraId="45EFF9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92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F2A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596850.44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F64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2215965.98</w:t>
            </w:r>
          </w:p>
        </w:tc>
      </w:tr>
      <w:tr w:rsidR="004C0A3E" w:rsidRPr="004C0A3E" w14:paraId="3AB27F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B36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60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596881.74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8E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2215984.28</w:t>
            </w:r>
          </w:p>
        </w:tc>
      </w:tr>
      <w:tr w:rsidR="004C0A3E" w:rsidRPr="004C0A3E" w14:paraId="7FC7C1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8BB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CC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596880.64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5E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2216010.91</w:t>
            </w:r>
          </w:p>
        </w:tc>
      </w:tr>
      <w:tr w:rsidR="004C0A3E" w:rsidRPr="004C0A3E" w14:paraId="5268DD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FA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6E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595822.56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93D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2215890.16</w:t>
            </w:r>
          </w:p>
        </w:tc>
      </w:tr>
      <w:tr w:rsidR="004C0A3E" w:rsidRPr="004C0A3E" w14:paraId="2C7FAB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D7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66B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595928.33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4A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2214939.57</w:t>
            </w:r>
          </w:p>
        </w:tc>
      </w:tr>
      <w:tr w:rsidR="004C0A3E" w:rsidRPr="004C0A3E" w14:paraId="70385B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B4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33C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595996.57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D9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2214995.18</w:t>
            </w:r>
          </w:p>
        </w:tc>
      </w:tr>
      <w:tr w:rsidR="004C0A3E" w:rsidRPr="004C0A3E" w14:paraId="662247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EBE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04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596016.26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1B3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2214968.05</w:t>
            </w:r>
          </w:p>
        </w:tc>
      </w:tr>
      <w:tr w:rsidR="004C0A3E" w:rsidRPr="004C0A3E" w14:paraId="5D8D26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CDC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0CD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595930.13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C4E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2214926.82</w:t>
            </w:r>
          </w:p>
        </w:tc>
      </w:tr>
      <w:tr w:rsidR="004C0A3E" w:rsidRPr="004C0A3E" w14:paraId="05F999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CC4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1C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595938.16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49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2214840.73</w:t>
            </w:r>
          </w:p>
        </w:tc>
      </w:tr>
      <w:tr w:rsidR="004C0A3E" w:rsidRPr="004C0A3E" w14:paraId="00BF97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DF3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390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595950.59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7D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2214841.05</w:t>
            </w:r>
          </w:p>
        </w:tc>
      </w:tr>
      <w:tr w:rsidR="004C0A3E" w:rsidRPr="004C0A3E" w14:paraId="6FCF4A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289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35E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595962.32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2C4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2214839.24</w:t>
            </w:r>
          </w:p>
        </w:tc>
      </w:tr>
      <w:tr w:rsidR="004C0A3E" w:rsidRPr="004C0A3E" w14:paraId="131B90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B3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48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595969.16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06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2214826.74</w:t>
            </w:r>
          </w:p>
        </w:tc>
      </w:tr>
      <w:tr w:rsidR="004C0A3E" w:rsidRPr="004C0A3E" w14:paraId="67DB24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D0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A05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596012.05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851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2214832.24</w:t>
            </w:r>
          </w:p>
        </w:tc>
      </w:tr>
      <w:tr w:rsidR="004C0A3E" w:rsidRPr="004C0A3E" w14:paraId="41D04D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72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C26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1C6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2214847.31</w:t>
            </w:r>
          </w:p>
        </w:tc>
      </w:tr>
      <w:tr w:rsidR="004C0A3E" w:rsidRPr="004C0A3E" w14:paraId="50BCB8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02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83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596098.34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E9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2214847.52</w:t>
            </w:r>
          </w:p>
        </w:tc>
      </w:tr>
      <w:tr w:rsidR="004C0A3E" w:rsidRPr="004C0A3E" w14:paraId="6D8618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471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B3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596222.61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2A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2214838.23</w:t>
            </w:r>
          </w:p>
        </w:tc>
      </w:tr>
      <w:tr w:rsidR="004C0A3E" w:rsidRPr="004C0A3E" w14:paraId="42D6D2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328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77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596223.94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FAD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2214837.68</w:t>
            </w:r>
          </w:p>
        </w:tc>
      </w:tr>
      <w:tr w:rsidR="004C0A3E" w:rsidRPr="004C0A3E" w14:paraId="7EF130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4B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98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596268.16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DD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2214816.46</w:t>
            </w:r>
          </w:p>
        </w:tc>
      </w:tr>
      <w:tr w:rsidR="004C0A3E" w:rsidRPr="004C0A3E" w14:paraId="615050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D1A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6C0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596295.73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87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2214804.83</w:t>
            </w:r>
          </w:p>
        </w:tc>
      </w:tr>
      <w:tr w:rsidR="004C0A3E" w:rsidRPr="004C0A3E" w14:paraId="4C65AF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57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1F9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596294.27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17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2214905.96</w:t>
            </w:r>
          </w:p>
        </w:tc>
      </w:tr>
      <w:tr w:rsidR="004C0A3E" w:rsidRPr="004C0A3E" w14:paraId="4D6526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CE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4F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596241.19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E23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2214921.92</w:t>
            </w:r>
          </w:p>
        </w:tc>
      </w:tr>
      <w:tr w:rsidR="004C0A3E" w:rsidRPr="004C0A3E" w14:paraId="6FC4A4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DC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47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596254.55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42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2214946.05</w:t>
            </w:r>
          </w:p>
        </w:tc>
      </w:tr>
      <w:tr w:rsidR="004C0A3E" w:rsidRPr="004C0A3E" w14:paraId="224AC2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2C6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38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596285.81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4E9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2214954.18</w:t>
            </w:r>
          </w:p>
        </w:tc>
      </w:tr>
      <w:tr w:rsidR="004C0A3E" w:rsidRPr="004C0A3E" w14:paraId="26C732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D4A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10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596289.16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4C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2214976.24</w:t>
            </w:r>
          </w:p>
        </w:tc>
      </w:tr>
      <w:tr w:rsidR="004C0A3E" w:rsidRPr="004C0A3E" w14:paraId="194077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96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CD9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596295.63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ECC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2215007.40</w:t>
            </w:r>
          </w:p>
        </w:tc>
      </w:tr>
      <w:tr w:rsidR="004C0A3E" w:rsidRPr="004C0A3E" w14:paraId="4ADACB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DAE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3A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596331.35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EC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2215055.88</w:t>
            </w:r>
          </w:p>
        </w:tc>
      </w:tr>
      <w:tr w:rsidR="004C0A3E" w:rsidRPr="004C0A3E" w14:paraId="5EA160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BA6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DB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596368.92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3A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2215085.05</w:t>
            </w:r>
          </w:p>
        </w:tc>
      </w:tr>
      <w:tr w:rsidR="004C0A3E" w:rsidRPr="004C0A3E" w14:paraId="5C38D0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2D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C66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596398.96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6C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2215083.89</w:t>
            </w:r>
          </w:p>
        </w:tc>
      </w:tr>
      <w:tr w:rsidR="004C0A3E" w:rsidRPr="004C0A3E" w14:paraId="0DC8C4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C1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84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596420.08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B3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2215096.86</w:t>
            </w:r>
          </w:p>
        </w:tc>
      </w:tr>
      <w:tr w:rsidR="004C0A3E" w:rsidRPr="004C0A3E" w14:paraId="41B574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55E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09F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596442.06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7A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2215097.28</w:t>
            </w:r>
          </w:p>
        </w:tc>
      </w:tr>
      <w:tr w:rsidR="004C0A3E" w:rsidRPr="004C0A3E" w14:paraId="5CFB75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13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AD7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596467.76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944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2215100.91</w:t>
            </w:r>
          </w:p>
        </w:tc>
      </w:tr>
      <w:tr w:rsidR="004C0A3E" w:rsidRPr="004C0A3E" w14:paraId="3D4A3C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16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8B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596519.95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BD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2215098.76</w:t>
            </w:r>
          </w:p>
        </w:tc>
      </w:tr>
      <w:tr w:rsidR="004C0A3E" w:rsidRPr="004C0A3E" w14:paraId="24C400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D9E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BEE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596540.50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8B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2215117.06</w:t>
            </w:r>
          </w:p>
        </w:tc>
      </w:tr>
      <w:tr w:rsidR="004C0A3E" w:rsidRPr="004C0A3E" w14:paraId="6A0359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610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1C3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596610.18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52A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2215103.62</w:t>
            </w:r>
          </w:p>
        </w:tc>
      </w:tr>
      <w:tr w:rsidR="004C0A3E" w:rsidRPr="004C0A3E" w14:paraId="3C8B5F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F2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BA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596619.75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65E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2215137.73</w:t>
            </w:r>
          </w:p>
        </w:tc>
      </w:tr>
      <w:tr w:rsidR="004C0A3E" w:rsidRPr="004C0A3E" w14:paraId="1C0CAA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6A5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1C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596658.80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29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2215132.82</w:t>
            </w:r>
          </w:p>
        </w:tc>
      </w:tr>
      <w:tr w:rsidR="004C0A3E" w:rsidRPr="004C0A3E" w14:paraId="22A99B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15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BD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596662.49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B3A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2215136.66</w:t>
            </w:r>
          </w:p>
        </w:tc>
      </w:tr>
      <w:tr w:rsidR="004C0A3E" w:rsidRPr="004C0A3E" w14:paraId="3659DE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EC5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271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03F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2215127.26</w:t>
            </w:r>
          </w:p>
        </w:tc>
      </w:tr>
      <w:tr w:rsidR="004C0A3E" w:rsidRPr="004C0A3E" w14:paraId="5C0D0E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B2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9A2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596707.95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1913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2215125.59</w:t>
            </w:r>
          </w:p>
        </w:tc>
      </w:tr>
      <w:tr w:rsidR="004C0A3E" w:rsidRPr="004C0A3E" w14:paraId="4624B6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013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BE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596708.07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1CE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2215119.31</w:t>
            </w:r>
          </w:p>
        </w:tc>
      </w:tr>
      <w:tr w:rsidR="004C0A3E" w:rsidRPr="004C0A3E" w14:paraId="389BFD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95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4A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596732.11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22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2215110.34</w:t>
            </w:r>
          </w:p>
        </w:tc>
      </w:tr>
      <w:tr w:rsidR="004C0A3E" w:rsidRPr="004C0A3E" w14:paraId="246874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A70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554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2A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2215100.81</w:t>
            </w:r>
          </w:p>
        </w:tc>
      </w:tr>
      <w:tr w:rsidR="004C0A3E" w:rsidRPr="004C0A3E" w14:paraId="1A2968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1E4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6A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596767.99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80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2215107.26</w:t>
            </w:r>
          </w:p>
        </w:tc>
      </w:tr>
      <w:tr w:rsidR="004C0A3E" w:rsidRPr="004C0A3E" w14:paraId="3A42F1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FD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EC7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596788.78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97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2215104.51</w:t>
            </w:r>
          </w:p>
        </w:tc>
      </w:tr>
      <w:tr w:rsidR="004C0A3E" w:rsidRPr="004C0A3E" w14:paraId="5868DC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8F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72F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7B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2215092.49</w:t>
            </w:r>
          </w:p>
        </w:tc>
      </w:tr>
      <w:tr w:rsidR="004C0A3E" w:rsidRPr="004C0A3E" w14:paraId="402E9C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3E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862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B7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2215058.81</w:t>
            </w:r>
          </w:p>
        </w:tc>
      </w:tr>
      <w:tr w:rsidR="004C0A3E" w:rsidRPr="004C0A3E" w14:paraId="28BED4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2B7F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83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80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2215052.66</w:t>
            </w:r>
          </w:p>
        </w:tc>
      </w:tr>
      <w:tr w:rsidR="004C0A3E" w:rsidRPr="004C0A3E" w14:paraId="2DCEA1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53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CCD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596843.87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97A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2215016.33</w:t>
            </w:r>
          </w:p>
        </w:tc>
      </w:tr>
      <w:tr w:rsidR="004C0A3E" w:rsidRPr="004C0A3E" w14:paraId="4DC61E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8F6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71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596844.42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F8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2214987.44</w:t>
            </w:r>
          </w:p>
        </w:tc>
      </w:tr>
      <w:tr w:rsidR="004C0A3E" w:rsidRPr="004C0A3E" w14:paraId="0931E9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509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B1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47A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2214965.30</w:t>
            </w:r>
          </w:p>
        </w:tc>
      </w:tr>
      <w:tr w:rsidR="004C0A3E" w:rsidRPr="004C0A3E" w14:paraId="7F12A4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714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F5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833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2214941.36</w:t>
            </w:r>
          </w:p>
        </w:tc>
      </w:tr>
      <w:tr w:rsidR="004C0A3E" w:rsidRPr="004C0A3E" w14:paraId="1EFDF7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7C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B8B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596827.12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47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2214938.73</w:t>
            </w:r>
          </w:p>
        </w:tc>
      </w:tr>
      <w:tr w:rsidR="004C0A3E" w:rsidRPr="004C0A3E" w14:paraId="2A3F2E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EA0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E3B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596772.70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DB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2214959.06</w:t>
            </w:r>
          </w:p>
        </w:tc>
      </w:tr>
      <w:tr w:rsidR="004C0A3E" w:rsidRPr="004C0A3E" w14:paraId="195375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00B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D6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596765.60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B2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2214935.67</w:t>
            </w:r>
          </w:p>
        </w:tc>
      </w:tr>
      <w:tr w:rsidR="004C0A3E" w:rsidRPr="004C0A3E" w14:paraId="4E6870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8D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9E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4EF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2214934.88</w:t>
            </w:r>
          </w:p>
        </w:tc>
      </w:tr>
      <w:tr w:rsidR="004C0A3E" w:rsidRPr="004C0A3E" w14:paraId="52CC1E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C67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827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09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2214934.88</w:t>
            </w:r>
          </w:p>
        </w:tc>
      </w:tr>
      <w:tr w:rsidR="004C0A3E" w:rsidRPr="004C0A3E" w14:paraId="078B33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AB2B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90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DD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2214936.49</w:t>
            </w:r>
          </w:p>
        </w:tc>
      </w:tr>
      <w:tr w:rsidR="004C0A3E" w:rsidRPr="004C0A3E" w14:paraId="0C4408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CB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124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67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2214940.95</w:t>
            </w:r>
          </w:p>
        </w:tc>
      </w:tr>
      <w:tr w:rsidR="004C0A3E" w:rsidRPr="004C0A3E" w14:paraId="26EA36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12B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121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A0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2214945.05</w:t>
            </w:r>
          </w:p>
        </w:tc>
      </w:tr>
      <w:tr w:rsidR="004C0A3E" w:rsidRPr="004C0A3E" w14:paraId="1F939E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68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D88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596720.06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19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2214951.14</w:t>
            </w:r>
          </w:p>
        </w:tc>
      </w:tr>
      <w:tr w:rsidR="004C0A3E" w:rsidRPr="004C0A3E" w14:paraId="167956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3D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DA9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596718.45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D9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2214949.84</w:t>
            </w:r>
          </w:p>
        </w:tc>
      </w:tr>
      <w:tr w:rsidR="004C0A3E" w:rsidRPr="004C0A3E" w14:paraId="471DB1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B3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C0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596724.02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27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2214961.06</w:t>
            </w:r>
          </w:p>
        </w:tc>
      </w:tr>
      <w:tr w:rsidR="004C0A3E" w:rsidRPr="004C0A3E" w14:paraId="1DD070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9C5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11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F3B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2214967.87</w:t>
            </w:r>
          </w:p>
        </w:tc>
      </w:tr>
      <w:tr w:rsidR="004C0A3E" w:rsidRPr="004C0A3E" w14:paraId="2ADFD6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984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09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A1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2214968.78</w:t>
            </w:r>
          </w:p>
        </w:tc>
      </w:tr>
      <w:tr w:rsidR="004C0A3E" w:rsidRPr="004C0A3E" w14:paraId="682581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326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CF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CDD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2214972.79</w:t>
            </w:r>
          </w:p>
        </w:tc>
      </w:tr>
      <w:tr w:rsidR="004C0A3E" w:rsidRPr="004C0A3E" w14:paraId="10EDFA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618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457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596704.45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F4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2214979.12</w:t>
            </w:r>
          </w:p>
        </w:tc>
      </w:tr>
      <w:tr w:rsidR="004C0A3E" w:rsidRPr="004C0A3E" w14:paraId="37AC93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B6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3F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596670.14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02F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2214973.34</w:t>
            </w:r>
          </w:p>
        </w:tc>
      </w:tr>
      <w:tr w:rsidR="004C0A3E" w:rsidRPr="004C0A3E" w14:paraId="7EFBC4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E0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CA9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596621.74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04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2214967.49</w:t>
            </w:r>
          </w:p>
        </w:tc>
      </w:tr>
      <w:tr w:rsidR="004C0A3E" w:rsidRPr="004C0A3E" w14:paraId="00CB40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72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DB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596581.93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462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2214978.67</w:t>
            </w:r>
          </w:p>
        </w:tc>
      </w:tr>
      <w:tr w:rsidR="004C0A3E" w:rsidRPr="004C0A3E" w14:paraId="16A95B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7E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88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596568.69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45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2214914.96</w:t>
            </w:r>
          </w:p>
        </w:tc>
      </w:tr>
      <w:tr w:rsidR="004C0A3E" w:rsidRPr="004C0A3E" w14:paraId="7B2FE1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98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6A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596557.93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DE6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2214853.17</w:t>
            </w:r>
          </w:p>
        </w:tc>
      </w:tr>
      <w:tr w:rsidR="004C0A3E" w:rsidRPr="004C0A3E" w14:paraId="1327F6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C1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707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596586.25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09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2214823.57</w:t>
            </w:r>
          </w:p>
        </w:tc>
      </w:tr>
      <w:tr w:rsidR="004C0A3E" w:rsidRPr="004C0A3E" w14:paraId="2B37DA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78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BB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99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2214823.57</w:t>
            </w:r>
          </w:p>
        </w:tc>
      </w:tr>
      <w:tr w:rsidR="004C0A3E" w:rsidRPr="004C0A3E" w14:paraId="513345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9D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56C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596594.55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F9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2214803.47</w:t>
            </w:r>
          </w:p>
        </w:tc>
      </w:tr>
      <w:tr w:rsidR="004C0A3E" w:rsidRPr="004C0A3E" w14:paraId="7CA2E9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05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8E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B6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2214803.34</w:t>
            </w:r>
          </w:p>
        </w:tc>
      </w:tr>
      <w:tr w:rsidR="004C0A3E" w:rsidRPr="004C0A3E" w14:paraId="4751A2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CF2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BED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71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2214801.34</w:t>
            </w:r>
          </w:p>
        </w:tc>
      </w:tr>
      <w:tr w:rsidR="004C0A3E" w:rsidRPr="004C0A3E" w14:paraId="7F73C4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49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DD5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596594.42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C96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2214801.48</w:t>
            </w:r>
          </w:p>
        </w:tc>
      </w:tr>
      <w:tr w:rsidR="004C0A3E" w:rsidRPr="004C0A3E" w14:paraId="7E8588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FE9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E3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E50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2214789.51</w:t>
            </w:r>
          </w:p>
        </w:tc>
      </w:tr>
      <w:tr w:rsidR="004C0A3E" w:rsidRPr="004C0A3E" w14:paraId="3E0EB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B3B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C8D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596583.86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85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2214777.10</w:t>
            </w:r>
          </w:p>
        </w:tc>
      </w:tr>
      <w:tr w:rsidR="004C0A3E" w:rsidRPr="004C0A3E" w14:paraId="452247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0CA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4A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596559.44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19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2214790.37</w:t>
            </w:r>
          </w:p>
        </w:tc>
      </w:tr>
      <w:tr w:rsidR="004C0A3E" w:rsidRPr="004C0A3E" w14:paraId="6E747C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83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60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596516.54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ACD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2214787.26</w:t>
            </w:r>
          </w:p>
        </w:tc>
      </w:tr>
      <w:tr w:rsidR="004C0A3E" w:rsidRPr="004C0A3E" w14:paraId="073A8B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99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855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596465.06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DF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2214780.72</w:t>
            </w:r>
          </w:p>
        </w:tc>
      </w:tr>
      <w:tr w:rsidR="004C0A3E" w:rsidRPr="004C0A3E" w14:paraId="39A11A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5B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C80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596323.65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AF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2214781.63</w:t>
            </w:r>
          </w:p>
        </w:tc>
      </w:tr>
      <w:tr w:rsidR="004C0A3E" w:rsidRPr="004C0A3E" w14:paraId="4B00E4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33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648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596304.95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0D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2214783.74</w:t>
            </w:r>
          </w:p>
        </w:tc>
      </w:tr>
      <w:tr w:rsidR="004C0A3E" w:rsidRPr="004C0A3E" w14:paraId="6CEBA2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E1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3B5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596265.92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FC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2214799.69</w:t>
            </w:r>
          </w:p>
        </w:tc>
      </w:tr>
      <w:tr w:rsidR="004C0A3E" w:rsidRPr="004C0A3E" w14:paraId="7393BF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314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D8A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596263.27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69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2214775.06</w:t>
            </w:r>
          </w:p>
        </w:tc>
      </w:tr>
      <w:tr w:rsidR="004C0A3E" w:rsidRPr="004C0A3E" w14:paraId="4A22D9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7F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F42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596256.59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01E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2214751.20</w:t>
            </w:r>
          </w:p>
        </w:tc>
      </w:tr>
      <w:tr w:rsidR="004C0A3E" w:rsidRPr="004C0A3E" w14:paraId="575904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E0D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6A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596257.93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335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2214736.38</w:t>
            </w:r>
          </w:p>
        </w:tc>
      </w:tr>
      <w:tr w:rsidR="004C0A3E" w:rsidRPr="004C0A3E" w14:paraId="276516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B7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5F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596277.69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45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2214706.84</w:t>
            </w:r>
          </w:p>
        </w:tc>
      </w:tr>
      <w:tr w:rsidR="004C0A3E" w:rsidRPr="004C0A3E" w14:paraId="36D2DA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68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9E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596278.51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F68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2214704.83</w:t>
            </w:r>
          </w:p>
        </w:tc>
      </w:tr>
      <w:tr w:rsidR="004C0A3E" w:rsidRPr="004C0A3E" w14:paraId="4FAFFF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4B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FB2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596282.63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F35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2214685.61</w:t>
            </w:r>
          </w:p>
        </w:tc>
      </w:tr>
      <w:tr w:rsidR="004C0A3E" w:rsidRPr="004C0A3E" w14:paraId="48DD27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0A7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889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596344.06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05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2214692.63</w:t>
            </w:r>
          </w:p>
        </w:tc>
      </w:tr>
      <w:tr w:rsidR="004C0A3E" w:rsidRPr="004C0A3E" w14:paraId="068645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19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3CA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596344.64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FDE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2214688.14</w:t>
            </w:r>
          </w:p>
        </w:tc>
      </w:tr>
      <w:tr w:rsidR="004C0A3E" w:rsidRPr="004C0A3E" w14:paraId="5105F7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34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D1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596379.11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DE9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2214691.82</w:t>
            </w:r>
          </w:p>
        </w:tc>
      </w:tr>
      <w:tr w:rsidR="004C0A3E" w:rsidRPr="004C0A3E" w14:paraId="43EA3B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20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155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596441.86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B28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2214698.31</w:t>
            </w:r>
          </w:p>
        </w:tc>
      </w:tr>
      <w:tr w:rsidR="004C0A3E" w:rsidRPr="004C0A3E" w14:paraId="3527D6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80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C4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596474.17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42A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2214700.63</w:t>
            </w:r>
          </w:p>
        </w:tc>
      </w:tr>
      <w:tr w:rsidR="004C0A3E" w:rsidRPr="004C0A3E" w14:paraId="30DCD8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D3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27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596590.61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62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2214715.08</w:t>
            </w:r>
          </w:p>
        </w:tc>
      </w:tr>
      <w:tr w:rsidR="004C0A3E" w:rsidRPr="004C0A3E" w14:paraId="521A72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0A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F18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ED0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2214731.35</w:t>
            </w:r>
          </w:p>
        </w:tc>
      </w:tr>
      <w:tr w:rsidR="004C0A3E" w:rsidRPr="004C0A3E" w14:paraId="21E773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9AA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2E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596798.70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1B4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2214725.36</w:t>
            </w:r>
          </w:p>
        </w:tc>
      </w:tr>
      <w:tr w:rsidR="004C0A3E" w:rsidRPr="004C0A3E" w14:paraId="5D3609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C10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E5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596885.78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B3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2214694.92</w:t>
            </w:r>
          </w:p>
        </w:tc>
      </w:tr>
      <w:tr w:rsidR="004C0A3E" w:rsidRPr="004C0A3E" w14:paraId="49CA84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28A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2EB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596936.22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18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2214675.90</w:t>
            </w:r>
          </w:p>
        </w:tc>
      </w:tr>
      <w:tr w:rsidR="004C0A3E" w:rsidRPr="004C0A3E" w14:paraId="3FCB49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D0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45F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597019.58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90D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2214659.84</w:t>
            </w:r>
          </w:p>
        </w:tc>
      </w:tr>
      <w:tr w:rsidR="004C0A3E" w:rsidRPr="004C0A3E" w14:paraId="6E8033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D1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CA5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597091.36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52B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2214656.15</w:t>
            </w:r>
          </w:p>
        </w:tc>
      </w:tr>
      <w:tr w:rsidR="004C0A3E" w:rsidRPr="004C0A3E" w14:paraId="31D1E5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AE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F2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597096.69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1E5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2214656.79</w:t>
            </w:r>
          </w:p>
        </w:tc>
      </w:tr>
      <w:tr w:rsidR="004C0A3E" w:rsidRPr="004C0A3E" w14:paraId="24DF91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FB9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C1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597084.91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08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2214712.08</w:t>
            </w:r>
          </w:p>
        </w:tc>
      </w:tr>
      <w:tr w:rsidR="004C0A3E" w:rsidRPr="004C0A3E" w14:paraId="66193B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C6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DC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597074.86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B1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2214744.50</w:t>
            </w:r>
          </w:p>
        </w:tc>
      </w:tr>
      <w:tr w:rsidR="004C0A3E" w:rsidRPr="004C0A3E" w14:paraId="20C1E0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C50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B5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597065.50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EB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2214743.80</w:t>
            </w:r>
          </w:p>
        </w:tc>
      </w:tr>
      <w:tr w:rsidR="004C0A3E" w:rsidRPr="004C0A3E" w14:paraId="00A4BC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3E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9D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17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2214744.68</w:t>
            </w:r>
          </w:p>
        </w:tc>
      </w:tr>
      <w:tr w:rsidR="004C0A3E" w:rsidRPr="004C0A3E" w14:paraId="55E6E0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1B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7E8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597049.12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33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2214746.93</w:t>
            </w:r>
          </w:p>
        </w:tc>
      </w:tr>
      <w:tr w:rsidR="004C0A3E" w:rsidRPr="004C0A3E" w14:paraId="075711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B1F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12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6D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2214750.49</w:t>
            </w:r>
          </w:p>
        </w:tc>
      </w:tr>
      <w:tr w:rsidR="004C0A3E" w:rsidRPr="004C0A3E" w14:paraId="3B5A39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FA6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0C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597034.68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DD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2214755.27</w:t>
            </w:r>
          </w:p>
        </w:tc>
      </w:tr>
      <w:tr w:rsidR="004C0A3E" w:rsidRPr="004C0A3E" w14:paraId="492B67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B4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9BC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597028.70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19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2214761.12</w:t>
            </w:r>
          </w:p>
        </w:tc>
      </w:tr>
      <w:tr w:rsidR="004C0A3E" w:rsidRPr="004C0A3E" w14:paraId="3AECD6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660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E94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597023.78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E84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2214767.89</w:t>
            </w:r>
          </w:p>
        </w:tc>
      </w:tr>
      <w:tr w:rsidR="004C0A3E" w:rsidRPr="004C0A3E" w14:paraId="1DB521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245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8C4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491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2214775.39</w:t>
            </w:r>
          </w:p>
        </w:tc>
      </w:tr>
      <w:tr w:rsidR="004C0A3E" w:rsidRPr="004C0A3E" w14:paraId="506984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58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FF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29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2214783.40</w:t>
            </w:r>
          </w:p>
        </w:tc>
      </w:tr>
      <w:tr w:rsidR="004C0A3E" w:rsidRPr="004C0A3E" w14:paraId="714013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EDD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3A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9A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2214791.70</w:t>
            </w:r>
          </w:p>
        </w:tc>
      </w:tr>
      <w:tr w:rsidR="004C0A3E" w:rsidRPr="004C0A3E" w14:paraId="768C80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B52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70F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D2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2214800.06</w:t>
            </w:r>
          </w:p>
        </w:tc>
      </w:tr>
      <w:tr w:rsidR="004C0A3E" w:rsidRPr="004C0A3E" w14:paraId="564A0A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B4B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39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E30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2214808.24</w:t>
            </w:r>
          </w:p>
        </w:tc>
      </w:tr>
      <w:tr w:rsidR="004C0A3E" w:rsidRPr="004C0A3E" w14:paraId="121799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C4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37C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2E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2214816.02</w:t>
            </w:r>
          </w:p>
        </w:tc>
      </w:tr>
      <w:tr w:rsidR="004C0A3E" w:rsidRPr="004C0A3E" w14:paraId="68FF42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9DF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B95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ECF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2214823.18</w:t>
            </w:r>
          </w:p>
        </w:tc>
      </w:tr>
      <w:tr w:rsidR="004C0A3E" w:rsidRPr="004C0A3E" w14:paraId="01CA5D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A9F6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D3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597031.57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23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2214829.52</w:t>
            </w:r>
          </w:p>
        </w:tc>
      </w:tr>
      <w:tr w:rsidR="004C0A3E" w:rsidRPr="004C0A3E" w14:paraId="6CBCEA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6CA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1D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67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2214834.85</w:t>
            </w:r>
          </w:p>
        </w:tc>
      </w:tr>
      <w:tr w:rsidR="004C0A3E" w:rsidRPr="004C0A3E" w14:paraId="605324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79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50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773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2214839.07</w:t>
            </w:r>
          </w:p>
        </w:tc>
      </w:tr>
      <w:tr w:rsidR="004C0A3E" w:rsidRPr="004C0A3E" w14:paraId="47A5CD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B85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80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597109.25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73E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2214879.97</w:t>
            </w:r>
          </w:p>
        </w:tc>
      </w:tr>
      <w:tr w:rsidR="004C0A3E" w:rsidRPr="004C0A3E" w14:paraId="085BBB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50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23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597110.14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3E2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2214880.54</w:t>
            </w:r>
          </w:p>
        </w:tc>
      </w:tr>
      <w:tr w:rsidR="004C0A3E" w:rsidRPr="004C0A3E" w14:paraId="1EE76D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78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35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597110.15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49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2214880.54</w:t>
            </w:r>
          </w:p>
        </w:tc>
      </w:tr>
      <w:tr w:rsidR="004C0A3E" w:rsidRPr="004C0A3E" w14:paraId="23C06D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5B5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AF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597118.01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CB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2214883.43</w:t>
            </w:r>
          </w:p>
        </w:tc>
      </w:tr>
      <w:tr w:rsidR="004C0A3E" w:rsidRPr="004C0A3E" w14:paraId="129311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5AE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41F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597126.24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F7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2214884.99</w:t>
            </w:r>
          </w:p>
        </w:tc>
      </w:tr>
      <w:tr w:rsidR="004C0A3E" w:rsidRPr="004C0A3E" w14:paraId="67134E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567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31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597134.61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D1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2214885.17</w:t>
            </w:r>
          </w:p>
        </w:tc>
      </w:tr>
      <w:tr w:rsidR="004C0A3E" w:rsidRPr="004C0A3E" w14:paraId="379827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CD0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5DB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597142.88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0F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2214883.94</w:t>
            </w:r>
          </w:p>
        </w:tc>
      </w:tr>
      <w:tr w:rsidR="004C0A3E" w:rsidRPr="004C0A3E" w14:paraId="38E1C2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24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AEC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597150.84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AA8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2214881.36</w:t>
            </w:r>
          </w:p>
        </w:tc>
      </w:tr>
      <w:tr w:rsidR="004C0A3E" w:rsidRPr="004C0A3E" w14:paraId="3CA807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B2F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70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597158.26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1CB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2214877.48</w:t>
            </w:r>
          </w:p>
        </w:tc>
      </w:tr>
      <w:tr w:rsidR="004C0A3E" w:rsidRPr="004C0A3E" w14:paraId="73AE9F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30F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41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597164.92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FC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2214872.42</w:t>
            </w:r>
          </w:p>
        </w:tc>
      </w:tr>
      <w:tr w:rsidR="004C0A3E" w:rsidRPr="004C0A3E" w14:paraId="2DD516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49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C87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597170.65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28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2214866.32</w:t>
            </w:r>
          </w:p>
        </w:tc>
      </w:tr>
      <w:tr w:rsidR="004C0A3E" w:rsidRPr="004C0A3E" w14:paraId="160A58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C7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964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597175.28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9A5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2214859.35</w:t>
            </w:r>
          </w:p>
        </w:tc>
      </w:tr>
      <w:tr w:rsidR="004C0A3E" w:rsidRPr="004C0A3E" w14:paraId="126395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0A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34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597178.69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91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2214851.71</w:t>
            </w:r>
          </w:p>
        </w:tc>
      </w:tr>
      <w:tr w:rsidR="004C0A3E" w:rsidRPr="004C0A3E" w14:paraId="33AA18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E5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54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597180.77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A0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2214843.60</w:t>
            </w:r>
          </w:p>
        </w:tc>
      </w:tr>
      <w:tr w:rsidR="004C0A3E" w:rsidRPr="004C0A3E" w14:paraId="53BEA0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297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03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597181.02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C4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2214840.62</w:t>
            </w:r>
          </w:p>
        </w:tc>
      </w:tr>
      <w:tr w:rsidR="004C0A3E" w:rsidRPr="004C0A3E" w14:paraId="73F319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2A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46D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597240.89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DAF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2214842.41</w:t>
            </w:r>
          </w:p>
        </w:tc>
      </w:tr>
      <w:tr w:rsidR="004C0A3E" w:rsidRPr="004C0A3E" w14:paraId="229A5E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74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972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597393.94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1B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2214845.10</w:t>
            </w:r>
          </w:p>
        </w:tc>
      </w:tr>
      <w:tr w:rsidR="004C0A3E" w:rsidRPr="004C0A3E" w14:paraId="7813F4B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DA52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682E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852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72E60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118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5F3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596621.52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A42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2214799.62</w:t>
            </w:r>
          </w:p>
        </w:tc>
      </w:tr>
      <w:tr w:rsidR="004C0A3E" w:rsidRPr="004C0A3E" w14:paraId="7D50EB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A8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C24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596621.66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4B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2214801.61</w:t>
            </w:r>
          </w:p>
        </w:tc>
      </w:tr>
      <w:tr w:rsidR="004C0A3E" w:rsidRPr="004C0A3E" w14:paraId="7CBD60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A48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A6B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596619.66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558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2214801.75</w:t>
            </w:r>
          </w:p>
        </w:tc>
      </w:tr>
      <w:tr w:rsidR="004C0A3E" w:rsidRPr="004C0A3E" w14:paraId="67F7CB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ED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D16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596619.53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C0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2214799.75</w:t>
            </w:r>
          </w:p>
        </w:tc>
      </w:tr>
      <w:tr w:rsidR="004C0A3E" w:rsidRPr="004C0A3E" w14:paraId="05C1B6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316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FC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596621.52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23F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2214799.62</w:t>
            </w:r>
          </w:p>
        </w:tc>
      </w:tr>
      <w:tr w:rsidR="004C0A3E" w:rsidRPr="004C0A3E" w14:paraId="33878BF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0409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C097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44E9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849D8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22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F84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A1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2214710.70</w:t>
            </w:r>
          </w:p>
        </w:tc>
      </w:tr>
      <w:tr w:rsidR="004C0A3E" w:rsidRPr="004C0A3E" w14:paraId="4C42B0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93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27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597075.37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1A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2214712.25</w:t>
            </w:r>
          </w:p>
        </w:tc>
      </w:tr>
      <w:tr w:rsidR="004C0A3E" w:rsidRPr="004C0A3E" w14:paraId="58AEFE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00A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5F6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E5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2214713.50</w:t>
            </w:r>
          </w:p>
        </w:tc>
      </w:tr>
      <w:tr w:rsidR="004C0A3E" w:rsidRPr="004C0A3E" w14:paraId="50A65B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4C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BD2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597072.57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040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2214711.96</w:t>
            </w:r>
          </w:p>
        </w:tc>
      </w:tr>
      <w:tr w:rsidR="004C0A3E" w:rsidRPr="004C0A3E" w14:paraId="53FEE8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39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27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597074.12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C9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2214710.70</w:t>
            </w:r>
          </w:p>
        </w:tc>
      </w:tr>
      <w:tr w:rsidR="004C0A3E" w:rsidRPr="004C0A3E" w14:paraId="40D5F9D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1F13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EE0A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D709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905AF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FBA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C30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66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2214798.56</w:t>
            </w:r>
          </w:p>
        </w:tc>
      </w:tr>
      <w:tr w:rsidR="004C0A3E" w:rsidRPr="004C0A3E" w14:paraId="22CC22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8B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EA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F4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2214800.55</w:t>
            </w:r>
          </w:p>
        </w:tc>
      </w:tr>
      <w:tr w:rsidR="004C0A3E" w:rsidRPr="004C0A3E" w14:paraId="127142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43F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AC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596647.22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A19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2214800.62</w:t>
            </w:r>
          </w:p>
        </w:tc>
      </w:tr>
      <w:tr w:rsidR="004C0A3E" w:rsidRPr="004C0A3E" w14:paraId="0434C2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AE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70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28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2214798.63</w:t>
            </w:r>
          </w:p>
        </w:tc>
      </w:tr>
      <w:tr w:rsidR="004C0A3E" w:rsidRPr="004C0A3E" w14:paraId="147F1D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19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B9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596649.14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75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2214798.56</w:t>
            </w:r>
          </w:p>
        </w:tc>
      </w:tr>
      <w:tr w:rsidR="004C0A3E" w:rsidRPr="004C0A3E" w14:paraId="385D07D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F11D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BBA9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3400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CC480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2A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5A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73D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2214724.09</w:t>
            </w:r>
          </w:p>
        </w:tc>
      </w:tr>
      <w:tr w:rsidR="004C0A3E" w:rsidRPr="004C0A3E" w14:paraId="325C9D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FDF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2F8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71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2214725.62</w:t>
            </w:r>
          </w:p>
        </w:tc>
      </w:tr>
      <w:tr w:rsidR="004C0A3E" w:rsidRPr="004C0A3E" w14:paraId="604A40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BA5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73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C9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2214726.91</w:t>
            </w:r>
          </w:p>
        </w:tc>
      </w:tr>
      <w:tr w:rsidR="004C0A3E" w:rsidRPr="004C0A3E" w14:paraId="20B4BD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C7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B98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51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2214725.38</w:t>
            </w:r>
          </w:p>
        </w:tc>
      </w:tr>
      <w:tr w:rsidR="004C0A3E" w:rsidRPr="004C0A3E" w14:paraId="2B217A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C9F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2E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597057.52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3B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2214724.09</w:t>
            </w:r>
          </w:p>
        </w:tc>
      </w:tr>
      <w:tr w:rsidR="004C0A3E" w:rsidRPr="004C0A3E" w14:paraId="1B33012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65C2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AB04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907F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3CEF0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0A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0A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596669.75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F3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2214797.52</w:t>
            </w:r>
          </w:p>
        </w:tc>
      </w:tr>
      <w:tr w:rsidR="004C0A3E" w:rsidRPr="004C0A3E" w14:paraId="08BA2A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C68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F9C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596669.84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6B8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2214799.51</w:t>
            </w:r>
          </w:p>
        </w:tc>
      </w:tr>
      <w:tr w:rsidR="004C0A3E" w:rsidRPr="004C0A3E" w14:paraId="40DA86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A0F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089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596667.85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54D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2214799.60</w:t>
            </w:r>
          </w:p>
        </w:tc>
      </w:tr>
      <w:tr w:rsidR="004C0A3E" w:rsidRPr="004C0A3E" w14:paraId="45E861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AC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54C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596667.76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C0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2214797.61</w:t>
            </w:r>
          </w:p>
        </w:tc>
      </w:tr>
      <w:tr w:rsidR="004C0A3E" w:rsidRPr="004C0A3E" w14:paraId="1EC38B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9F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A5C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596669.75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4B2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2214797.52</w:t>
            </w:r>
          </w:p>
        </w:tc>
      </w:tr>
      <w:tr w:rsidR="004C0A3E" w:rsidRPr="004C0A3E" w14:paraId="41BEEE5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19B3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BA68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163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F0FA6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965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40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597040.23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2B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2214738.74</w:t>
            </w:r>
          </w:p>
        </w:tc>
      </w:tr>
      <w:tr w:rsidR="004C0A3E" w:rsidRPr="004C0A3E" w14:paraId="40B4A7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02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34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BAD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2214740.32</w:t>
            </w:r>
          </w:p>
        </w:tc>
      </w:tr>
      <w:tr w:rsidR="004C0A3E" w:rsidRPr="004C0A3E" w14:paraId="3E1F24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F91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13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1C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2214741.54</w:t>
            </w:r>
          </w:p>
        </w:tc>
      </w:tr>
      <w:tr w:rsidR="004C0A3E" w:rsidRPr="004C0A3E" w14:paraId="72B56F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C28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C24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597038.65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16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2214739.96</w:t>
            </w:r>
          </w:p>
        </w:tc>
      </w:tr>
      <w:tr w:rsidR="004C0A3E" w:rsidRPr="004C0A3E" w14:paraId="3C143B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28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2DA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597040.23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24B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2214738.74</w:t>
            </w:r>
          </w:p>
        </w:tc>
      </w:tr>
      <w:tr w:rsidR="004C0A3E" w:rsidRPr="004C0A3E" w14:paraId="01E6010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545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889B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8AE5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C58B4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30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D3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A44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2214796.52</w:t>
            </w:r>
          </w:p>
        </w:tc>
      </w:tr>
      <w:tr w:rsidR="004C0A3E" w:rsidRPr="004C0A3E" w14:paraId="4CCEFF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17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B8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ED2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2214798.51</w:t>
            </w:r>
          </w:p>
        </w:tc>
      </w:tr>
      <w:tr w:rsidR="004C0A3E" w:rsidRPr="004C0A3E" w14:paraId="3ACD82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EE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358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596688.87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E82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2214798.60</w:t>
            </w:r>
          </w:p>
        </w:tc>
      </w:tr>
      <w:tr w:rsidR="004C0A3E" w:rsidRPr="004C0A3E" w14:paraId="4F8EBA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12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285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596688.78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D51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2214796.61</w:t>
            </w:r>
          </w:p>
        </w:tc>
      </w:tr>
      <w:tr w:rsidR="004C0A3E" w:rsidRPr="004C0A3E" w14:paraId="237A41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22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D1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596690.77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65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2214796.52</w:t>
            </w:r>
          </w:p>
        </w:tc>
      </w:tr>
      <w:tr w:rsidR="004C0A3E" w:rsidRPr="004C0A3E" w14:paraId="17DC26D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B62A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5A6B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AB8B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11809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A8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1A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61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2214751.30</w:t>
            </w:r>
          </w:p>
        </w:tc>
      </w:tr>
      <w:tr w:rsidR="004C0A3E" w:rsidRPr="004C0A3E" w14:paraId="3465B4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4D2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500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08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2214752.84</w:t>
            </w:r>
          </w:p>
        </w:tc>
      </w:tr>
      <w:tr w:rsidR="004C0A3E" w:rsidRPr="004C0A3E" w14:paraId="1A27FD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CD95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E63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5A0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2214754.11</w:t>
            </w:r>
          </w:p>
        </w:tc>
      </w:tr>
      <w:tr w:rsidR="004C0A3E" w:rsidRPr="004C0A3E" w14:paraId="4B6B0D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697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531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F4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2214752.57</w:t>
            </w:r>
          </w:p>
        </w:tc>
      </w:tr>
      <w:tr w:rsidR="004C0A3E" w:rsidRPr="004C0A3E" w14:paraId="3CB0AB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284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16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597023.96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F2B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2214751.30</w:t>
            </w:r>
          </w:p>
        </w:tc>
      </w:tr>
      <w:tr w:rsidR="004C0A3E" w:rsidRPr="004C0A3E" w14:paraId="1CBFE3E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0E8C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FF85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7ACE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5C22F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780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37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6EE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2214795.26</w:t>
            </w:r>
          </w:p>
        </w:tc>
      </w:tr>
      <w:tr w:rsidR="004C0A3E" w:rsidRPr="004C0A3E" w14:paraId="48F916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FE7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F4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66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2214797.25</w:t>
            </w:r>
          </w:p>
        </w:tc>
      </w:tr>
      <w:tr w:rsidR="004C0A3E" w:rsidRPr="004C0A3E" w14:paraId="29F1DB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0BD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9E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C5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2214797.36</w:t>
            </w:r>
          </w:p>
        </w:tc>
      </w:tr>
      <w:tr w:rsidR="004C0A3E" w:rsidRPr="004C0A3E" w14:paraId="5DC92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D22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A57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6BC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2214795.37</w:t>
            </w:r>
          </w:p>
        </w:tc>
      </w:tr>
      <w:tr w:rsidR="004C0A3E" w:rsidRPr="004C0A3E" w14:paraId="1402E6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32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E36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596713.40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4D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2214795.26</w:t>
            </w:r>
          </w:p>
        </w:tc>
      </w:tr>
      <w:tr w:rsidR="004C0A3E" w:rsidRPr="004C0A3E" w14:paraId="4A9AF69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B4F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00EE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9952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04651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20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EC9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63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2214762.49</w:t>
            </w:r>
          </w:p>
        </w:tc>
      </w:tr>
      <w:tr w:rsidR="004C0A3E" w:rsidRPr="004C0A3E" w14:paraId="722D47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ADF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DF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596987.82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0D6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2214764.48</w:t>
            </w:r>
          </w:p>
        </w:tc>
      </w:tr>
      <w:tr w:rsidR="004C0A3E" w:rsidRPr="004C0A3E" w14:paraId="367FC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1BA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ED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15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2214764.61</w:t>
            </w:r>
          </w:p>
        </w:tc>
      </w:tr>
      <w:tr w:rsidR="004C0A3E" w:rsidRPr="004C0A3E" w14:paraId="594BDA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73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04D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596985.69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6B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2214762.62</w:t>
            </w:r>
          </w:p>
        </w:tc>
      </w:tr>
      <w:tr w:rsidR="004C0A3E" w:rsidRPr="004C0A3E" w14:paraId="0C300E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DC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A2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76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2214762.49</w:t>
            </w:r>
          </w:p>
        </w:tc>
      </w:tr>
      <w:tr w:rsidR="004C0A3E" w:rsidRPr="004C0A3E" w14:paraId="61286D7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574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FF67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E81D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57EAE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D91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674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51C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2214794.42</w:t>
            </w:r>
          </w:p>
        </w:tc>
      </w:tr>
      <w:tr w:rsidR="004C0A3E" w:rsidRPr="004C0A3E" w14:paraId="56CE5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950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FC2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5F58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2214796.42</w:t>
            </w:r>
          </w:p>
        </w:tc>
      </w:tr>
      <w:tr w:rsidR="004C0A3E" w:rsidRPr="004C0A3E" w14:paraId="58928D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BB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A3D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24F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2214796.51</w:t>
            </w:r>
          </w:p>
        </w:tc>
      </w:tr>
      <w:tr w:rsidR="004C0A3E" w:rsidRPr="004C0A3E" w14:paraId="50FBD1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73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2E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596731.53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87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2214794.52</w:t>
            </w:r>
          </w:p>
        </w:tc>
      </w:tr>
      <w:tr w:rsidR="004C0A3E" w:rsidRPr="004C0A3E" w14:paraId="617BA9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C7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DF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596733.52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4C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2214794.42</w:t>
            </w:r>
          </w:p>
        </w:tc>
      </w:tr>
      <w:tr w:rsidR="004C0A3E" w:rsidRPr="004C0A3E" w14:paraId="71F7AC8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24DC7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9C0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66BF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0D23A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A1B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648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597008.96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0B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2214763.62</w:t>
            </w:r>
          </w:p>
        </w:tc>
      </w:tr>
      <w:tr w:rsidR="004C0A3E" w:rsidRPr="004C0A3E" w14:paraId="061589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B7E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A9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597010.20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9DF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2214765.18</w:t>
            </w:r>
          </w:p>
        </w:tc>
      </w:tr>
      <w:tr w:rsidR="004C0A3E" w:rsidRPr="004C0A3E" w14:paraId="4D3534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B3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900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597008.64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7DD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2214766.42</w:t>
            </w:r>
          </w:p>
        </w:tc>
      </w:tr>
      <w:tr w:rsidR="004C0A3E" w:rsidRPr="004C0A3E" w14:paraId="7619F9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FA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EF1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597007.40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97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2214764.86</w:t>
            </w:r>
          </w:p>
        </w:tc>
      </w:tr>
      <w:tr w:rsidR="004C0A3E" w:rsidRPr="004C0A3E" w14:paraId="3FB8B8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89D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85C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597008.96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401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2214763.62</w:t>
            </w:r>
          </w:p>
        </w:tc>
      </w:tr>
      <w:tr w:rsidR="004C0A3E" w:rsidRPr="004C0A3E" w14:paraId="2205338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34DC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1A8F9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3BA0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D1F8C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79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AAE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CC0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2214793.47</w:t>
            </w:r>
          </w:p>
        </w:tc>
      </w:tr>
      <w:tr w:rsidR="004C0A3E" w:rsidRPr="004C0A3E" w14:paraId="0E45CD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C3C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A4B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00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2214795.46</w:t>
            </w:r>
          </w:p>
        </w:tc>
      </w:tr>
      <w:tr w:rsidR="004C0A3E" w:rsidRPr="004C0A3E" w14:paraId="36E82E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F5F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E75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596749.62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61A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2214795.57</w:t>
            </w:r>
          </w:p>
        </w:tc>
      </w:tr>
      <w:tr w:rsidR="004C0A3E" w:rsidRPr="004C0A3E" w14:paraId="6EC3D6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D4B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30F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596749.51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1F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2214793.58</w:t>
            </w:r>
          </w:p>
        </w:tc>
      </w:tr>
      <w:tr w:rsidR="004C0A3E" w:rsidRPr="004C0A3E" w14:paraId="00AE32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ABE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AA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7C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2214793.47</w:t>
            </w:r>
          </w:p>
        </w:tc>
      </w:tr>
      <w:tr w:rsidR="004C0A3E" w:rsidRPr="004C0A3E" w14:paraId="52CCD84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8C3D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D22C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B5F1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3360C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279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39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9C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2214776.17</w:t>
            </w:r>
          </w:p>
        </w:tc>
      </w:tr>
      <w:tr w:rsidR="004C0A3E" w:rsidRPr="004C0A3E" w14:paraId="44BE9B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829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48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596987.67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C8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2214783.59</w:t>
            </w:r>
          </w:p>
        </w:tc>
      </w:tr>
      <w:tr w:rsidR="004C0A3E" w:rsidRPr="004C0A3E" w14:paraId="61D9CC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F1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019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86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2214784.12</w:t>
            </w:r>
          </w:p>
        </w:tc>
      </w:tr>
      <w:tr w:rsidR="004C0A3E" w:rsidRPr="004C0A3E" w14:paraId="1951ED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71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500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1E2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2214776.70</w:t>
            </w:r>
          </w:p>
        </w:tc>
      </w:tr>
      <w:tr w:rsidR="004C0A3E" w:rsidRPr="004C0A3E" w14:paraId="36D170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2D9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F4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596985.62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795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2214776.17</w:t>
            </w:r>
          </w:p>
        </w:tc>
      </w:tr>
      <w:tr w:rsidR="004C0A3E" w:rsidRPr="004C0A3E" w14:paraId="20E76B2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A724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DE8A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31B9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84EF9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62F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2B3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596775.44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3F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2214792.35</w:t>
            </w:r>
          </w:p>
        </w:tc>
      </w:tr>
      <w:tr w:rsidR="004C0A3E" w:rsidRPr="004C0A3E" w14:paraId="3BBEEA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482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A6F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596775.53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C88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2214794.34</w:t>
            </w:r>
          </w:p>
        </w:tc>
      </w:tr>
      <w:tr w:rsidR="004C0A3E" w:rsidRPr="004C0A3E" w14:paraId="051A00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281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F9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596773.54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06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2214794.43</w:t>
            </w:r>
          </w:p>
        </w:tc>
      </w:tr>
      <w:tr w:rsidR="004C0A3E" w:rsidRPr="004C0A3E" w14:paraId="7A176C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163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541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596773.45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69B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2214792.44</w:t>
            </w:r>
          </w:p>
        </w:tc>
      </w:tr>
      <w:tr w:rsidR="004C0A3E" w:rsidRPr="004C0A3E" w14:paraId="5942D4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808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14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596775.44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C1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2214792.35</w:t>
            </w:r>
          </w:p>
        </w:tc>
      </w:tr>
      <w:tr w:rsidR="004C0A3E" w:rsidRPr="004C0A3E" w14:paraId="34A09DD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A9BE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BC0C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EDC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D3B47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307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2A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15D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2214778.68</w:t>
            </w:r>
          </w:p>
        </w:tc>
      </w:tr>
      <w:tr w:rsidR="004C0A3E" w:rsidRPr="004C0A3E" w14:paraId="41785C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C0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051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771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2214780.68</w:t>
            </w:r>
          </w:p>
        </w:tc>
      </w:tr>
      <w:tr w:rsidR="004C0A3E" w:rsidRPr="004C0A3E" w14:paraId="63083C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91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315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62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2214780.77</w:t>
            </w:r>
          </w:p>
        </w:tc>
      </w:tr>
      <w:tr w:rsidR="004C0A3E" w:rsidRPr="004C0A3E" w14:paraId="06F03A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E2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E4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9C0E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2214778.78</w:t>
            </w:r>
          </w:p>
        </w:tc>
      </w:tr>
      <w:tr w:rsidR="004C0A3E" w:rsidRPr="004C0A3E" w14:paraId="33AF88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E9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AE4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596752.61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1D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2214778.68</w:t>
            </w:r>
          </w:p>
        </w:tc>
      </w:tr>
      <w:tr w:rsidR="004C0A3E" w:rsidRPr="004C0A3E" w14:paraId="7A60D84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1D0D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6749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2C73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106DB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5F3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11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596795.32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EA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2214791.56</w:t>
            </w:r>
          </w:p>
        </w:tc>
      </w:tr>
      <w:tr w:rsidR="004C0A3E" w:rsidRPr="004C0A3E" w14:paraId="3C4FB7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DD4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941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596795.39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4B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2214793.55</w:t>
            </w:r>
          </w:p>
        </w:tc>
      </w:tr>
      <w:tr w:rsidR="004C0A3E" w:rsidRPr="004C0A3E" w14:paraId="43C935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4A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878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596793.40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0B6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2214793.62</w:t>
            </w:r>
          </w:p>
        </w:tc>
      </w:tr>
      <w:tr w:rsidR="004C0A3E" w:rsidRPr="004C0A3E" w14:paraId="2EA994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6B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207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596793.33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29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2214791.63</w:t>
            </w:r>
          </w:p>
        </w:tc>
      </w:tr>
      <w:tr w:rsidR="004C0A3E" w:rsidRPr="004C0A3E" w14:paraId="6507FB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A663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9A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596795.32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D40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2214791.56</w:t>
            </w:r>
          </w:p>
        </w:tc>
      </w:tr>
      <w:tr w:rsidR="004C0A3E" w:rsidRPr="004C0A3E" w14:paraId="57CA0C1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BF69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F1EA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7977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F5612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F9F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AE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B59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2214783.60</w:t>
            </w:r>
          </w:p>
        </w:tc>
      </w:tr>
      <w:tr w:rsidR="004C0A3E" w:rsidRPr="004C0A3E" w14:paraId="3D2BD7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1A9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160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A93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2214785.59</w:t>
            </w:r>
          </w:p>
        </w:tc>
      </w:tr>
      <w:tr w:rsidR="004C0A3E" w:rsidRPr="004C0A3E" w14:paraId="06261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AC4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98E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BC7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2214785.67</w:t>
            </w:r>
          </w:p>
        </w:tc>
      </w:tr>
      <w:tr w:rsidR="004C0A3E" w:rsidRPr="004C0A3E" w14:paraId="7D64E9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E6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F9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DF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2214783.67</w:t>
            </w:r>
          </w:p>
        </w:tc>
      </w:tr>
      <w:tr w:rsidR="004C0A3E" w:rsidRPr="004C0A3E" w14:paraId="15C0E8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7F2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11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596962.52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2F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2214783.60</w:t>
            </w:r>
          </w:p>
        </w:tc>
      </w:tr>
      <w:tr w:rsidR="004C0A3E" w:rsidRPr="004C0A3E" w14:paraId="5B8E492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643C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28F9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5B887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72968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9C2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B4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7D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2214790.55</w:t>
            </w:r>
          </w:p>
        </w:tc>
      </w:tr>
      <w:tr w:rsidR="004C0A3E" w:rsidRPr="004C0A3E" w14:paraId="34F4FD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91BF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290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596814.83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83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2214792.53</w:t>
            </w:r>
          </w:p>
        </w:tc>
      </w:tr>
      <w:tr w:rsidR="004C0A3E" w:rsidRPr="004C0A3E" w14:paraId="4CF11F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31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A17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B6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2214792.63</w:t>
            </w:r>
          </w:p>
        </w:tc>
      </w:tr>
      <w:tr w:rsidR="004C0A3E" w:rsidRPr="004C0A3E" w14:paraId="0890D6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640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06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8F9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2214790.65</w:t>
            </w:r>
          </w:p>
        </w:tc>
      </w:tr>
      <w:tr w:rsidR="004C0A3E" w:rsidRPr="004C0A3E" w14:paraId="20F7C3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439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FE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596814.73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291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2214790.55</w:t>
            </w:r>
          </w:p>
        </w:tc>
      </w:tr>
      <w:tr w:rsidR="004C0A3E" w:rsidRPr="004C0A3E" w14:paraId="3D7FB14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1965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2AFE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3E2C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0F2DD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1B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53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D91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2214784.27</w:t>
            </w:r>
          </w:p>
        </w:tc>
      </w:tr>
      <w:tr w:rsidR="004C0A3E" w:rsidRPr="004C0A3E" w14:paraId="758384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6B2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A56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596943.39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A2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2214786.26</w:t>
            </w:r>
          </w:p>
        </w:tc>
      </w:tr>
      <w:tr w:rsidR="004C0A3E" w:rsidRPr="004C0A3E" w14:paraId="7C2165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C3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B2D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D0E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2214786.35</w:t>
            </w:r>
          </w:p>
        </w:tc>
      </w:tr>
      <w:tr w:rsidR="004C0A3E" w:rsidRPr="004C0A3E" w14:paraId="1BD576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6D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29C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E6B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2214784.36</w:t>
            </w:r>
          </w:p>
        </w:tc>
      </w:tr>
      <w:tr w:rsidR="004C0A3E" w:rsidRPr="004C0A3E" w14:paraId="0049F3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CD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A96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596943.30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BB4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2214784.27</w:t>
            </w:r>
          </w:p>
        </w:tc>
      </w:tr>
      <w:tr w:rsidR="004C0A3E" w:rsidRPr="004C0A3E" w14:paraId="009A54B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B145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79B8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771E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68A1C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F9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4D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3D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2214789.52</w:t>
            </w:r>
          </w:p>
        </w:tc>
      </w:tr>
      <w:tr w:rsidR="004C0A3E" w:rsidRPr="004C0A3E" w14:paraId="5829E8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AD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37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596837.80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C1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2214791.51</w:t>
            </w:r>
          </w:p>
        </w:tc>
      </w:tr>
      <w:tr w:rsidR="004C0A3E" w:rsidRPr="004C0A3E" w14:paraId="61BA9C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9A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70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596835.80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4D7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2214791.60</w:t>
            </w:r>
          </w:p>
        </w:tc>
      </w:tr>
      <w:tr w:rsidR="004C0A3E" w:rsidRPr="004C0A3E" w14:paraId="29F507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E9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1F8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E8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2214789.61</w:t>
            </w:r>
          </w:p>
        </w:tc>
      </w:tr>
      <w:tr w:rsidR="004C0A3E" w:rsidRPr="004C0A3E" w14:paraId="466C99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9F6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AE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596837.70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E8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2214789.52</w:t>
            </w:r>
          </w:p>
        </w:tc>
      </w:tr>
      <w:tr w:rsidR="004C0A3E" w:rsidRPr="004C0A3E" w14:paraId="2FFF764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4C99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7B9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85A45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735A6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94A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24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222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2214785.04</w:t>
            </w:r>
          </w:p>
        </w:tc>
      </w:tr>
      <w:tr w:rsidR="004C0A3E" w:rsidRPr="004C0A3E" w14:paraId="61738D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FF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8C0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E2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2214787.03</w:t>
            </w:r>
          </w:p>
        </w:tc>
      </w:tr>
      <w:tr w:rsidR="004C0A3E" w:rsidRPr="004C0A3E" w14:paraId="32F965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13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BB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71E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2214787.13</w:t>
            </w:r>
          </w:p>
        </w:tc>
      </w:tr>
      <w:tr w:rsidR="004C0A3E" w:rsidRPr="004C0A3E" w14:paraId="3A8515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93C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B16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31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2214785.13</w:t>
            </w:r>
          </w:p>
        </w:tc>
      </w:tr>
      <w:tr w:rsidR="004C0A3E" w:rsidRPr="004C0A3E" w14:paraId="4B3C3F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2B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93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596924.70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26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2214785.04</w:t>
            </w:r>
          </w:p>
        </w:tc>
      </w:tr>
      <w:tr w:rsidR="004C0A3E" w:rsidRPr="004C0A3E" w14:paraId="2C7ADE1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9003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A9FF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799F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73BDF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703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FD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596856.68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F1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2214788.32</w:t>
            </w:r>
          </w:p>
        </w:tc>
      </w:tr>
      <w:tr w:rsidR="004C0A3E" w:rsidRPr="004C0A3E" w14:paraId="44A5D5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98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27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596856.80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70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2214790.30</w:t>
            </w:r>
          </w:p>
        </w:tc>
      </w:tr>
      <w:tr w:rsidR="004C0A3E" w:rsidRPr="004C0A3E" w14:paraId="62DF5B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BC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FB8D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596854.82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B7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2214790.42</w:t>
            </w:r>
          </w:p>
        </w:tc>
      </w:tr>
      <w:tr w:rsidR="004C0A3E" w:rsidRPr="004C0A3E" w14:paraId="2A0AF6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F1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0EB5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596854.70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6B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2214788.44</w:t>
            </w:r>
          </w:p>
        </w:tc>
      </w:tr>
      <w:tr w:rsidR="004C0A3E" w:rsidRPr="004C0A3E" w14:paraId="549E07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D9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E04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596856.68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BD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2214788.32</w:t>
            </w:r>
          </w:p>
        </w:tc>
      </w:tr>
      <w:tr w:rsidR="004C0A3E" w:rsidRPr="004C0A3E" w14:paraId="262C23B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678F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C060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03A5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BE94D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29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630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2E8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2214786.17</w:t>
            </w:r>
          </w:p>
        </w:tc>
      </w:tr>
      <w:tr w:rsidR="004C0A3E" w:rsidRPr="004C0A3E" w14:paraId="38A66D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73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78F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76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2214788.16</w:t>
            </w:r>
          </w:p>
        </w:tc>
      </w:tr>
      <w:tr w:rsidR="004C0A3E" w:rsidRPr="004C0A3E" w14:paraId="472F31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5F3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DB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08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2214788.25</w:t>
            </w:r>
          </w:p>
        </w:tc>
      </w:tr>
      <w:tr w:rsidR="004C0A3E" w:rsidRPr="004C0A3E" w14:paraId="31D6C2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03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E4F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E6B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2214786.26</w:t>
            </w:r>
          </w:p>
        </w:tc>
      </w:tr>
      <w:tr w:rsidR="004C0A3E" w:rsidRPr="004C0A3E" w14:paraId="30466E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A57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3F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596899.73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52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2214786.17</w:t>
            </w:r>
          </w:p>
        </w:tc>
      </w:tr>
      <w:tr w:rsidR="004C0A3E" w:rsidRPr="004C0A3E" w14:paraId="0493428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E7A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480F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40F7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17E50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CAC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B1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596879.32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A2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2214787.02</w:t>
            </w:r>
          </w:p>
        </w:tc>
      </w:tr>
      <w:tr w:rsidR="004C0A3E" w:rsidRPr="004C0A3E" w14:paraId="060E33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0E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2CE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596879.43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F2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2214789.01</w:t>
            </w:r>
          </w:p>
        </w:tc>
      </w:tr>
      <w:tr w:rsidR="004C0A3E" w:rsidRPr="004C0A3E" w14:paraId="4DDA59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40F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5A5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596877.44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C8D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2214789.12</w:t>
            </w:r>
          </w:p>
        </w:tc>
      </w:tr>
      <w:tr w:rsidR="004C0A3E" w:rsidRPr="004C0A3E" w14:paraId="66EFBB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69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F3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596877.33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59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2214787.13</w:t>
            </w:r>
          </w:p>
        </w:tc>
      </w:tr>
      <w:tr w:rsidR="004C0A3E" w:rsidRPr="004C0A3E" w14:paraId="31D7FD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70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82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596879.32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06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2214787.02</w:t>
            </w:r>
          </w:p>
        </w:tc>
      </w:tr>
      <w:tr w:rsidR="004C0A3E" w:rsidRPr="004C0A3E" w14:paraId="4B76820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7625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4B3D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4323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64F28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632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D3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7F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2215964.99</w:t>
            </w:r>
          </w:p>
        </w:tc>
      </w:tr>
      <w:tr w:rsidR="004C0A3E" w:rsidRPr="004C0A3E" w14:paraId="7DAC0C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9E3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1CD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599470.97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BE6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2216130.06</w:t>
            </w:r>
          </w:p>
        </w:tc>
      </w:tr>
      <w:tr w:rsidR="004C0A3E" w:rsidRPr="004C0A3E" w14:paraId="563F61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72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FC6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599507.64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34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2216194.74</w:t>
            </w:r>
          </w:p>
        </w:tc>
      </w:tr>
      <w:tr w:rsidR="004C0A3E" w:rsidRPr="004C0A3E" w14:paraId="111871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E5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B2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9C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2216300.61</w:t>
            </w:r>
          </w:p>
        </w:tc>
      </w:tr>
      <w:tr w:rsidR="004C0A3E" w:rsidRPr="004C0A3E" w14:paraId="4F059B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3F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32A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26F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2216328.27</w:t>
            </w:r>
          </w:p>
        </w:tc>
      </w:tr>
      <w:tr w:rsidR="004C0A3E" w:rsidRPr="004C0A3E" w14:paraId="35BF7B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F91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C6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599489.22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237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2216325.09</w:t>
            </w:r>
          </w:p>
        </w:tc>
      </w:tr>
      <w:tr w:rsidR="004C0A3E" w:rsidRPr="004C0A3E" w14:paraId="6AA145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68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F1B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03A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2216337.51</w:t>
            </w:r>
          </w:p>
        </w:tc>
      </w:tr>
      <w:tr w:rsidR="004C0A3E" w:rsidRPr="004C0A3E" w14:paraId="771DA7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E1A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570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599375.14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7D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2216341.45</w:t>
            </w:r>
          </w:p>
        </w:tc>
      </w:tr>
      <w:tr w:rsidR="004C0A3E" w:rsidRPr="004C0A3E" w14:paraId="550269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110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BA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599306.30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11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2216363.79</w:t>
            </w:r>
          </w:p>
        </w:tc>
      </w:tr>
      <w:tr w:rsidR="004C0A3E" w:rsidRPr="004C0A3E" w14:paraId="4F7000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F03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8F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599301.69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8D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2216365.29</w:t>
            </w:r>
          </w:p>
        </w:tc>
      </w:tr>
      <w:tr w:rsidR="004C0A3E" w:rsidRPr="004C0A3E" w14:paraId="1979DC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56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49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599286.37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D5D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2216341.66</w:t>
            </w:r>
          </w:p>
        </w:tc>
      </w:tr>
      <w:tr w:rsidR="004C0A3E" w:rsidRPr="004C0A3E" w14:paraId="135D80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B78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E71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599269.29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EA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2216341.00</w:t>
            </w:r>
          </w:p>
        </w:tc>
      </w:tr>
      <w:tr w:rsidR="004C0A3E" w:rsidRPr="004C0A3E" w14:paraId="3FF6E1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F81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C20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599271.66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267F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2216279.53</w:t>
            </w:r>
          </w:p>
        </w:tc>
      </w:tr>
      <w:tr w:rsidR="004C0A3E" w:rsidRPr="004C0A3E" w14:paraId="7F9B35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CC0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91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599205.79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5B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2216277.00</w:t>
            </w:r>
          </w:p>
        </w:tc>
      </w:tr>
      <w:tr w:rsidR="004C0A3E" w:rsidRPr="004C0A3E" w14:paraId="3E6CA6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0F3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1B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599184.65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515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2216278.31</w:t>
            </w:r>
          </w:p>
        </w:tc>
      </w:tr>
      <w:tr w:rsidR="004C0A3E" w:rsidRPr="004C0A3E" w14:paraId="258E4F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A6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6C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599256.94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CA9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2216214.69</w:t>
            </w:r>
          </w:p>
        </w:tc>
      </w:tr>
      <w:tr w:rsidR="004C0A3E" w:rsidRPr="004C0A3E" w14:paraId="307771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F1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17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587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2216245.96</w:t>
            </w:r>
          </w:p>
        </w:tc>
      </w:tr>
      <w:tr w:rsidR="004C0A3E" w:rsidRPr="004C0A3E" w14:paraId="74C3BF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9C1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B4A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A8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2216234.63</w:t>
            </w:r>
          </w:p>
        </w:tc>
      </w:tr>
      <w:tr w:rsidR="004C0A3E" w:rsidRPr="004C0A3E" w14:paraId="642C73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C6B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B5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599272.88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B1D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2216202.64</w:t>
            </w:r>
          </w:p>
        </w:tc>
      </w:tr>
      <w:tr w:rsidR="004C0A3E" w:rsidRPr="004C0A3E" w14:paraId="7A7DA4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FF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2D9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599264.30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1D5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2216169.78</w:t>
            </w:r>
          </w:p>
        </w:tc>
      </w:tr>
      <w:tr w:rsidR="004C0A3E" w:rsidRPr="004C0A3E" w14:paraId="225AB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9B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277F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599255.83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D88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2216123.26</w:t>
            </w:r>
          </w:p>
        </w:tc>
      </w:tr>
      <w:tr w:rsidR="004C0A3E" w:rsidRPr="004C0A3E" w14:paraId="7822CC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CB5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949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599235.79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CC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2216037.74</w:t>
            </w:r>
          </w:p>
        </w:tc>
      </w:tr>
      <w:tr w:rsidR="004C0A3E" w:rsidRPr="004C0A3E" w14:paraId="045F3E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E9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DB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599218.97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BA0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2215945.18</w:t>
            </w:r>
          </w:p>
        </w:tc>
      </w:tr>
      <w:tr w:rsidR="004C0A3E" w:rsidRPr="004C0A3E" w14:paraId="0E3E48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9B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24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599213.73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A0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2215889.56</w:t>
            </w:r>
          </w:p>
        </w:tc>
      </w:tr>
      <w:tr w:rsidR="004C0A3E" w:rsidRPr="004C0A3E" w14:paraId="0C1DCD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93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DB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599263.40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17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2215885.70</w:t>
            </w:r>
          </w:p>
        </w:tc>
      </w:tr>
      <w:tr w:rsidR="004C0A3E" w:rsidRPr="004C0A3E" w14:paraId="1F6C9A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FD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DC1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599278.93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13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2215882.45</w:t>
            </w:r>
          </w:p>
        </w:tc>
      </w:tr>
      <w:tr w:rsidR="004C0A3E" w:rsidRPr="004C0A3E" w14:paraId="718E23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E4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243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599291.19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83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2215888.00</w:t>
            </w:r>
          </w:p>
        </w:tc>
      </w:tr>
      <w:tr w:rsidR="004C0A3E" w:rsidRPr="004C0A3E" w14:paraId="72E988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1EC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13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A8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2215964.99</w:t>
            </w:r>
          </w:p>
        </w:tc>
      </w:tr>
      <w:tr w:rsidR="004C0A3E" w:rsidRPr="004C0A3E" w14:paraId="55B18B9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727A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8B14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6679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4710D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4D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319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613157.11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86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2216278.97</w:t>
            </w:r>
          </w:p>
        </w:tc>
      </w:tr>
      <w:tr w:rsidR="004C0A3E" w:rsidRPr="004C0A3E" w14:paraId="3066CD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1F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9EC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613120.33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67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2216372.98</w:t>
            </w:r>
          </w:p>
        </w:tc>
      </w:tr>
      <w:tr w:rsidR="004C0A3E" w:rsidRPr="004C0A3E" w14:paraId="3E7915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09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01A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613113.61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E4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2216366.34</w:t>
            </w:r>
          </w:p>
        </w:tc>
      </w:tr>
      <w:tr w:rsidR="004C0A3E" w:rsidRPr="004C0A3E" w14:paraId="6A4E51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79B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46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613071.65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397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2216324.92</w:t>
            </w:r>
          </w:p>
        </w:tc>
      </w:tr>
      <w:tr w:rsidR="004C0A3E" w:rsidRPr="004C0A3E" w14:paraId="3F8AE6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8B9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B5D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613030.45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6C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2216284.28</w:t>
            </w:r>
          </w:p>
        </w:tc>
      </w:tr>
      <w:tr w:rsidR="004C0A3E" w:rsidRPr="004C0A3E" w14:paraId="44F165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3A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B0C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613068.54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C5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2216243.94</w:t>
            </w:r>
          </w:p>
        </w:tc>
      </w:tr>
      <w:tr w:rsidR="004C0A3E" w:rsidRPr="004C0A3E" w14:paraId="66EB7F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D2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1D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613157.11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B3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2216278.97</w:t>
            </w:r>
          </w:p>
        </w:tc>
      </w:tr>
      <w:tr w:rsidR="004C0A3E" w:rsidRPr="004C0A3E" w14:paraId="099E5F0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0B64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AE81B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3FA8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CB71B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0C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482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72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2216103.81</w:t>
            </w:r>
          </w:p>
        </w:tc>
      </w:tr>
      <w:tr w:rsidR="004C0A3E" w:rsidRPr="004C0A3E" w14:paraId="2AD8FC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B8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0E2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19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2216116.89</w:t>
            </w:r>
          </w:p>
        </w:tc>
      </w:tr>
      <w:tr w:rsidR="004C0A3E" w:rsidRPr="004C0A3E" w14:paraId="57E2BB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84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B9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1A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2216143.67</w:t>
            </w:r>
          </w:p>
        </w:tc>
      </w:tr>
      <w:tr w:rsidR="004C0A3E" w:rsidRPr="004C0A3E" w14:paraId="291EC9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13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52E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5B9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2216163.04</w:t>
            </w:r>
          </w:p>
        </w:tc>
      </w:tr>
      <w:tr w:rsidR="004C0A3E" w:rsidRPr="004C0A3E" w14:paraId="0028E8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22B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E0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599551.17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B1E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2216170.04</w:t>
            </w:r>
          </w:p>
        </w:tc>
      </w:tr>
      <w:tr w:rsidR="004C0A3E" w:rsidRPr="004C0A3E" w14:paraId="1A7D2F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1D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058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822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2216173.25</w:t>
            </w:r>
          </w:p>
        </w:tc>
      </w:tr>
      <w:tr w:rsidR="004C0A3E" w:rsidRPr="004C0A3E" w14:paraId="09EA59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F3A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FF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FD7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2216183.74</w:t>
            </w:r>
          </w:p>
        </w:tc>
      </w:tr>
      <w:tr w:rsidR="004C0A3E" w:rsidRPr="004C0A3E" w14:paraId="7A020B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C4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51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27F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2216220.82</w:t>
            </w:r>
          </w:p>
        </w:tc>
      </w:tr>
      <w:tr w:rsidR="004C0A3E" w:rsidRPr="004C0A3E" w14:paraId="6F1D8E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FB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C1F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77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2216247.85</w:t>
            </w:r>
          </w:p>
        </w:tc>
      </w:tr>
      <w:tr w:rsidR="004C0A3E" w:rsidRPr="004C0A3E" w14:paraId="499034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DC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398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0A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2216250.82</w:t>
            </w:r>
          </w:p>
        </w:tc>
      </w:tr>
      <w:tr w:rsidR="004C0A3E" w:rsidRPr="004C0A3E" w14:paraId="575CE6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B13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5F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A9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2216262.73</w:t>
            </w:r>
          </w:p>
        </w:tc>
      </w:tr>
      <w:tr w:rsidR="004C0A3E" w:rsidRPr="004C0A3E" w14:paraId="67B96C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E0E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A6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599605.45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E6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2216266.15</w:t>
            </w:r>
          </w:p>
        </w:tc>
      </w:tr>
      <w:tr w:rsidR="004C0A3E" w:rsidRPr="004C0A3E" w14:paraId="11532C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97D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68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599618.73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20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2216290.21</w:t>
            </w:r>
          </w:p>
        </w:tc>
      </w:tr>
      <w:tr w:rsidR="004C0A3E" w:rsidRPr="004C0A3E" w14:paraId="78409D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65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9B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C2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2216302.33</w:t>
            </w:r>
          </w:p>
        </w:tc>
      </w:tr>
      <w:tr w:rsidR="004C0A3E" w:rsidRPr="004C0A3E" w14:paraId="1E9579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75E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C2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22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2216304.88</w:t>
            </w:r>
          </w:p>
        </w:tc>
      </w:tr>
      <w:tr w:rsidR="004C0A3E" w:rsidRPr="004C0A3E" w14:paraId="71CFCE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FF9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4D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35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2216303.77</w:t>
            </w:r>
          </w:p>
        </w:tc>
      </w:tr>
      <w:tr w:rsidR="004C0A3E" w:rsidRPr="004C0A3E" w14:paraId="6859BB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E1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C1C0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BFF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2216305.89</w:t>
            </w:r>
          </w:p>
        </w:tc>
      </w:tr>
      <w:tr w:rsidR="004C0A3E" w:rsidRPr="004C0A3E" w14:paraId="5B3CDC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F37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39D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599591.14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4D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2216307.18</w:t>
            </w:r>
          </w:p>
        </w:tc>
      </w:tr>
      <w:tr w:rsidR="004C0A3E" w:rsidRPr="004C0A3E" w14:paraId="75DD29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15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99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342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2216309.80</w:t>
            </w:r>
          </w:p>
        </w:tc>
      </w:tr>
      <w:tr w:rsidR="004C0A3E" w:rsidRPr="004C0A3E" w14:paraId="13F9D5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A3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CF78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5CD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2216342.67</w:t>
            </w:r>
          </w:p>
        </w:tc>
      </w:tr>
      <w:tr w:rsidR="004C0A3E" w:rsidRPr="004C0A3E" w14:paraId="38F7B6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84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065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B0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2216388.59</w:t>
            </w:r>
          </w:p>
        </w:tc>
      </w:tr>
      <w:tr w:rsidR="004C0A3E" w:rsidRPr="004C0A3E" w14:paraId="455FF4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1CD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0FD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ADA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2216414.38</w:t>
            </w:r>
          </w:p>
        </w:tc>
      </w:tr>
      <w:tr w:rsidR="004C0A3E" w:rsidRPr="004C0A3E" w14:paraId="5656B4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ED5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EB3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599549.59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A6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2216358.31</w:t>
            </w:r>
          </w:p>
        </w:tc>
      </w:tr>
      <w:tr w:rsidR="004C0A3E" w:rsidRPr="004C0A3E" w14:paraId="4BB5EC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A0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40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1C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2216266.50</w:t>
            </w:r>
          </w:p>
        </w:tc>
      </w:tr>
      <w:tr w:rsidR="004C0A3E" w:rsidRPr="004C0A3E" w14:paraId="3FC9A5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AC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39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5F4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2216202.68</w:t>
            </w:r>
          </w:p>
        </w:tc>
      </w:tr>
      <w:tr w:rsidR="004C0A3E" w:rsidRPr="004C0A3E" w14:paraId="5D30FB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613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72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5E5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2216137.96</w:t>
            </w:r>
          </w:p>
        </w:tc>
      </w:tr>
      <w:tr w:rsidR="004C0A3E" w:rsidRPr="004C0A3E" w14:paraId="09ED5C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2B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80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599439.09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0C2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2216059.50</w:t>
            </w:r>
          </w:p>
        </w:tc>
      </w:tr>
      <w:tr w:rsidR="004C0A3E" w:rsidRPr="004C0A3E" w14:paraId="700FCC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0B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67A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599418.93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EA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2216035.30</w:t>
            </w:r>
          </w:p>
        </w:tc>
      </w:tr>
      <w:tr w:rsidR="004C0A3E" w:rsidRPr="004C0A3E" w14:paraId="22582A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2D8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E3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599432.69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21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2216025.57</w:t>
            </w:r>
          </w:p>
        </w:tc>
      </w:tr>
      <w:tr w:rsidR="004C0A3E" w:rsidRPr="004C0A3E" w14:paraId="135836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408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85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AB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2216015.55</w:t>
            </w:r>
          </w:p>
        </w:tc>
      </w:tr>
      <w:tr w:rsidR="004C0A3E" w:rsidRPr="004C0A3E" w14:paraId="524254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9E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01F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87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2216035.84</w:t>
            </w:r>
          </w:p>
        </w:tc>
      </w:tr>
      <w:tr w:rsidR="004C0A3E" w:rsidRPr="004C0A3E" w14:paraId="65CE07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CD8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75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E61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2216103.81</w:t>
            </w:r>
          </w:p>
        </w:tc>
      </w:tr>
      <w:tr w:rsidR="004C0A3E" w:rsidRPr="004C0A3E" w14:paraId="5689D03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B6ED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8F63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A855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4DD67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04B8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872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422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2216378.91</w:t>
            </w:r>
          </w:p>
        </w:tc>
      </w:tr>
      <w:tr w:rsidR="004C0A3E" w:rsidRPr="004C0A3E" w14:paraId="758A85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851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6FE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599131.35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DD3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2216443.12</w:t>
            </w:r>
          </w:p>
        </w:tc>
      </w:tr>
      <w:tr w:rsidR="004C0A3E" w:rsidRPr="004C0A3E" w14:paraId="01F51F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F45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AAE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599140.67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31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2216481.36</w:t>
            </w:r>
          </w:p>
        </w:tc>
      </w:tr>
      <w:tr w:rsidR="004C0A3E" w:rsidRPr="004C0A3E" w14:paraId="44BD58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CB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FCD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599144.65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D50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2216507.20</w:t>
            </w:r>
          </w:p>
        </w:tc>
      </w:tr>
      <w:tr w:rsidR="004C0A3E" w:rsidRPr="004C0A3E" w14:paraId="623637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71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AC9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599136.61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2A2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2216508.18</w:t>
            </w:r>
          </w:p>
        </w:tc>
      </w:tr>
      <w:tr w:rsidR="004C0A3E" w:rsidRPr="004C0A3E" w14:paraId="4FB540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09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87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72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2216509.37</w:t>
            </w:r>
          </w:p>
        </w:tc>
      </w:tr>
      <w:tr w:rsidR="004C0A3E" w:rsidRPr="004C0A3E" w14:paraId="595692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50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BE34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599095.21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6B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2216512.20</w:t>
            </w:r>
          </w:p>
        </w:tc>
      </w:tr>
      <w:tr w:rsidR="004C0A3E" w:rsidRPr="004C0A3E" w14:paraId="6B27CE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E8F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00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599092.89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A8A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2216494.97</w:t>
            </w:r>
          </w:p>
        </w:tc>
      </w:tr>
      <w:tr w:rsidR="004C0A3E" w:rsidRPr="004C0A3E" w14:paraId="36E421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9C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E8C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599090.04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4D5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2216473.86</w:t>
            </w:r>
          </w:p>
        </w:tc>
      </w:tr>
      <w:tr w:rsidR="004C0A3E" w:rsidRPr="004C0A3E" w14:paraId="3515AB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CB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EB4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599062.41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1D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2216447.45</w:t>
            </w:r>
          </w:p>
        </w:tc>
      </w:tr>
      <w:tr w:rsidR="004C0A3E" w:rsidRPr="004C0A3E" w14:paraId="52503E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C85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CE5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599055.71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268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2216450.96</w:t>
            </w:r>
          </w:p>
        </w:tc>
      </w:tr>
      <w:tr w:rsidR="004C0A3E" w:rsidRPr="004C0A3E" w14:paraId="683096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30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FC8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599037.41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2C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2216442.87</w:t>
            </w:r>
          </w:p>
        </w:tc>
      </w:tr>
      <w:tr w:rsidR="004C0A3E" w:rsidRPr="004C0A3E" w14:paraId="1B2A65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4AA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1C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599022.44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7B9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2216436.25</w:t>
            </w:r>
          </w:p>
        </w:tc>
      </w:tr>
      <w:tr w:rsidR="004C0A3E" w:rsidRPr="004C0A3E" w14:paraId="637575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78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01B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599037.47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43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2216406.73</w:t>
            </w:r>
          </w:p>
        </w:tc>
      </w:tr>
      <w:tr w:rsidR="004C0A3E" w:rsidRPr="004C0A3E" w14:paraId="67982E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92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CA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599043.66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E18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2216410.43</w:t>
            </w:r>
          </w:p>
        </w:tc>
      </w:tr>
      <w:tr w:rsidR="004C0A3E" w:rsidRPr="004C0A3E" w14:paraId="384C54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412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718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599058.28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3ADD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2216395.20</w:t>
            </w:r>
          </w:p>
        </w:tc>
      </w:tr>
      <w:tr w:rsidR="004C0A3E" w:rsidRPr="004C0A3E" w14:paraId="0EB7AF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7A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D9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599058.32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23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2216395.13</w:t>
            </w:r>
          </w:p>
        </w:tc>
      </w:tr>
      <w:tr w:rsidR="004C0A3E" w:rsidRPr="004C0A3E" w14:paraId="7C152F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36D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F70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599072.59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A73E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2216380.70</w:t>
            </w:r>
          </w:p>
        </w:tc>
      </w:tr>
      <w:tr w:rsidR="004C0A3E" w:rsidRPr="004C0A3E" w14:paraId="407498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59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C0C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A79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2216390.67</w:t>
            </w:r>
          </w:p>
        </w:tc>
      </w:tr>
      <w:tr w:rsidR="004C0A3E" w:rsidRPr="004C0A3E" w14:paraId="76F8F9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FDA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189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599101.36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9B6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2216373.03</w:t>
            </w:r>
          </w:p>
        </w:tc>
      </w:tr>
      <w:tr w:rsidR="004C0A3E" w:rsidRPr="004C0A3E" w14:paraId="6DE6BF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9CB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105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39D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2216378.91</w:t>
            </w:r>
          </w:p>
        </w:tc>
      </w:tr>
      <w:tr w:rsidR="004C0A3E" w:rsidRPr="004C0A3E" w14:paraId="2A34AB0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B4C3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7A60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F968C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1EC1A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1E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C82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613093.33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699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2216400.11</w:t>
            </w:r>
          </w:p>
        </w:tc>
      </w:tr>
      <w:tr w:rsidR="004C0A3E" w:rsidRPr="004C0A3E" w14:paraId="6E8DE1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8C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8A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613133.96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4F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2216496.14</w:t>
            </w:r>
          </w:p>
        </w:tc>
      </w:tr>
      <w:tr w:rsidR="004C0A3E" w:rsidRPr="004C0A3E" w14:paraId="656D53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B6A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14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613083.00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F87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2216756.04</w:t>
            </w:r>
          </w:p>
        </w:tc>
      </w:tr>
      <w:tr w:rsidR="004C0A3E" w:rsidRPr="004C0A3E" w14:paraId="7D42BD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FB0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53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613079.04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FB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2216777.03</w:t>
            </w:r>
          </w:p>
        </w:tc>
      </w:tr>
      <w:tr w:rsidR="004C0A3E" w:rsidRPr="004C0A3E" w14:paraId="3B9E94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EC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88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613056.77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384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2216775.37</w:t>
            </w:r>
          </w:p>
        </w:tc>
      </w:tr>
      <w:tr w:rsidR="004C0A3E" w:rsidRPr="004C0A3E" w14:paraId="64A54A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7F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1A4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613041.86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11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2216769.88</w:t>
            </w:r>
          </w:p>
        </w:tc>
      </w:tr>
      <w:tr w:rsidR="004C0A3E" w:rsidRPr="004C0A3E" w14:paraId="3BBEB6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89B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40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613033.12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70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2216757.35</w:t>
            </w:r>
          </w:p>
        </w:tc>
      </w:tr>
      <w:tr w:rsidR="004C0A3E" w:rsidRPr="004C0A3E" w14:paraId="7CD7C2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94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1E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613005.75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5C8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2216758.88</w:t>
            </w:r>
          </w:p>
        </w:tc>
      </w:tr>
      <w:tr w:rsidR="004C0A3E" w:rsidRPr="004C0A3E" w14:paraId="066712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47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C6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612990.84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841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2216753.41</w:t>
            </w:r>
          </w:p>
        </w:tc>
      </w:tr>
      <w:tr w:rsidR="004C0A3E" w:rsidRPr="004C0A3E" w14:paraId="6580D1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F9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9C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D6D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2216758.88</w:t>
            </w:r>
          </w:p>
        </w:tc>
      </w:tr>
      <w:tr w:rsidR="004C0A3E" w:rsidRPr="004C0A3E" w14:paraId="375FFD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F4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412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612906.48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CA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2216751.30</w:t>
            </w:r>
          </w:p>
        </w:tc>
      </w:tr>
      <w:tr w:rsidR="004C0A3E" w:rsidRPr="004C0A3E" w14:paraId="5132D8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622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3AB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612931.12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A02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2216729.24</w:t>
            </w:r>
          </w:p>
        </w:tc>
      </w:tr>
      <w:tr w:rsidR="004C0A3E" w:rsidRPr="004C0A3E" w14:paraId="0E8281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544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9D2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D5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2216697.48</w:t>
            </w:r>
          </w:p>
        </w:tc>
      </w:tr>
      <w:tr w:rsidR="004C0A3E" w:rsidRPr="004C0A3E" w14:paraId="5AD207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0F2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CE4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692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2216689.97</w:t>
            </w:r>
          </w:p>
        </w:tc>
      </w:tr>
      <w:tr w:rsidR="004C0A3E" w:rsidRPr="004C0A3E" w14:paraId="5EE118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F4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A5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612970.09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453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2216676.74</w:t>
            </w:r>
          </w:p>
        </w:tc>
      </w:tr>
      <w:tr w:rsidR="004C0A3E" w:rsidRPr="004C0A3E" w14:paraId="41FD94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923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05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612990.68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313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2216653.05</w:t>
            </w:r>
          </w:p>
        </w:tc>
      </w:tr>
      <w:tr w:rsidR="004C0A3E" w:rsidRPr="004C0A3E" w14:paraId="52DF34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CD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C59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612993.52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830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2216649.95</w:t>
            </w:r>
          </w:p>
        </w:tc>
      </w:tr>
      <w:tr w:rsidR="004C0A3E" w:rsidRPr="004C0A3E" w14:paraId="1F5B8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4CA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D7C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613027.59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EB6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2216610.73</w:t>
            </w:r>
          </w:p>
        </w:tc>
      </w:tr>
      <w:tr w:rsidR="004C0A3E" w:rsidRPr="004C0A3E" w14:paraId="01C43F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6DB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290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613102.49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E7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2216520.95</w:t>
            </w:r>
          </w:p>
        </w:tc>
      </w:tr>
      <w:tr w:rsidR="004C0A3E" w:rsidRPr="004C0A3E" w14:paraId="6E5DD8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50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06F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613120.39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490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2216499.76</w:t>
            </w:r>
          </w:p>
        </w:tc>
      </w:tr>
      <w:tr w:rsidR="004C0A3E" w:rsidRPr="004C0A3E" w14:paraId="21DF2E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D9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35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613108.10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6A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2216494.03</w:t>
            </w:r>
          </w:p>
        </w:tc>
      </w:tr>
      <w:tr w:rsidR="004C0A3E" w:rsidRPr="004C0A3E" w14:paraId="5339D8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A75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00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613105.77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6F8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2216493.44</w:t>
            </w:r>
          </w:p>
        </w:tc>
      </w:tr>
      <w:tr w:rsidR="004C0A3E" w:rsidRPr="004C0A3E" w14:paraId="21B843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52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F47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613097.59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36C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2216491.29</w:t>
            </w:r>
          </w:p>
        </w:tc>
      </w:tr>
      <w:tr w:rsidR="004C0A3E" w:rsidRPr="004C0A3E" w14:paraId="02CD31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53C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DAC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613086.43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320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2216485.44</w:t>
            </w:r>
          </w:p>
        </w:tc>
      </w:tr>
      <w:tr w:rsidR="004C0A3E" w:rsidRPr="004C0A3E" w14:paraId="0DF746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C54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6C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613077.30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48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2216479.88</w:t>
            </w:r>
          </w:p>
        </w:tc>
      </w:tr>
      <w:tr w:rsidR="004C0A3E" w:rsidRPr="004C0A3E" w14:paraId="584C1C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617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94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613068.99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C0A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2216474.63</w:t>
            </w:r>
          </w:p>
        </w:tc>
      </w:tr>
      <w:tr w:rsidR="004C0A3E" w:rsidRPr="004C0A3E" w14:paraId="09DAB2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4F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D0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613062.86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B2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2216458.01</w:t>
            </w:r>
          </w:p>
        </w:tc>
      </w:tr>
      <w:tr w:rsidR="004C0A3E" w:rsidRPr="004C0A3E" w14:paraId="01034B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15A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21C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613076.74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6A4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2216426.84</w:t>
            </w:r>
          </w:p>
        </w:tc>
      </w:tr>
      <w:tr w:rsidR="004C0A3E" w:rsidRPr="004C0A3E" w14:paraId="0238C5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3A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35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613085.90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B0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2216409.49</w:t>
            </w:r>
          </w:p>
        </w:tc>
      </w:tr>
      <w:tr w:rsidR="004C0A3E" w:rsidRPr="004C0A3E" w14:paraId="1077E0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286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12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613093.33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90F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2216400.11</w:t>
            </w:r>
          </w:p>
        </w:tc>
      </w:tr>
      <w:tr w:rsidR="004C0A3E" w:rsidRPr="004C0A3E" w14:paraId="3539960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70B4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9A77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9A0C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9491B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DA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24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495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2216525.14</w:t>
            </w:r>
          </w:p>
        </w:tc>
      </w:tr>
      <w:tr w:rsidR="004C0A3E" w:rsidRPr="004C0A3E" w14:paraId="53D8FE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09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3F8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78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2216530.64</w:t>
            </w:r>
          </w:p>
        </w:tc>
      </w:tr>
      <w:tr w:rsidR="004C0A3E" w:rsidRPr="004C0A3E" w14:paraId="6169AB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F4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AF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602188.38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56C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2216551.59</w:t>
            </w:r>
          </w:p>
        </w:tc>
      </w:tr>
      <w:tr w:rsidR="004C0A3E" w:rsidRPr="004C0A3E" w14:paraId="0CEED2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12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28F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602183.50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A3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2216565.67</w:t>
            </w:r>
          </w:p>
        </w:tc>
      </w:tr>
      <w:tr w:rsidR="004C0A3E" w:rsidRPr="004C0A3E" w14:paraId="3EDDA5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F2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BE1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602180.76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DA1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2216573.65</w:t>
            </w:r>
          </w:p>
        </w:tc>
      </w:tr>
      <w:tr w:rsidR="004C0A3E" w:rsidRPr="004C0A3E" w14:paraId="164FC1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B8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286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602175.15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47C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2216591.06</w:t>
            </w:r>
          </w:p>
        </w:tc>
      </w:tr>
      <w:tr w:rsidR="004C0A3E" w:rsidRPr="004C0A3E" w14:paraId="42A527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5F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D03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602174.43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ABB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2216594.09</w:t>
            </w:r>
          </w:p>
        </w:tc>
      </w:tr>
      <w:tr w:rsidR="004C0A3E" w:rsidRPr="004C0A3E" w14:paraId="44D301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DEE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738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A7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2216601.96</w:t>
            </w:r>
          </w:p>
        </w:tc>
      </w:tr>
      <w:tr w:rsidR="004C0A3E" w:rsidRPr="004C0A3E" w14:paraId="1FF2C1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A6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5D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602207.05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47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2216605.13</w:t>
            </w:r>
          </w:p>
        </w:tc>
      </w:tr>
      <w:tr w:rsidR="004C0A3E" w:rsidRPr="004C0A3E" w14:paraId="1A7618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E26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27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602223.38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3D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2216610.77</w:t>
            </w:r>
          </w:p>
        </w:tc>
      </w:tr>
      <w:tr w:rsidR="004C0A3E" w:rsidRPr="004C0A3E" w14:paraId="66FAD7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1A0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6F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8D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2216612.67</w:t>
            </w:r>
          </w:p>
        </w:tc>
      </w:tr>
      <w:tr w:rsidR="004C0A3E" w:rsidRPr="004C0A3E" w14:paraId="351A7B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11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62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FF0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2216613.91</w:t>
            </w:r>
          </w:p>
        </w:tc>
      </w:tr>
      <w:tr w:rsidR="004C0A3E" w:rsidRPr="004C0A3E" w14:paraId="39DD4E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E1E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EB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FF9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2216611.85</w:t>
            </w:r>
          </w:p>
        </w:tc>
      </w:tr>
      <w:tr w:rsidR="004C0A3E" w:rsidRPr="004C0A3E" w14:paraId="514B22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D7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483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54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2216616.05</w:t>
            </w:r>
          </w:p>
        </w:tc>
      </w:tr>
      <w:tr w:rsidR="004C0A3E" w:rsidRPr="004C0A3E" w14:paraId="26069A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2D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E4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A6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2216618.45</w:t>
            </w:r>
          </w:p>
        </w:tc>
      </w:tr>
      <w:tr w:rsidR="004C0A3E" w:rsidRPr="004C0A3E" w14:paraId="309490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AC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1A1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602251.40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D3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2216637.25</w:t>
            </w:r>
          </w:p>
        </w:tc>
      </w:tr>
      <w:tr w:rsidR="004C0A3E" w:rsidRPr="004C0A3E" w14:paraId="6A98ED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B5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D4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78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2216640.28</w:t>
            </w:r>
          </w:p>
        </w:tc>
      </w:tr>
      <w:tr w:rsidR="004C0A3E" w:rsidRPr="004C0A3E" w14:paraId="17DAFD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2DF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DF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1B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2216643.89</w:t>
            </w:r>
          </w:p>
        </w:tc>
      </w:tr>
      <w:tr w:rsidR="004C0A3E" w:rsidRPr="004C0A3E" w14:paraId="544FAD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7E3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56A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602253.30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2E25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2216641.06</w:t>
            </w:r>
          </w:p>
        </w:tc>
      </w:tr>
      <w:tr w:rsidR="004C0A3E" w:rsidRPr="004C0A3E" w14:paraId="67C8DF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C0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45D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602258.41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C29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2216650.89</w:t>
            </w:r>
          </w:p>
        </w:tc>
      </w:tr>
      <w:tr w:rsidR="004C0A3E" w:rsidRPr="004C0A3E" w14:paraId="6553E8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BDB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9E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50A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2216661.59</w:t>
            </w:r>
          </w:p>
        </w:tc>
      </w:tr>
      <w:tr w:rsidR="004C0A3E" w:rsidRPr="004C0A3E" w14:paraId="0A712B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D21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34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602243.67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44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2216665.91</w:t>
            </w:r>
          </w:p>
        </w:tc>
      </w:tr>
      <w:tr w:rsidR="004C0A3E" w:rsidRPr="004C0A3E" w14:paraId="1A6ECF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DC4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60F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602247.05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D8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2216668.86</w:t>
            </w:r>
          </w:p>
        </w:tc>
      </w:tr>
      <w:tr w:rsidR="004C0A3E" w:rsidRPr="004C0A3E" w14:paraId="34509C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56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DD5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602255.62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278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2216677.60</w:t>
            </w:r>
          </w:p>
        </w:tc>
      </w:tr>
      <w:tr w:rsidR="004C0A3E" w:rsidRPr="004C0A3E" w14:paraId="011B43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BA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B7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602263.75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02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2216709.94</w:t>
            </w:r>
          </w:p>
        </w:tc>
      </w:tr>
      <w:tr w:rsidR="004C0A3E" w:rsidRPr="004C0A3E" w14:paraId="6780AC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87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7B6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602307.28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B3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2216729.33</w:t>
            </w:r>
          </w:p>
        </w:tc>
      </w:tr>
      <w:tr w:rsidR="004C0A3E" w:rsidRPr="004C0A3E" w14:paraId="04F189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44B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CA2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602270.48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529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2216839.17</w:t>
            </w:r>
          </w:p>
        </w:tc>
      </w:tr>
      <w:tr w:rsidR="004C0A3E" w:rsidRPr="004C0A3E" w14:paraId="306C1E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BC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4C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7D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2216766.67</w:t>
            </w:r>
          </w:p>
        </w:tc>
      </w:tr>
      <w:tr w:rsidR="004C0A3E" w:rsidRPr="004C0A3E" w14:paraId="688F3D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9C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F3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602203.63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558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2216777.63</w:t>
            </w:r>
          </w:p>
        </w:tc>
      </w:tr>
      <w:tr w:rsidR="004C0A3E" w:rsidRPr="004C0A3E" w14:paraId="7A53D3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023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155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602155.60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7E8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2216705.51</w:t>
            </w:r>
          </w:p>
        </w:tc>
      </w:tr>
      <w:tr w:rsidR="004C0A3E" w:rsidRPr="004C0A3E" w14:paraId="01C745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A9E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FE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602148.43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9D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2216708.13</w:t>
            </w:r>
          </w:p>
        </w:tc>
      </w:tr>
      <w:tr w:rsidR="004C0A3E" w:rsidRPr="004C0A3E" w14:paraId="03F033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29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9C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435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2216691.95</w:t>
            </w:r>
          </w:p>
        </w:tc>
      </w:tr>
      <w:tr w:rsidR="004C0A3E" w:rsidRPr="004C0A3E" w14:paraId="73AF58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5C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C2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20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2216659.35</w:t>
            </w:r>
          </w:p>
        </w:tc>
      </w:tr>
      <w:tr w:rsidR="004C0A3E" w:rsidRPr="004C0A3E" w14:paraId="489866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94F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B94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EE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2216624.89</w:t>
            </w:r>
          </w:p>
        </w:tc>
      </w:tr>
      <w:tr w:rsidR="004C0A3E" w:rsidRPr="004C0A3E" w14:paraId="7C35AF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CF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A2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E0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2216552.52</w:t>
            </w:r>
          </w:p>
        </w:tc>
      </w:tr>
      <w:tr w:rsidR="004C0A3E" w:rsidRPr="004C0A3E" w14:paraId="6517A1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254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CB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602079.71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87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2216532.63</w:t>
            </w:r>
          </w:p>
        </w:tc>
      </w:tr>
      <w:tr w:rsidR="004C0A3E" w:rsidRPr="004C0A3E" w14:paraId="262749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EF3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0DD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401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2216517.79</w:t>
            </w:r>
          </w:p>
        </w:tc>
      </w:tr>
      <w:tr w:rsidR="004C0A3E" w:rsidRPr="004C0A3E" w14:paraId="2F4AB5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B4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AA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602123.91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CD3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2216503.44</w:t>
            </w:r>
          </w:p>
        </w:tc>
      </w:tr>
      <w:tr w:rsidR="004C0A3E" w:rsidRPr="004C0A3E" w14:paraId="201D9A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E43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BF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602136.36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90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2216510.10</w:t>
            </w:r>
          </w:p>
        </w:tc>
      </w:tr>
      <w:tr w:rsidR="004C0A3E" w:rsidRPr="004C0A3E" w14:paraId="639827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157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58A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602142.42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A21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2216512.33</w:t>
            </w:r>
          </w:p>
        </w:tc>
      </w:tr>
      <w:tr w:rsidR="004C0A3E" w:rsidRPr="004C0A3E" w14:paraId="448908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A4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BF4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602148.31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D2A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2216511.13</w:t>
            </w:r>
          </w:p>
        </w:tc>
      </w:tr>
      <w:tr w:rsidR="004C0A3E" w:rsidRPr="004C0A3E" w14:paraId="7BFF07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9E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B1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C8D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2216525.14</w:t>
            </w:r>
          </w:p>
        </w:tc>
      </w:tr>
      <w:tr w:rsidR="004C0A3E" w:rsidRPr="004C0A3E" w14:paraId="3C553D5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AC64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5EB9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C9AA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E6C79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E78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D42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22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2216600.81</w:t>
            </w:r>
          </w:p>
        </w:tc>
      </w:tr>
      <w:tr w:rsidR="004C0A3E" w:rsidRPr="004C0A3E" w14:paraId="7AC59D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0F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5DA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612372.65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926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2216601.29</w:t>
            </w:r>
          </w:p>
        </w:tc>
      </w:tr>
      <w:tr w:rsidR="004C0A3E" w:rsidRPr="004C0A3E" w14:paraId="23D452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A4C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38B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612402.61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EB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2216835.96</w:t>
            </w:r>
          </w:p>
        </w:tc>
      </w:tr>
      <w:tr w:rsidR="004C0A3E" w:rsidRPr="004C0A3E" w14:paraId="2938ED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C69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934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9CB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2216859.20</w:t>
            </w:r>
          </w:p>
        </w:tc>
      </w:tr>
      <w:tr w:rsidR="004C0A3E" w:rsidRPr="004C0A3E" w14:paraId="3227C9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63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79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612347.06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F9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2216841.61</w:t>
            </w:r>
          </w:p>
        </w:tc>
      </w:tr>
      <w:tr w:rsidR="004C0A3E" w:rsidRPr="004C0A3E" w14:paraId="79BDA0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0E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D0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3FA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2216816.24</w:t>
            </w:r>
          </w:p>
        </w:tc>
      </w:tr>
      <w:tr w:rsidR="004C0A3E" w:rsidRPr="004C0A3E" w14:paraId="55ACB4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E5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EB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612349.18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8B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2216789.09</w:t>
            </w:r>
          </w:p>
        </w:tc>
      </w:tr>
      <w:tr w:rsidR="004C0A3E" w:rsidRPr="004C0A3E" w14:paraId="6F6D0D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C4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46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612315.05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B1E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2216790.11</w:t>
            </w:r>
          </w:p>
        </w:tc>
      </w:tr>
      <w:tr w:rsidR="004C0A3E" w:rsidRPr="004C0A3E" w14:paraId="267506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B73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79B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612305.94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0F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2216798.88</w:t>
            </w:r>
          </w:p>
        </w:tc>
      </w:tr>
      <w:tr w:rsidR="004C0A3E" w:rsidRPr="004C0A3E" w14:paraId="05E5E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DA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420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612303.77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0E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2216798.01</w:t>
            </w:r>
          </w:p>
        </w:tc>
      </w:tr>
      <w:tr w:rsidR="004C0A3E" w:rsidRPr="004C0A3E" w14:paraId="4D1D55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36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1B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612303.95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D6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2216783.92</w:t>
            </w:r>
          </w:p>
        </w:tc>
      </w:tr>
      <w:tr w:rsidR="004C0A3E" w:rsidRPr="004C0A3E" w14:paraId="7D0D50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92A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1E2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612284.84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E9D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2216746.07</w:t>
            </w:r>
          </w:p>
        </w:tc>
      </w:tr>
      <w:tr w:rsidR="004C0A3E" w:rsidRPr="004C0A3E" w14:paraId="54C88A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1BA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5B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612275.88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FC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2216729.92</w:t>
            </w:r>
          </w:p>
        </w:tc>
      </w:tr>
      <w:tr w:rsidR="004C0A3E" w:rsidRPr="004C0A3E" w14:paraId="337669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90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D0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40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2216724.56</w:t>
            </w:r>
          </w:p>
        </w:tc>
      </w:tr>
      <w:tr w:rsidR="004C0A3E" w:rsidRPr="004C0A3E" w14:paraId="6B6033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3E4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FC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612267.34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C5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2216714.18</w:t>
            </w:r>
          </w:p>
        </w:tc>
      </w:tr>
      <w:tr w:rsidR="004C0A3E" w:rsidRPr="004C0A3E" w14:paraId="35BB6F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F1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AE4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BC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2216713.04</w:t>
            </w:r>
          </w:p>
        </w:tc>
      </w:tr>
      <w:tr w:rsidR="004C0A3E" w:rsidRPr="004C0A3E" w14:paraId="260E37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8E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34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612247.81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69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2216679.16</w:t>
            </w:r>
          </w:p>
        </w:tc>
      </w:tr>
      <w:tr w:rsidR="004C0A3E" w:rsidRPr="004C0A3E" w14:paraId="4C6FC5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50F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DC6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612221.16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8B3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2216636.68</w:t>
            </w:r>
          </w:p>
        </w:tc>
      </w:tr>
      <w:tr w:rsidR="004C0A3E" w:rsidRPr="004C0A3E" w14:paraId="7508F4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5CD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1A1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612204.47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AAF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2216615.91</w:t>
            </w:r>
          </w:p>
        </w:tc>
      </w:tr>
      <w:tr w:rsidR="004C0A3E" w:rsidRPr="004C0A3E" w14:paraId="7C91C9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E7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0EC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612194.12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E2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2216602.72</w:t>
            </w:r>
          </w:p>
        </w:tc>
      </w:tr>
      <w:tr w:rsidR="004C0A3E" w:rsidRPr="004C0A3E" w14:paraId="438952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F48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95D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086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2216594.06</w:t>
            </w:r>
          </w:p>
        </w:tc>
      </w:tr>
      <w:tr w:rsidR="004C0A3E" w:rsidRPr="004C0A3E" w14:paraId="256797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16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92A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A1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2216578.90</w:t>
            </w:r>
          </w:p>
        </w:tc>
      </w:tr>
      <w:tr w:rsidR="004C0A3E" w:rsidRPr="004C0A3E" w14:paraId="68ECED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2B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7A7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C8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2216601.04</w:t>
            </w:r>
          </w:p>
        </w:tc>
      </w:tr>
      <w:tr w:rsidR="004C0A3E" w:rsidRPr="004C0A3E" w14:paraId="10A99B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2F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16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0C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2216606.81</w:t>
            </w:r>
          </w:p>
        </w:tc>
      </w:tr>
      <w:tr w:rsidR="004C0A3E" w:rsidRPr="004C0A3E" w14:paraId="48960B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008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94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1A3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2216599.03</w:t>
            </w:r>
          </w:p>
        </w:tc>
      </w:tr>
      <w:tr w:rsidR="004C0A3E" w:rsidRPr="004C0A3E" w14:paraId="0DB237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503E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F3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871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2216580.48</w:t>
            </w:r>
          </w:p>
        </w:tc>
      </w:tr>
      <w:tr w:rsidR="004C0A3E" w:rsidRPr="004C0A3E" w14:paraId="41F02C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B0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EB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612084.99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55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2216574.53</w:t>
            </w:r>
          </w:p>
        </w:tc>
      </w:tr>
      <w:tr w:rsidR="004C0A3E" w:rsidRPr="004C0A3E" w14:paraId="0C34BA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8EA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A40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40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2216567.05</w:t>
            </w:r>
          </w:p>
        </w:tc>
      </w:tr>
      <w:tr w:rsidR="004C0A3E" w:rsidRPr="004C0A3E" w14:paraId="5C822C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D6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257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7FF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2216539.20</w:t>
            </w:r>
          </w:p>
        </w:tc>
      </w:tr>
      <w:tr w:rsidR="004C0A3E" w:rsidRPr="004C0A3E" w14:paraId="5B63DF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73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D5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347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2216533.58</w:t>
            </w:r>
          </w:p>
        </w:tc>
      </w:tr>
      <w:tr w:rsidR="004C0A3E" w:rsidRPr="004C0A3E" w14:paraId="489622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A4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3C5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612060.82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B3DF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2216526.96</w:t>
            </w:r>
          </w:p>
        </w:tc>
      </w:tr>
      <w:tr w:rsidR="004C0A3E" w:rsidRPr="004C0A3E" w14:paraId="0F077B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3A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FC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CC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2216530.27</w:t>
            </w:r>
          </w:p>
        </w:tc>
      </w:tr>
      <w:tr w:rsidR="004C0A3E" w:rsidRPr="004C0A3E" w14:paraId="2ACB8C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F3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90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5B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2216509.76</w:t>
            </w:r>
          </w:p>
        </w:tc>
      </w:tr>
      <w:tr w:rsidR="004C0A3E" w:rsidRPr="004C0A3E" w14:paraId="28F712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70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14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CEC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2216490.30</w:t>
            </w:r>
          </w:p>
        </w:tc>
      </w:tr>
      <w:tr w:rsidR="004C0A3E" w:rsidRPr="004C0A3E" w14:paraId="4F0B89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C7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BE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31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2216477.94</w:t>
            </w:r>
          </w:p>
        </w:tc>
      </w:tr>
      <w:tr w:rsidR="004C0A3E" w:rsidRPr="004C0A3E" w14:paraId="58046F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DE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A11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5C3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2216422.30</w:t>
            </w:r>
          </w:p>
        </w:tc>
      </w:tr>
      <w:tr w:rsidR="004C0A3E" w:rsidRPr="004C0A3E" w14:paraId="61B824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39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D8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611932.12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16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2216434.04</w:t>
            </w:r>
          </w:p>
        </w:tc>
      </w:tr>
      <w:tr w:rsidR="004C0A3E" w:rsidRPr="004C0A3E" w14:paraId="73E42A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E05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41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611917.67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5FD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2216424.82</w:t>
            </w:r>
          </w:p>
        </w:tc>
      </w:tr>
      <w:tr w:rsidR="004C0A3E" w:rsidRPr="004C0A3E" w14:paraId="0EA8BF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E7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CBF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B1F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2216397.76</w:t>
            </w:r>
          </w:p>
        </w:tc>
      </w:tr>
      <w:tr w:rsidR="004C0A3E" w:rsidRPr="004C0A3E" w14:paraId="57E801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FA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4FB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A1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2216389.91</w:t>
            </w:r>
          </w:p>
        </w:tc>
      </w:tr>
      <w:tr w:rsidR="004C0A3E" w:rsidRPr="004C0A3E" w14:paraId="2675A1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E3D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C81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1D0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2216346.37</w:t>
            </w:r>
          </w:p>
        </w:tc>
      </w:tr>
      <w:tr w:rsidR="004C0A3E" w:rsidRPr="004C0A3E" w14:paraId="3472ED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66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50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611916.89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8C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2216333.88</w:t>
            </w:r>
          </w:p>
        </w:tc>
      </w:tr>
      <w:tr w:rsidR="004C0A3E" w:rsidRPr="004C0A3E" w14:paraId="581A19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DF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2C0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B63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2216429.46</w:t>
            </w:r>
          </w:p>
        </w:tc>
      </w:tr>
      <w:tr w:rsidR="004C0A3E" w:rsidRPr="004C0A3E" w14:paraId="1CC98D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9CD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B2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572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2216482.45</w:t>
            </w:r>
          </w:p>
        </w:tc>
      </w:tr>
      <w:tr w:rsidR="004C0A3E" w:rsidRPr="004C0A3E" w14:paraId="032AF4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CE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88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99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2216527.90</w:t>
            </w:r>
          </w:p>
        </w:tc>
      </w:tr>
      <w:tr w:rsidR="004C0A3E" w:rsidRPr="004C0A3E" w14:paraId="2595CB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FA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1AF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612242.71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991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2216567.51</w:t>
            </w:r>
          </w:p>
        </w:tc>
      </w:tr>
      <w:tr w:rsidR="004C0A3E" w:rsidRPr="004C0A3E" w14:paraId="685BFD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D5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28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612285.38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C7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2216587.89</w:t>
            </w:r>
          </w:p>
        </w:tc>
      </w:tr>
      <w:tr w:rsidR="004C0A3E" w:rsidRPr="004C0A3E" w14:paraId="3CAAD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15F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F2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612326.72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63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2216593.54</w:t>
            </w:r>
          </w:p>
        </w:tc>
      </w:tr>
      <w:tr w:rsidR="004C0A3E" w:rsidRPr="004C0A3E" w14:paraId="09FB9F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554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D1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86D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2216600.81</w:t>
            </w:r>
          </w:p>
        </w:tc>
      </w:tr>
      <w:tr w:rsidR="004C0A3E" w:rsidRPr="004C0A3E" w14:paraId="53E4F1F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27814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(129)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97345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FEC9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99593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279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455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31B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2216683.60</w:t>
            </w:r>
          </w:p>
        </w:tc>
      </w:tr>
      <w:tr w:rsidR="004C0A3E" w:rsidRPr="004C0A3E" w14:paraId="4030C4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CF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9B1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46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2216688.40</w:t>
            </w:r>
          </w:p>
        </w:tc>
      </w:tr>
      <w:tr w:rsidR="004C0A3E" w:rsidRPr="004C0A3E" w14:paraId="2ED204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9D0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E2E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6B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2216690.56</w:t>
            </w:r>
          </w:p>
        </w:tc>
      </w:tr>
      <w:tr w:rsidR="004C0A3E" w:rsidRPr="004C0A3E" w14:paraId="753B57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91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49D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B2F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2216865.75</w:t>
            </w:r>
          </w:p>
        </w:tc>
      </w:tr>
      <w:tr w:rsidR="004C0A3E" w:rsidRPr="004C0A3E" w14:paraId="3429D7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D6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C57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B2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2216606.45</w:t>
            </w:r>
          </w:p>
        </w:tc>
      </w:tr>
      <w:tr w:rsidR="004C0A3E" w:rsidRPr="004C0A3E" w14:paraId="05B8C1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7A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ABC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431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2216606.55</w:t>
            </w:r>
          </w:p>
        </w:tc>
      </w:tr>
      <w:tr w:rsidR="004C0A3E" w:rsidRPr="004C0A3E" w14:paraId="1C1C4F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64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07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612483.76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76C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2216630.10</w:t>
            </w:r>
          </w:p>
        </w:tc>
      </w:tr>
      <w:tr w:rsidR="004C0A3E" w:rsidRPr="004C0A3E" w14:paraId="450F2C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C0A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07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612514.32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04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2216649.22</w:t>
            </w:r>
          </w:p>
        </w:tc>
      </w:tr>
      <w:tr w:rsidR="004C0A3E" w:rsidRPr="004C0A3E" w14:paraId="316909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1C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CD7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612541.39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7B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2216667.71</w:t>
            </w:r>
          </w:p>
        </w:tc>
      </w:tr>
      <w:tr w:rsidR="004C0A3E" w:rsidRPr="004C0A3E" w14:paraId="78B357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0DC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D0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612574.06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F5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2216681.20</w:t>
            </w:r>
          </w:p>
        </w:tc>
      </w:tr>
      <w:tr w:rsidR="004C0A3E" w:rsidRPr="004C0A3E" w14:paraId="36C6B3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7A3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61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17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2216683.60</w:t>
            </w:r>
          </w:p>
        </w:tc>
      </w:tr>
      <w:tr w:rsidR="004C0A3E" w:rsidRPr="004C0A3E" w14:paraId="03690BC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7E3C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AA47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401E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6879B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68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C7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612982.36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BB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2216849.88</w:t>
            </w:r>
          </w:p>
        </w:tc>
      </w:tr>
      <w:tr w:rsidR="004C0A3E" w:rsidRPr="004C0A3E" w14:paraId="664EA7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DDB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D6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612986.55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A86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2216864.45</w:t>
            </w:r>
          </w:p>
        </w:tc>
      </w:tr>
      <w:tr w:rsidR="004C0A3E" w:rsidRPr="004C0A3E" w14:paraId="6C233E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EA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96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612922.99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AD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2216870.92</w:t>
            </w:r>
          </w:p>
        </w:tc>
      </w:tr>
      <w:tr w:rsidR="004C0A3E" w:rsidRPr="004C0A3E" w14:paraId="47A5D7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CD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547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612927.38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EC4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2216847.97</w:t>
            </w:r>
          </w:p>
        </w:tc>
      </w:tr>
      <w:tr w:rsidR="004C0A3E" w:rsidRPr="004C0A3E" w14:paraId="421CB4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138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C3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612932.89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3B9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2216824.97</w:t>
            </w:r>
          </w:p>
        </w:tc>
      </w:tr>
      <w:tr w:rsidR="004C0A3E" w:rsidRPr="004C0A3E" w14:paraId="688507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59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BE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612950.15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815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2216832.12</w:t>
            </w:r>
          </w:p>
        </w:tc>
      </w:tr>
      <w:tr w:rsidR="004C0A3E" w:rsidRPr="004C0A3E" w14:paraId="5629C1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688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A6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612982.36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1F3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2216849.88</w:t>
            </w:r>
          </w:p>
        </w:tc>
      </w:tr>
      <w:tr w:rsidR="004C0A3E" w:rsidRPr="004C0A3E" w14:paraId="0419DA4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3731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3725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6D29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BB6AC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D78D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C8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604940.08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95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2216828.44</w:t>
            </w:r>
          </w:p>
        </w:tc>
      </w:tr>
      <w:tr w:rsidR="004C0A3E" w:rsidRPr="004C0A3E" w14:paraId="4F46DA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77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65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604935.85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67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2216912.29</w:t>
            </w:r>
          </w:p>
        </w:tc>
      </w:tr>
      <w:tr w:rsidR="004C0A3E" w:rsidRPr="004C0A3E" w14:paraId="1D9849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A2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173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604915.03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36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2216911.94</w:t>
            </w:r>
          </w:p>
        </w:tc>
      </w:tr>
      <w:tr w:rsidR="004C0A3E" w:rsidRPr="004C0A3E" w14:paraId="191118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528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28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604889.16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62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2216911.44</w:t>
            </w:r>
          </w:p>
        </w:tc>
      </w:tr>
      <w:tr w:rsidR="004C0A3E" w:rsidRPr="004C0A3E" w14:paraId="57C8BB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E7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E30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604861.86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49F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2216910.95</w:t>
            </w:r>
          </w:p>
        </w:tc>
      </w:tr>
      <w:tr w:rsidR="004C0A3E" w:rsidRPr="004C0A3E" w14:paraId="0BB5A0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1F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42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604888.63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77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2216847.92</w:t>
            </w:r>
          </w:p>
        </w:tc>
      </w:tr>
      <w:tr w:rsidR="004C0A3E" w:rsidRPr="004C0A3E" w14:paraId="47AED7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0F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8B1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604940.08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B72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2216828.44</w:t>
            </w:r>
          </w:p>
        </w:tc>
      </w:tr>
      <w:tr w:rsidR="004C0A3E" w:rsidRPr="004C0A3E" w14:paraId="5068B1C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C94E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9BFA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96F8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A8B8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85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1E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612923.20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533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2216822.99</w:t>
            </w:r>
          </w:p>
        </w:tc>
      </w:tr>
      <w:tr w:rsidR="004C0A3E" w:rsidRPr="004C0A3E" w14:paraId="029C4D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BF9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52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612917.18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91B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2216846.80</w:t>
            </w:r>
          </w:p>
        </w:tc>
      </w:tr>
      <w:tr w:rsidR="004C0A3E" w:rsidRPr="004C0A3E" w14:paraId="219240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E0A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43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612912.56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1CC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2216871.98</w:t>
            </w:r>
          </w:p>
        </w:tc>
      </w:tr>
      <w:tr w:rsidR="004C0A3E" w:rsidRPr="004C0A3E" w14:paraId="714EBC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AD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592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612891.48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46F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2216874.13</w:t>
            </w:r>
          </w:p>
        </w:tc>
      </w:tr>
      <w:tr w:rsidR="004C0A3E" w:rsidRPr="004C0A3E" w14:paraId="398B6D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274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8D45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612895.52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AEF2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2216865.13</w:t>
            </w:r>
          </w:p>
        </w:tc>
      </w:tr>
      <w:tr w:rsidR="004C0A3E" w:rsidRPr="004C0A3E" w14:paraId="744393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0F3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C5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612874.69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3855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2216855.54</w:t>
            </w:r>
          </w:p>
        </w:tc>
      </w:tr>
      <w:tr w:rsidR="004C0A3E" w:rsidRPr="004C0A3E" w14:paraId="4DF811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1DC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BF1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72E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2216874.98</w:t>
            </w:r>
          </w:p>
        </w:tc>
      </w:tr>
      <w:tr w:rsidR="004C0A3E" w:rsidRPr="004C0A3E" w14:paraId="16F67D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B103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A5D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612869.44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1B1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2216876.37</w:t>
            </w:r>
          </w:p>
        </w:tc>
      </w:tr>
      <w:tr w:rsidR="004C0A3E" w:rsidRPr="004C0A3E" w14:paraId="21DBB4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8E7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95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612462.99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20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2216917.71</w:t>
            </w:r>
          </w:p>
        </w:tc>
      </w:tr>
      <w:tr w:rsidR="004C0A3E" w:rsidRPr="004C0A3E" w14:paraId="4336BC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48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DD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612457.60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0AC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2216912.49</w:t>
            </w:r>
          </w:p>
        </w:tc>
      </w:tr>
      <w:tr w:rsidR="004C0A3E" w:rsidRPr="004C0A3E" w14:paraId="0D9F7C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E43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67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612639.09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33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2216717.26</w:t>
            </w:r>
          </w:p>
        </w:tc>
      </w:tr>
      <w:tr w:rsidR="004C0A3E" w:rsidRPr="004C0A3E" w14:paraId="3885C2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6BC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CD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612657.16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14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2216726.17</w:t>
            </w:r>
          </w:p>
        </w:tc>
      </w:tr>
      <w:tr w:rsidR="004C0A3E" w:rsidRPr="004C0A3E" w14:paraId="509D1E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8BF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72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612683.82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6E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2216738.58</w:t>
            </w:r>
          </w:p>
        </w:tc>
      </w:tr>
      <w:tr w:rsidR="004C0A3E" w:rsidRPr="004C0A3E" w14:paraId="2A3D4C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AA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212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612744.77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14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2216767.43</w:t>
            </w:r>
          </w:p>
        </w:tc>
      </w:tr>
      <w:tr w:rsidR="004C0A3E" w:rsidRPr="004C0A3E" w14:paraId="3B78B7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79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2C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0E8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2216781.36</w:t>
            </w:r>
          </w:p>
        </w:tc>
      </w:tr>
      <w:tr w:rsidR="004C0A3E" w:rsidRPr="004C0A3E" w14:paraId="485274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47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15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612764.16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CA2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2216784.58</w:t>
            </w:r>
          </w:p>
        </w:tc>
      </w:tr>
      <w:tr w:rsidR="004C0A3E" w:rsidRPr="004C0A3E" w14:paraId="2B05B6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F51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7A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612757.54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91A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2216788.22</w:t>
            </w:r>
          </w:p>
        </w:tc>
      </w:tr>
      <w:tr w:rsidR="004C0A3E" w:rsidRPr="004C0A3E" w14:paraId="4D097A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20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FD4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53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2216795.00</w:t>
            </w:r>
          </w:p>
        </w:tc>
      </w:tr>
      <w:tr w:rsidR="004C0A3E" w:rsidRPr="004C0A3E" w14:paraId="018ED8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AB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39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DF5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2216798.64</w:t>
            </w:r>
          </w:p>
        </w:tc>
      </w:tr>
      <w:tr w:rsidR="004C0A3E" w:rsidRPr="004C0A3E" w14:paraId="2B4B29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76C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BD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EAC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2216799.13</w:t>
            </w:r>
          </w:p>
        </w:tc>
      </w:tr>
      <w:tr w:rsidR="004C0A3E" w:rsidRPr="004C0A3E" w14:paraId="333565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B2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9B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99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2216792.85</w:t>
            </w:r>
          </w:p>
        </w:tc>
      </w:tr>
      <w:tr w:rsidR="004C0A3E" w:rsidRPr="004C0A3E" w14:paraId="4587EA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310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67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09F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2216786.57</w:t>
            </w:r>
          </w:p>
        </w:tc>
      </w:tr>
      <w:tr w:rsidR="004C0A3E" w:rsidRPr="004C0A3E" w14:paraId="3E4305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BB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A2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612774.30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5C9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2216783.71</w:t>
            </w:r>
          </w:p>
        </w:tc>
      </w:tr>
      <w:tr w:rsidR="004C0A3E" w:rsidRPr="004C0A3E" w14:paraId="72EEC7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8B5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1DC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D1D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2216790.31</w:t>
            </w:r>
          </w:p>
        </w:tc>
      </w:tr>
      <w:tr w:rsidR="004C0A3E" w:rsidRPr="004C0A3E" w14:paraId="41473D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B3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44B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612836.64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113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2216806.87</w:t>
            </w:r>
          </w:p>
        </w:tc>
      </w:tr>
      <w:tr w:rsidR="004C0A3E" w:rsidRPr="004C0A3E" w14:paraId="38FF28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A2D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9A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612867.27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88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2216812.57</w:t>
            </w:r>
          </w:p>
        </w:tc>
      </w:tr>
      <w:tr w:rsidR="004C0A3E" w:rsidRPr="004C0A3E" w14:paraId="7CF068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98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B4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612923.20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1F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2216822.99</w:t>
            </w:r>
          </w:p>
        </w:tc>
      </w:tr>
      <w:tr w:rsidR="004C0A3E" w:rsidRPr="004C0A3E" w14:paraId="0E9B0A4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3998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616F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C587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759CB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603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3C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603204.20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FD3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2216796.15</w:t>
            </w:r>
          </w:p>
        </w:tc>
      </w:tr>
      <w:tr w:rsidR="004C0A3E" w:rsidRPr="004C0A3E" w14:paraId="77DDF2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C0F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A0B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603125.85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30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2216925.09</w:t>
            </w:r>
          </w:p>
        </w:tc>
      </w:tr>
      <w:tr w:rsidR="004C0A3E" w:rsidRPr="004C0A3E" w14:paraId="0F3BFC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C7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FCF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603125.44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2D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2216923.35</w:t>
            </w:r>
          </w:p>
        </w:tc>
      </w:tr>
      <w:tr w:rsidR="004C0A3E" w:rsidRPr="004C0A3E" w14:paraId="56D88D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16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EC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603123.75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A34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2216917.46</w:t>
            </w:r>
          </w:p>
        </w:tc>
      </w:tr>
      <w:tr w:rsidR="004C0A3E" w:rsidRPr="004C0A3E" w14:paraId="49198E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521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09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603120.38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1F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2216908.67</w:t>
            </w:r>
          </w:p>
        </w:tc>
      </w:tr>
      <w:tr w:rsidR="004C0A3E" w:rsidRPr="004C0A3E" w14:paraId="008E99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72A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AC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AD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2216878.92</w:t>
            </w:r>
          </w:p>
        </w:tc>
      </w:tr>
      <w:tr w:rsidR="004C0A3E" w:rsidRPr="004C0A3E" w14:paraId="69B5B6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154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4F4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603137.82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31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2216861.51</w:t>
            </w:r>
          </w:p>
        </w:tc>
      </w:tr>
      <w:tr w:rsidR="004C0A3E" w:rsidRPr="004C0A3E" w14:paraId="0AFF36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215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03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6C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2216857.85</w:t>
            </w:r>
          </w:p>
        </w:tc>
      </w:tr>
      <w:tr w:rsidR="004C0A3E" w:rsidRPr="004C0A3E" w14:paraId="3FB73D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9C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C6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028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2216857.11</w:t>
            </w:r>
          </w:p>
        </w:tc>
      </w:tr>
      <w:tr w:rsidR="004C0A3E" w:rsidRPr="004C0A3E" w14:paraId="26B5B7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432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143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603135.64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4F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2216856.67</w:t>
            </w:r>
          </w:p>
        </w:tc>
      </w:tr>
      <w:tr w:rsidR="004C0A3E" w:rsidRPr="004C0A3E" w14:paraId="08107D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26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2D0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AF5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2216843.12</w:t>
            </w:r>
          </w:p>
        </w:tc>
      </w:tr>
      <w:tr w:rsidR="004C0A3E" w:rsidRPr="004C0A3E" w14:paraId="40AF60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2A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FFE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603147.28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A29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2216824.63</w:t>
            </w:r>
          </w:p>
        </w:tc>
      </w:tr>
      <w:tr w:rsidR="004C0A3E" w:rsidRPr="004C0A3E" w14:paraId="4D7963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2B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E1F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603153.73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51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2216805.54</w:t>
            </w:r>
          </w:p>
        </w:tc>
      </w:tr>
      <w:tr w:rsidR="004C0A3E" w:rsidRPr="004C0A3E" w14:paraId="5AF35C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1A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7A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603204.20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8DB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2216796.15</w:t>
            </w:r>
          </w:p>
        </w:tc>
      </w:tr>
      <w:tr w:rsidR="004C0A3E" w:rsidRPr="004C0A3E" w14:paraId="028BCB6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5D6B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B343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E5CD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3312F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69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968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6845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2216592.15</w:t>
            </w:r>
          </w:p>
        </w:tc>
      </w:tr>
      <w:tr w:rsidR="004C0A3E" w:rsidRPr="004C0A3E" w14:paraId="103C21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E74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57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599662.82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18A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2216642.89</w:t>
            </w:r>
          </w:p>
        </w:tc>
      </w:tr>
      <w:tr w:rsidR="004C0A3E" w:rsidRPr="004C0A3E" w14:paraId="31244F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DC32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431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599661.84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F44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2216684.38</w:t>
            </w:r>
          </w:p>
        </w:tc>
      </w:tr>
      <w:tr w:rsidR="004C0A3E" w:rsidRPr="004C0A3E" w14:paraId="756781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C66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3A8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599670.37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E1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2216794.84</w:t>
            </w:r>
          </w:p>
        </w:tc>
      </w:tr>
      <w:tr w:rsidR="004C0A3E" w:rsidRPr="004C0A3E" w14:paraId="0BCC19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7A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09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599639.03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ED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2216793.28</w:t>
            </w:r>
          </w:p>
        </w:tc>
      </w:tr>
      <w:tr w:rsidR="004C0A3E" w:rsidRPr="004C0A3E" w14:paraId="4855A8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14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0D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9D6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2216814.28</w:t>
            </w:r>
          </w:p>
        </w:tc>
      </w:tr>
      <w:tr w:rsidR="004C0A3E" w:rsidRPr="004C0A3E" w14:paraId="69CEE4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AB6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313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599570.01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C8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2216994.27</w:t>
            </w:r>
          </w:p>
        </w:tc>
      </w:tr>
      <w:tr w:rsidR="004C0A3E" w:rsidRPr="004C0A3E" w14:paraId="7BC0CC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62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8A9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599582.50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01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2217028.12</w:t>
            </w:r>
          </w:p>
        </w:tc>
      </w:tr>
      <w:tr w:rsidR="004C0A3E" w:rsidRPr="004C0A3E" w14:paraId="47E105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19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D2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599552.14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97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2217043.62</w:t>
            </w:r>
          </w:p>
        </w:tc>
      </w:tr>
      <w:tr w:rsidR="004C0A3E" w:rsidRPr="004C0A3E" w14:paraId="472F74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CC1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ED7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EDB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2217004.51</w:t>
            </w:r>
          </w:p>
        </w:tc>
      </w:tr>
      <w:tr w:rsidR="004C0A3E" w:rsidRPr="004C0A3E" w14:paraId="3E6446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00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A0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88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2217018.15</w:t>
            </w:r>
          </w:p>
        </w:tc>
      </w:tr>
      <w:tr w:rsidR="004C0A3E" w:rsidRPr="004C0A3E" w14:paraId="22E667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F5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537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599375.93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34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2216887.58</w:t>
            </w:r>
          </w:p>
        </w:tc>
      </w:tr>
      <w:tr w:rsidR="004C0A3E" w:rsidRPr="004C0A3E" w14:paraId="28CB08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02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CF5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8F3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2216874.24</w:t>
            </w:r>
          </w:p>
        </w:tc>
      </w:tr>
      <w:tr w:rsidR="004C0A3E" w:rsidRPr="004C0A3E" w14:paraId="3FA419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21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7C0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599395.00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E9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2216868.00</w:t>
            </w:r>
          </w:p>
        </w:tc>
      </w:tr>
      <w:tr w:rsidR="004C0A3E" w:rsidRPr="004C0A3E" w14:paraId="2FB723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51A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57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599427.09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EC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2216899.13</w:t>
            </w:r>
          </w:p>
        </w:tc>
      </w:tr>
      <w:tr w:rsidR="004C0A3E" w:rsidRPr="004C0A3E" w14:paraId="54F81B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27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37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6E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2216859.32</w:t>
            </w:r>
          </w:p>
        </w:tc>
      </w:tr>
      <w:tr w:rsidR="004C0A3E" w:rsidRPr="004C0A3E" w14:paraId="2C2BBE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19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4F6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F9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2216846.02</w:t>
            </w:r>
          </w:p>
        </w:tc>
      </w:tr>
      <w:tr w:rsidR="004C0A3E" w:rsidRPr="004C0A3E" w14:paraId="12BC15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DE9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F55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4B6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2216842.10</w:t>
            </w:r>
          </w:p>
        </w:tc>
      </w:tr>
      <w:tr w:rsidR="004C0A3E" w:rsidRPr="004C0A3E" w14:paraId="7BD7EC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0D1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153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33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2216832.02</w:t>
            </w:r>
          </w:p>
        </w:tc>
      </w:tr>
      <w:tr w:rsidR="004C0A3E" w:rsidRPr="004C0A3E" w14:paraId="2A3A7B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2C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58A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599484.12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3D8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2216827.49</w:t>
            </w:r>
          </w:p>
        </w:tc>
      </w:tr>
      <w:tr w:rsidR="004C0A3E" w:rsidRPr="004C0A3E" w14:paraId="2BC013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542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A7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C5A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2216819.96</w:t>
            </w:r>
          </w:p>
        </w:tc>
      </w:tr>
      <w:tr w:rsidR="004C0A3E" w:rsidRPr="004C0A3E" w14:paraId="572775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19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A3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FC4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2216815.48</w:t>
            </w:r>
          </w:p>
        </w:tc>
      </w:tr>
      <w:tr w:rsidR="004C0A3E" w:rsidRPr="004C0A3E" w14:paraId="47C337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59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8FB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23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2216777.29</w:t>
            </w:r>
          </w:p>
        </w:tc>
      </w:tr>
      <w:tr w:rsidR="004C0A3E" w:rsidRPr="004C0A3E" w14:paraId="35E6B7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05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35D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816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2216756.40</w:t>
            </w:r>
          </w:p>
        </w:tc>
      </w:tr>
      <w:tr w:rsidR="004C0A3E" w:rsidRPr="004C0A3E" w14:paraId="4B1CEE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041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54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599506.34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849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2216727.91</w:t>
            </w:r>
          </w:p>
        </w:tc>
      </w:tr>
      <w:tr w:rsidR="004C0A3E" w:rsidRPr="004C0A3E" w14:paraId="676661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9DE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0AB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80E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2216723.40</w:t>
            </w:r>
          </w:p>
        </w:tc>
      </w:tr>
      <w:tr w:rsidR="004C0A3E" w:rsidRPr="004C0A3E" w14:paraId="65B1E6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9D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4A4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189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2216718.88</w:t>
            </w:r>
          </w:p>
        </w:tc>
      </w:tr>
      <w:tr w:rsidR="004C0A3E" w:rsidRPr="004C0A3E" w14:paraId="2B1F8D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51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B5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703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2216710.23</w:t>
            </w:r>
          </w:p>
        </w:tc>
      </w:tr>
      <w:tr w:rsidR="004C0A3E" w:rsidRPr="004C0A3E" w14:paraId="039DBB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67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30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1EF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2216714.61</w:t>
            </w:r>
          </w:p>
        </w:tc>
      </w:tr>
      <w:tr w:rsidR="004C0A3E" w:rsidRPr="004C0A3E" w14:paraId="3703B0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D0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194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47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2216690.70</w:t>
            </w:r>
          </w:p>
        </w:tc>
      </w:tr>
      <w:tr w:rsidR="004C0A3E" w:rsidRPr="004C0A3E" w14:paraId="084288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5B5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FDD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599468.24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119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2216685.40</w:t>
            </w:r>
          </w:p>
        </w:tc>
      </w:tr>
      <w:tr w:rsidR="004C0A3E" w:rsidRPr="004C0A3E" w14:paraId="48A8D6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65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F80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599440.72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0A4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2216662.24</w:t>
            </w:r>
          </w:p>
        </w:tc>
      </w:tr>
      <w:tr w:rsidR="004C0A3E" w:rsidRPr="004C0A3E" w14:paraId="2E8381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A6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320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13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2216633.33</w:t>
            </w:r>
          </w:p>
        </w:tc>
      </w:tr>
      <w:tr w:rsidR="004C0A3E" w:rsidRPr="004C0A3E" w14:paraId="36F8F9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8A9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C8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599513.31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55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2216602.50</w:t>
            </w:r>
          </w:p>
        </w:tc>
      </w:tr>
      <w:tr w:rsidR="004C0A3E" w:rsidRPr="004C0A3E" w14:paraId="0847C0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58C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1B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599532.03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1B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2216625.37</w:t>
            </w:r>
          </w:p>
        </w:tc>
      </w:tr>
      <w:tr w:rsidR="004C0A3E" w:rsidRPr="004C0A3E" w14:paraId="412A5C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8E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3E5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599567.32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30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2216598.74</w:t>
            </w:r>
          </w:p>
        </w:tc>
      </w:tr>
      <w:tr w:rsidR="004C0A3E" w:rsidRPr="004C0A3E" w14:paraId="611A3A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09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564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57F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2216596.84</w:t>
            </w:r>
          </w:p>
        </w:tc>
      </w:tr>
      <w:tr w:rsidR="004C0A3E" w:rsidRPr="004C0A3E" w14:paraId="0FA8AC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5A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6C7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2F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2216592.15</w:t>
            </w:r>
          </w:p>
        </w:tc>
      </w:tr>
      <w:tr w:rsidR="004C0A3E" w:rsidRPr="004C0A3E" w14:paraId="4A77914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5329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3E50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5897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FD569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DB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034A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8B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2216897.40</w:t>
            </w:r>
          </w:p>
        </w:tc>
      </w:tr>
      <w:tr w:rsidR="004C0A3E" w:rsidRPr="004C0A3E" w14:paraId="4023B7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B4E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F8E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85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2216920.56</w:t>
            </w:r>
          </w:p>
        </w:tc>
      </w:tr>
      <w:tr w:rsidR="004C0A3E" w:rsidRPr="004C0A3E" w14:paraId="29FEFA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8C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48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599499.02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A87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2216943.71</w:t>
            </w:r>
          </w:p>
        </w:tc>
      </w:tr>
      <w:tr w:rsidR="004C0A3E" w:rsidRPr="004C0A3E" w14:paraId="4EEF5A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77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17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9FF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2216924.59</w:t>
            </w:r>
          </w:p>
        </w:tc>
      </w:tr>
      <w:tr w:rsidR="004C0A3E" w:rsidRPr="004C0A3E" w14:paraId="1B1EF9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71F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083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C4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2216915.81</w:t>
            </w:r>
          </w:p>
        </w:tc>
      </w:tr>
      <w:tr w:rsidR="004C0A3E" w:rsidRPr="004C0A3E" w14:paraId="0D4A3C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75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2D4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599477.78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A9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2216906.04</w:t>
            </w:r>
          </w:p>
        </w:tc>
      </w:tr>
      <w:tr w:rsidR="004C0A3E" w:rsidRPr="004C0A3E" w14:paraId="32BF5F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EB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65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3BD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2216885.88</w:t>
            </w:r>
          </w:p>
        </w:tc>
      </w:tr>
      <w:tr w:rsidR="004C0A3E" w:rsidRPr="004C0A3E" w14:paraId="5E3AE7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317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97A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599520.16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CED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2216897.40</w:t>
            </w:r>
          </w:p>
        </w:tc>
      </w:tr>
      <w:tr w:rsidR="004C0A3E" w:rsidRPr="004C0A3E" w14:paraId="713FF69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E7E5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0C3C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3F87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41372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33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06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602889.92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6CF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2217343.33</w:t>
            </w:r>
          </w:p>
        </w:tc>
      </w:tr>
      <w:tr w:rsidR="004C0A3E" w:rsidRPr="004C0A3E" w14:paraId="33BD92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62B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CDA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602884.32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2B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2217373.22</w:t>
            </w:r>
          </w:p>
        </w:tc>
      </w:tr>
      <w:tr w:rsidR="004C0A3E" w:rsidRPr="004C0A3E" w14:paraId="47DE0A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47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2B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602870.17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A72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2217369.86</w:t>
            </w:r>
          </w:p>
        </w:tc>
      </w:tr>
      <w:tr w:rsidR="004C0A3E" w:rsidRPr="004C0A3E" w14:paraId="16F0A4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C2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73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602864.82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C6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2217383.88</w:t>
            </w:r>
          </w:p>
        </w:tc>
      </w:tr>
      <w:tr w:rsidR="004C0A3E" w:rsidRPr="004C0A3E" w14:paraId="3A7ACE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18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22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602851.95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6D7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2217383.18</w:t>
            </w:r>
          </w:p>
        </w:tc>
      </w:tr>
      <w:tr w:rsidR="004C0A3E" w:rsidRPr="004C0A3E" w14:paraId="49571C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F6B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38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1E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2217383.37</w:t>
            </w:r>
          </w:p>
        </w:tc>
      </w:tr>
      <w:tr w:rsidR="004C0A3E" w:rsidRPr="004C0A3E" w14:paraId="15187F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2A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FE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602837.53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5A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2217400.09</w:t>
            </w:r>
          </w:p>
        </w:tc>
      </w:tr>
      <w:tr w:rsidR="004C0A3E" w:rsidRPr="004C0A3E" w14:paraId="7FFDC0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D927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8B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602787.07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E6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2217395.48</w:t>
            </w:r>
          </w:p>
        </w:tc>
      </w:tr>
      <w:tr w:rsidR="004C0A3E" w:rsidRPr="004C0A3E" w14:paraId="3218B4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2EE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3E7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602782.47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F07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2217398.60</w:t>
            </w:r>
          </w:p>
        </w:tc>
      </w:tr>
      <w:tr w:rsidR="004C0A3E" w:rsidRPr="004C0A3E" w14:paraId="50E583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BD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F7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602774.18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B1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2217393.59</w:t>
            </w:r>
          </w:p>
        </w:tc>
      </w:tr>
      <w:tr w:rsidR="004C0A3E" w:rsidRPr="004C0A3E" w14:paraId="0E094E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9B4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5C2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602753.83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06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2217395.02</w:t>
            </w:r>
          </w:p>
        </w:tc>
      </w:tr>
      <w:tr w:rsidR="004C0A3E" w:rsidRPr="004C0A3E" w14:paraId="16C331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270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FED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602764.10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F65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2217364.38</w:t>
            </w:r>
          </w:p>
        </w:tc>
      </w:tr>
      <w:tr w:rsidR="004C0A3E" w:rsidRPr="004C0A3E" w14:paraId="7816DE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4E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4B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602803.71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D23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2217320.12</w:t>
            </w:r>
          </w:p>
        </w:tc>
      </w:tr>
      <w:tr w:rsidR="004C0A3E" w:rsidRPr="004C0A3E" w14:paraId="259B8E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C2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9D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602787.49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6FF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2217365.98</w:t>
            </w:r>
          </w:p>
        </w:tc>
      </w:tr>
      <w:tr w:rsidR="004C0A3E" w:rsidRPr="004C0A3E" w14:paraId="3E039F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774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52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383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2217366.31</w:t>
            </w:r>
          </w:p>
        </w:tc>
      </w:tr>
      <w:tr w:rsidR="004C0A3E" w:rsidRPr="004C0A3E" w14:paraId="337790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77F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02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602889.92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9A8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2217343.33</w:t>
            </w:r>
          </w:p>
        </w:tc>
      </w:tr>
      <w:tr w:rsidR="004C0A3E" w:rsidRPr="004C0A3E" w14:paraId="7F69C3A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F0ECB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6794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8881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1CDD7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2D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D32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35A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2217335.23</w:t>
            </w:r>
          </w:p>
        </w:tc>
      </w:tr>
      <w:tr w:rsidR="004C0A3E" w:rsidRPr="004C0A3E" w14:paraId="10FE82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25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DC0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602142.22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AF3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2217373.25</w:t>
            </w:r>
          </w:p>
        </w:tc>
      </w:tr>
      <w:tr w:rsidR="004C0A3E" w:rsidRPr="004C0A3E" w14:paraId="4D6B7E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E70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97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18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2217425.79</w:t>
            </w:r>
          </w:p>
        </w:tc>
      </w:tr>
      <w:tr w:rsidR="004C0A3E" w:rsidRPr="004C0A3E" w14:paraId="18B896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6E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F76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602052.67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7E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2217398.04</w:t>
            </w:r>
          </w:p>
        </w:tc>
      </w:tr>
      <w:tr w:rsidR="004C0A3E" w:rsidRPr="004C0A3E" w14:paraId="442C61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618C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C5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602029.21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6C0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2217376.99</w:t>
            </w:r>
          </w:p>
        </w:tc>
      </w:tr>
      <w:tr w:rsidR="004C0A3E" w:rsidRPr="004C0A3E" w14:paraId="565DF9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FE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54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B8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2217356.37</w:t>
            </w:r>
          </w:p>
        </w:tc>
      </w:tr>
      <w:tr w:rsidR="004C0A3E" w:rsidRPr="004C0A3E" w14:paraId="6A12DC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2E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AB1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602039.15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C3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2217319.05</w:t>
            </w:r>
          </w:p>
        </w:tc>
      </w:tr>
      <w:tr w:rsidR="004C0A3E" w:rsidRPr="004C0A3E" w14:paraId="51CAF6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98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E0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602048.07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C66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2217313.51</w:t>
            </w:r>
          </w:p>
        </w:tc>
      </w:tr>
      <w:tr w:rsidR="004C0A3E" w:rsidRPr="004C0A3E" w14:paraId="23F859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973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52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602053.50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EAC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2217316.53</w:t>
            </w:r>
          </w:p>
        </w:tc>
      </w:tr>
      <w:tr w:rsidR="004C0A3E" w:rsidRPr="004C0A3E" w14:paraId="098A9B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5EB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5D7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17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2217326.70</w:t>
            </w:r>
          </w:p>
        </w:tc>
      </w:tr>
      <w:tr w:rsidR="004C0A3E" w:rsidRPr="004C0A3E" w14:paraId="6ED793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AE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38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602100.73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8C9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2217348.33</w:t>
            </w:r>
          </w:p>
        </w:tc>
      </w:tr>
      <w:tr w:rsidR="004C0A3E" w:rsidRPr="004C0A3E" w14:paraId="33163F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E0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8256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069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2217335.23</w:t>
            </w:r>
          </w:p>
        </w:tc>
      </w:tr>
      <w:tr w:rsidR="004C0A3E" w:rsidRPr="004C0A3E" w14:paraId="1DE1C3B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6F0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220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FCA5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5B55A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F37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23C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602543.56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CD5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2217415.34</w:t>
            </w:r>
          </w:p>
        </w:tc>
      </w:tr>
      <w:tr w:rsidR="004C0A3E" w:rsidRPr="004C0A3E" w14:paraId="71D1F3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86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E18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602537.98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E4E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2217420.07</w:t>
            </w:r>
          </w:p>
        </w:tc>
      </w:tr>
      <w:tr w:rsidR="004C0A3E" w:rsidRPr="004C0A3E" w14:paraId="06F78B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F8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606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602533.06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BC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2217420.51</w:t>
            </w:r>
          </w:p>
        </w:tc>
      </w:tr>
      <w:tr w:rsidR="004C0A3E" w:rsidRPr="004C0A3E" w14:paraId="281743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45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E6A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602523.94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BA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2217430.95</w:t>
            </w:r>
          </w:p>
        </w:tc>
      </w:tr>
      <w:tr w:rsidR="004C0A3E" w:rsidRPr="004C0A3E" w14:paraId="42B0F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4D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C3B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602509.94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7A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2217443.83</w:t>
            </w:r>
          </w:p>
        </w:tc>
      </w:tr>
      <w:tr w:rsidR="004C0A3E" w:rsidRPr="004C0A3E" w14:paraId="3C9A1A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ED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61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602494.44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CC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2217455.99</w:t>
            </w:r>
          </w:p>
        </w:tc>
      </w:tr>
      <w:tr w:rsidR="004C0A3E" w:rsidRPr="004C0A3E" w14:paraId="749520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949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90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602492.55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68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2217452.69</w:t>
            </w:r>
          </w:p>
        </w:tc>
      </w:tr>
      <w:tr w:rsidR="004C0A3E" w:rsidRPr="004C0A3E" w14:paraId="5A7065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A9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D3A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602476.98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7E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2217461.14</w:t>
            </w:r>
          </w:p>
        </w:tc>
      </w:tr>
      <w:tr w:rsidR="004C0A3E" w:rsidRPr="004C0A3E" w14:paraId="1B24EA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385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505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602465.41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EA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2217465.15</w:t>
            </w:r>
          </w:p>
        </w:tc>
      </w:tr>
      <w:tr w:rsidR="004C0A3E" w:rsidRPr="004C0A3E" w14:paraId="4E99A0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27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BF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602450.39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F20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2217467.32</w:t>
            </w:r>
          </w:p>
        </w:tc>
      </w:tr>
      <w:tr w:rsidR="004C0A3E" w:rsidRPr="004C0A3E" w14:paraId="627A3E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29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0B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602434.95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955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2217472.81</w:t>
            </w:r>
          </w:p>
        </w:tc>
      </w:tr>
      <w:tr w:rsidR="004C0A3E" w:rsidRPr="004C0A3E" w14:paraId="76D8F1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C8E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F19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602426.73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2CE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2217476.53</w:t>
            </w:r>
          </w:p>
        </w:tc>
      </w:tr>
      <w:tr w:rsidR="004C0A3E" w:rsidRPr="004C0A3E" w14:paraId="130FB4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022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74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602422.38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8FC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2217477.91</w:t>
            </w:r>
          </w:p>
        </w:tc>
      </w:tr>
      <w:tr w:rsidR="004C0A3E" w:rsidRPr="004C0A3E" w14:paraId="49F552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F3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67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602416.79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E27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2217482.45</w:t>
            </w:r>
          </w:p>
        </w:tc>
      </w:tr>
      <w:tr w:rsidR="004C0A3E" w:rsidRPr="004C0A3E" w14:paraId="02FBF2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836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04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602415.54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A56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2217482.80</w:t>
            </w:r>
          </w:p>
        </w:tc>
      </w:tr>
      <w:tr w:rsidR="004C0A3E" w:rsidRPr="004C0A3E" w14:paraId="4128F9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6C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0B0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602401.76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CFC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2217464.19</w:t>
            </w:r>
          </w:p>
        </w:tc>
      </w:tr>
      <w:tr w:rsidR="004C0A3E" w:rsidRPr="004C0A3E" w14:paraId="63A54E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E68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94A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602384.37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B8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2217443.11</w:t>
            </w:r>
          </w:p>
        </w:tc>
      </w:tr>
      <w:tr w:rsidR="004C0A3E" w:rsidRPr="004C0A3E" w14:paraId="225A5E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E92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D9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602370.96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E6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2217418.34</w:t>
            </w:r>
          </w:p>
        </w:tc>
      </w:tr>
      <w:tr w:rsidR="004C0A3E" w:rsidRPr="004C0A3E" w14:paraId="644448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E8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4DC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17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2217415.15</w:t>
            </w:r>
          </w:p>
        </w:tc>
      </w:tr>
      <w:tr w:rsidR="004C0A3E" w:rsidRPr="004C0A3E" w14:paraId="65B33E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DA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72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566D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2217398.13</w:t>
            </w:r>
          </w:p>
        </w:tc>
      </w:tr>
      <w:tr w:rsidR="004C0A3E" w:rsidRPr="004C0A3E" w14:paraId="66B394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04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8F0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602411.89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CA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2217380.18</w:t>
            </w:r>
          </w:p>
        </w:tc>
      </w:tr>
      <w:tr w:rsidR="004C0A3E" w:rsidRPr="004C0A3E" w14:paraId="079021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2CB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52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602422.07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0A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2217376.52</w:t>
            </w:r>
          </w:p>
        </w:tc>
      </w:tr>
      <w:tr w:rsidR="004C0A3E" w:rsidRPr="004C0A3E" w14:paraId="3032F4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2FB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EE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602436.22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E51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2217371.92</w:t>
            </w:r>
          </w:p>
        </w:tc>
      </w:tr>
      <w:tr w:rsidR="004C0A3E" w:rsidRPr="004C0A3E" w14:paraId="376B3A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F76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9B0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602441.22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73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2217376.15</w:t>
            </w:r>
          </w:p>
        </w:tc>
      </w:tr>
      <w:tr w:rsidR="004C0A3E" w:rsidRPr="004C0A3E" w14:paraId="291D8A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16C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48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602449.19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87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2217365.40</w:t>
            </w:r>
          </w:p>
        </w:tc>
      </w:tr>
      <w:tr w:rsidR="004C0A3E" w:rsidRPr="004C0A3E" w14:paraId="2E8F68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A0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28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602454.60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AD04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2217353.78</w:t>
            </w:r>
          </w:p>
        </w:tc>
      </w:tr>
      <w:tr w:rsidR="004C0A3E" w:rsidRPr="004C0A3E" w14:paraId="0C1FA9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65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78C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602543.56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67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2217415.34</w:t>
            </w:r>
          </w:p>
        </w:tc>
      </w:tr>
      <w:tr w:rsidR="004C0A3E" w:rsidRPr="004C0A3E" w14:paraId="59140F8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A22C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42D9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5CDC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507E3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58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6AE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04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2217299.55</w:t>
            </w:r>
          </w:p>
        </w:tc>
      </w:tr>
      <w:tr w:rsidR="004C0A3E" w:rsidRPr="004C0A3E" w14:paraId="606443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A15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DAD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604701.57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754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2217356.46</w:t>
            </w:r>
          </w:p>
        </w:tc>
      </w:tr>
      <w:tr w:rsidR="004C0A3E" w:rsidRPr="004C0A3E" w14:paraId="75567C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20A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827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604636.26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E5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2217437.61</w:t>
            </w:r>
          </w:p>
        </w:tc>
      </w:tr>
      <w:tr w:rsidR="004C0A3E" w:rsidRPr="004C0A3E" w14:paraId="37BA4B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05B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BD4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604556.92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03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2217481.90</w:t>
            </w:r>
          </w:p>
        </w:tc>
      </w:tr>
      <w:tr w:rsidR="004C0A3E" w:rsidRPr="004C0A3E" w14:paraId="34CC64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2C2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5E01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A43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2217511.11</w:t>
            </w:r>
          </w:p>
        </w:tc>
      </w:tr>
      <w:tr w:rsidR="004C0A3E" w:rsidRPr="004C0A3E" w14:paraId="03DC66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063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259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604447.19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07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2217448.40</w:t>
            </w:r>
          </w:p>
        </w:tc>
      </w:tr>
      <w:tr w:rsidR="004C0A3E" w:rsidRPr="004C0A3E" w14:paraId="3C1F46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FAA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F15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604434.41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0E5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2217414.90</w:t>
            </w:r>
          </w:p>
        </w:tc>
      </w:tr>
      <w:tr w:rsidR="004C0A3E" w:rsidRPr="004C0A3E" w14:paraId="26DC39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60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76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604448.67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D79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2217416.85</w:t>
            </w:r>
          </w:p>
        </w:tc>
      </w:tr>
      <w:tr w:rsidR="004C0A3E" w:rsidRPr="004C0A3E" w14:paraId="33704D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B8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7C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604457.47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F90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2217418.90</w:t>
            </w:r>
          </w:p>
        </w:tc>
      </w:tr>
      <w:tr w:rsidR="004C0A3E" w:rsidRPr="004C0A3E" w14:paraId="16790B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91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B8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604472.77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8C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2217423.92</w:t>
            </w:r>
          </w:p>
        </w:tc>
      </w:tr>
      <w:tr w:rsidR="004C0A3E" w:rsidRPr="004C0A3E" w14:paraId="1004FD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D11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8A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604482.10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095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2217431.41</w:t>
            </w:r>
          </w:p>
        </w:tc>
      </w:tr>
      <w:tr w:rsidR="004C0A3E" w:rsidRPr="004C0A3E" w14:paraId="4FD5BA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10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14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604494.00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382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2217434.07</w:t>
            </w:r>
          </w:p>
        </w:tc>
      </w:tr>
      <w:tr w:rsidR="004C0A3E" w:rsidRPr="004C0A3E" w14:paraId="249D6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36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6BB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604510.71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E37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2217434.92</w:t>
            </w:r>
          </w:p>
        </w:tc>
      </w:tr>
      <w:tr w:rsidR="004C0A3E" w:rsidRPr="004C0A3E" w14:paraId="63066C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37E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D8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604524.17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B0B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2217456.65</w:t>
            </w:r>
          </w:p>
        </w:tc>
      </w:tr>
      <w:tr w:rsidR="004C0A3E" w:rsidRPr="004C0A3E" w14:paraId="69DE5B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E0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2A7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604550.66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55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2217458.24</w:t>
            </w:r>
          </w:p>
        </w:tc>
      </w:tr>
      <w:tr w:rsidR="004C0A3E" w:rsidRPr="004C0A3E" w14:paraId="0D7675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9F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DD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604632.19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B2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2217424.59</w:t>
            </w:r>
          </w:p>
        </w:tc>
      </w:tr>
      <w:tr w:rsidR="004C0A3E" w:rsidRPr="004C0A3E" w14:paraId="0B8C94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DEC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C7D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604660.80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9CE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2217395.23</w:t>
            </w:r>
          </w:p>
        </w:tc>
      </w:tr>
      <w:tr w:rsidR="004C0A3E" w:rsidRPr="004C0A3E" w14:paraId="4E27F1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A7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CE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604659.85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A6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2217391.73</w:t>
            </w:r>
          </w:p>
        </w:tc>
      </w:tr>
      <w:tr w:rsidR="004C0A3E" w:rsidRPr="004C0A3E" w14:paraId="789E0A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B2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A2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604680.52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10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2217378.01</w:t>
            </w:r>
          </w:p>
        </w:tc>
      </w:tr>
      <w:tr w:rsidR="004C0A3E" w:rsidRPr="004C0A3E" w14:paraId="02D0F5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05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206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E3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2217365.92</w:t>
            </w:r>
          </w:p>
        </w:tc>
      </w:tr>
      <w:tr w:rsidR="004C0A3E" w:rsidRPr="004C0A3E" w14:paraId="60DAC0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531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70D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044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2217357.63</w:t>
            </w:r>
          </w:p>
        </w:tc>
      </w:tr>
      <w:tr w:rsidR="004C0A3E" w:rsidRPr="004C0A3E" w14:paraId="0C21A2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99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D3A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604683.33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75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2217332.87</w:t>
            </w:r>
          </w:p>
        </w:tc>
      </w:tr>
      <w:tr w:rsidR="004C0A3E" w:rsidRPr="004C0A3E" w14:paraId="68F9AA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5C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60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604680.76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A91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2217320.47</w:t>
            </w:r>
          </w:p>
        </w:tc>
      </w:tr>
      <w:tr w:rsidR="004C0A3E" w:rsidRPr="004C0A3E" w14:paraId="188C06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A7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E92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6A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2217299.55</w:t>
            </w:r>
          </w:p>
        </w:tc>
      </w:tr>
      <w:tr w:rsidR="004C0A3E" w:rsidRPr="004C0A3E" w14:paraId="5FBB858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3F8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(139)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1704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D914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3A5C5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E1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45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603275.76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1A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2217452.56</w:t>
            </w:r>
          </w:p>
        </w:tc>
      </w:tr>
      <w:tr w:rsidR="004C0A3E" w:rsidRPr="004C0A3E" w14:paraId="6F381D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86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A4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603343.22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90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2217516.17</w:t>
            </w:r>
          </w:p>
        </w:tc>
      </w:tr>
      <w:tr w:rsidR="004C0A3E" w:rsidRPr="004C0A3E" w14:paraId="318467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03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C4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603316.65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85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2217541.68</w:t>
            </w:r>
          </w:p>
        </w:tc>
      </w:tr>
      <w:tr w:rsidR="004C0A3E" w:rsidRPr="004C0A3E" w14:paraId="36A1B3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728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6F3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603261.82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26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2217483.62</w:t>
            </w:r>
          </w:p>
        </w:tc>
      </w:tr>
      <w:tr w:rsidR="004C0A3E" w:rsidRPr="004C0A3E" w14:paraId="373FF5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70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70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603224.08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43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2217491.65</w:t>
            </w:r>
          </w:p>
        </w:tc>
      </w:tr>
      <w:tr w:rsidR="004C0A3E" w:rsidRPr="004C0A3E" w14:paraId="7C58DE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0E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281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E10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2217502.42</w:t>
            </w:r>
          </w:p>
        </w:tc>
      </w:tr>
      <w:tr w:rsidR="004C0A3E" w:rsidRPr="004C0A3E" w14:paraId="58D186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D1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4C6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603210.41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FDA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2217504.81</w:t>
            </w:r>
          </w:p>
        </w:tc>
      </w:tr>
      <w:tr w:rsidR="004C0A3E" w:rsidRPr="004C0A3E" w14:paraId="0BF510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F5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BA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603203.98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C7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2217503.01</w:t>
            </w:r>
          </w:p>
        </w:tc>
      </w:tr>
      <w:tr w:rsidR="004C0A3E" w:rsidRPr="004C0A3E" w14:paraId="3C3F40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D92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87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603197.11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227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2217508.12</w:t>
            </w:r>
          </w:p>
        </w:tc>
      </w:tr>
      <w:tr w:rsidR="004C0A3E" w:rsidRPr="004C0A3E" w14:paraId="46E2CF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BDB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BE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B8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2217517.41</w:t>
            </w:r>
          </w:p>
        </w:tc>
      </w:tr>
      <w:tr w:rsidR="004C0A3E" w:rsidRPr="004C0A3E" w14:paraId="3CC95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51A4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2A3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F47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2217521.67</w:t>
            </w:r>
          </w:p>
        </w:tc>
      </w:tr>
      <w:tr w:rsidR="004C0A3E" w:rsidRPr="004C0A3E" w14:paraId="23A2AA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B1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DB0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4B7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2217521.94</w:t>
            </w:r>
          </w:p>
        </w:tc>
      </w:tr>
      <w:tr w:rsidR="004C0A3E" w:rsidRPr="004C0A3E" w14:paraId="7F4408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43A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69A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157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2217528.54</w:t>
            </w:r>
          </w:p>
        </w:tc>
      </w:tr>
      <w:tr w:rsidR="004C0A3E" w:rsidRPr="004C0A3E" w14:paraId="60F892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5F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AF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603172.09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956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2217536.11</w:t>
            </w:r>
          </w:p>
        </w:tc>
      </w:tr>
      <w:tr w:rsidR="004C0A3E" w:rsidRPr="004C0A3E" w14:paraId="777C06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DA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C4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603153.46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ECA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2217530.14</w:t>
            </w:r>
          </w:p>
        </w:tc>
      </w:tr>
      <w:tr w:rsidR="004C0A3E" w:rsidRPr="004C0A3E" w14:paraId="0538B6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1B2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59A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603120.45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678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2217511.60</w:t>
            </w:r>
          </w:p>
        </w:tc>
      </w:tr>
      <w:tr w:rsidR="004C0A3E" w:rsidRPr="004C0A3E" w14:paraId="1978F0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49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85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603106.43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0F9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2217500.44</w:t>
            </w:r>
          </w:p>
        </w:tc>
      </w:tr>
      <w:tr w:rsidR="004C0A3E" w:rsidRPr="004C0A3E" w14:paraId="33D4E7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C2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324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603103.84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980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2217477.67</w:t>
            </w:r>
          </w:p>
        </w:tc>
      </w:tr>
      <w:tr w:rsidR="004C0A3E" w:rsidRPr="004C0A3E" w14:paraId="0CBA35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B5C8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84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603109.91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91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2217465.40</w:t>
            </w:r>
          </w:p>
        </w:tc>
      </w:tr>
      <w:tr w:rsidR="004C0A3E" w:rsidRPr="004C0A3E" w14:paraId="669584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1DC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77D7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603083.79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1A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2217437.09</w:t>
            </w:r>
          </w:p>
        </w:tc>
      </w:tr>
      <w:tr w:rsidR="004C0A3E" w:rsidRPr="004C0A3E" w14:paraId="3E0503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FB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EEC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603074.74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12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2217426.77</w:t>
            </w:r>
          </w:p>
        </w:tc>
      </w:tr>
      <w:tr w:rsidR="004C0A3E" w:rsidRPr="004C0A3E" w14:paraId="13DBE5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1D9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E0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603063.49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67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2217414.83</w:t>
            </w:r>
          </w:p>
        </w:tc>
      </w:tr>
      <w:tr w:rsidR="004C0A3E" w:rsidRPr="004C0A3E" w14:paraId="0011D9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0D5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61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603050.94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253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2217400.76</w:t>
            </w:r>
          </w:p>
        </w:tc>
      </w:tr>
      <w:tr w:rsidR="004C0A3E" w:rsidRPr="004C0A3E" w14:paraId="6B32F5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2F4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4A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603035.99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A34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2217384.25</w:t>
            </w:r>
          </w:p>
        </w:tc>
      </w:tr>
      <w:tr w:rsidR="004C0A3E" w:rsidRPr="004C0A3E" w14:paraId="69A2D0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E8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EEB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603185.42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21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2217495.02</w:t>
            </w:r>
          </w:p>
        </w:tc>
      </w:tr>
      <w:tr w:rsidR="004C0A3E" w:rsidRPr="004C0A3E" w14:paraId="6B44A3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21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7A8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603221.61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964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2217487.88</w:t>
            </w:r>
          </w:p>
        </w:tc>
      </w:tr>
      <w:tr w:rsidR="004C0A3E" w:rsidRPr="004C0A3E" w14:paraId="23F82D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03D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DB9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603275.76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F52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2217452.56</w:t>
            </w:r>
          </w:p>
        </w:tc>
      </w:tr>
      <w:tr w:rsidR="004C0A3E" w:rsidRPr="004C0A3E" w14:paraId="0C594B3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769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A30E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39E3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02BA7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86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12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747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2217255.38</w:t>
            </w:r>
          </w:p>
        </w:tc>
      </w:tr>
      <w:tr w:rsidR="004C0A3E" w:rsidRPr="004C0A3E" w14:paraId="2391EB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53E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E49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65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2217271.62</w:t>
            </w:r>
          </w:p>
        </w:tc>
      </w:tr>
      <w:tr w:rsidR="004C0A3E" w:rsidRPr="004C0A3E" w14:paraId="5E1205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C23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B2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601564.50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2FE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2217310.07</w:t>
            </w:r>
          </w:p>
        </w:tc>
      </w:tr>
      <w:tr w:rsidR="004C0A3E" w:rsidRPr="004C0A3E" w14:paraId="64920E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51D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2FE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601570.77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B4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2217336.04</w:t>
            </w:r>
          </w:p>
        </w:tc>
      </w:tr>
      <w:tr w:rsidR="004C0A3E" w:rsidRPr="004C0A3E" w14:paraId="3E061C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DD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F8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601596.84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5AA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2217456.62</w:t>
            </w:r>
          </w:p>
        </w:tc>
      </w:tr>
      <w:tr w:rsidR="004C0A3E" w:rsidRPr="004C0A3E" w14:paraId="51DBEF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B52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B4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601639.08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73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2217446.81</w:t>
            </w:r>
          </w:p>
        </w:tc>
      </w:tr>
      <w:tr w:rsidR="004C0A3E" w:rsidRPr="004C0A3E" w14:paraId="48B7D9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5F9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87B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601688.84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69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2217705.17</w:t>
            </w:r>
          </w:p>
        </w:tc>
      </w:tr>
      <w:tr w:rsidR="004C0A3E" w:rsidRPr="004C0A3E" w14:paraId="3DB527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AD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43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601449.31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CD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2217735.21</w:t>
            </w:r>
          </w:p>
        </w:tc>
      </w:tr>
      <w:tr w:rsidR="004C0A3E" w:rsidRPr="004C0A3E" w14:paraId="2EEF91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4CF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A7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601385.07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7E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2217801.75</w:t>
            </w:r>
          </w:p>
        </w:tc>
      </w:tr>
      <w:tr w:rsidR="004C0A3E" w:rsidRPr="004C0A3E" w14:paraId="7CBE52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095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D0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4A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2217841.48</w:t>
            </w:r>
          </w:p>
        </w:tc>
      </w:tr>
      <w:tr w:rsidR="004C0A3E" w:rsidRPr="004C0A3E" w14:paraId="0C0727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B07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74A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601305.34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4A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2217884.34</w:t>
            </w:r>
          </w:p>
        </w:tc>
      </w:tr>
      <w:tr w:rsidR="004C0A3E" w:rsidRPr="004C0A3E" w14:paraId="53D747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FF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9EA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601262.00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92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2217835.36</w:t>
            </w:r>
          </w:p>
        </w:tc>
      </w:tr>
      <w:tr w:rsidR="004C0A3E" w:rsidRPr="004C0A3E" w14:paraId="050F0C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779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47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EE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2217817.04</w:t>
            </w:r>
          </w:p>
        </w:tc>
      </w:tr>
      <w:tr w:rsidR="004C0A3E" w:rsidRPr="004C0A3E" w14:paraId="4A88D90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55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D4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601229.20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9F0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2217803.85</w:t>
            </w:r>
          </w:p>
        </w:tc>
      </w:tr>
      <w:tr w:rsidR="004C0A3E" w:rsidRPr="004C0A3E" w14:paraId="760855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A45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6FB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601214.17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7F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2217790.66</w:t>
            </w:r>
          </w:p>
        </w:tc>
      </w:tr>
      <w:tr w:rsidR="004C0A3E" w:rsidRPr="004C0A3E" w14:paraId="7339FF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F8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408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661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2217777.47</w:t>
            </w:r>
          </w:p>
        </w:tc>
      </w:tr>
      <w:tr w:rsidR="004C0A3E" w:rsidRPr="004C0A3E" w14:paraId="126A0F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6B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C8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601184.10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27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2217764.28</w:t>
            </w:r>
          </w:p>
        </w:tc>
      </w:tr>
      <w:tr w:rsidR="004C0A3E" w:rsidRPr="004C0A3E" w14:paraId="089902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CF6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ED1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0EB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2217751.09</w:t>
            </w:r>
          </w:p>
        </w:tc>
      </w:tr>
      <w:tr w:rsidR="004C0A3E" w:rsidRPr="004C0A3E" w14:paraId="5454C8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F11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0A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24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2217737.90</w:t>
            </w:r>
          </w:p>
        </w:tc>
      </w:tr>
      <w:tr w:rsidR="004C0A3E" w:rsidRPr="004C0A3E" w14:paraId="2BD45C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F6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2DD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5CE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2217724.72</w:t>
            </w:r>
          </w:p>
        </w:tc>
      </w:tr>
      <w:tr w:rsidR="004C0A3E" w:rsidRPr="004C0A3E" w14:paraId="0574D1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A9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461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601102.95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E46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2217708.41</w:t>
            </w:r>
          </w:p>
        </w:tc>
      </w:tr>
      <w:tr w:rsidR="004C0A3E" w:rsidRPr="004C0A3E" w14:paraId="117792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5C0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63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30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2217695.01</w:t>
            </w:r>
          </w:p>
        </w:tc>
      </w:tr>
      <w:tr w:rsidR="004C0A3E" w:rsidRPr="004C0A3E" w14:paraId="495A5C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738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0E6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6CD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2217681.84</w:t>
            </w:r>
          </w:p>
        </w:tc>
      </w:tr>
      <w:tr w:rsidR="004C0A3E" w:rsidRPr="004C0A3E" w14:paraId="5B73A0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39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299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601057.19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3D3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2217668.78</w:t>
            </w:r>
          </w:p>
        </w:tc>
      </w:tr>
      <w:tr w:rsidR="004C0A3E" w:rsidRPr="004C0A3E" w14:paraId="6865B9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DDD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AF9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122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2217655.46</w:t>
            </w:r>
          </w:p>
        </w:tc>
      </w:tr>
      <w:tr w:rsidR="004C0A3E" w:rsidRPr="004C0A3E" w14:paraId="6AA5A2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29C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86E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601027.17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A6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2217642.66</w:t>
            </w:r>
          </w:p>
        </w:tc>
      </w:tr>
      <w:tr w:rsidR="004C0A3E" w:rsidRPr="004C0A3E" w14:paraId="741D60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C2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E4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601012.31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D7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2217629.43</w:t>
            </w:r>
          </w:p>
        </w:tc>
      </w:tr>
      <w:tr w:rsidR="004C0A3E" w:rsidRPr="004C0A3E" w14:paraId="04C86A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4D8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B9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90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2217616.45</w:t>
            </w:r>
          </w:p>
        </w:tc>
      </w:tr>
      <w:tr w:rsidR="004C0A3E" w:rsidRPr="004C0A3E" w14:paraId="1FA87B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81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65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600982.02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749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2217603.65</w:t>
            </w:r>
          </w:p>
        </w:tc>
      </w:tr>
      <w:tr w:rsidR="004C0A3E" w:rsidRPr="004C0A3E" w14:paraId="34227C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BB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CED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871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2217593.58</w:t>
            </w:r>
          </w:p>
        </w:tc>
      </w:tr>
      <w:tr w:rsidR="004C0A3E" w:rsidRPr="004C0A3E" w14:paraId="12A7D6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54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81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600955.65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E39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2217580.61</w:t>
            </w:r>
          </w:p>
        </w:tc>
      </w:tr>
      <w:tr w:rsidR="004C0A3E" w:rsidRPr="004C0A3E" w14:paraId="7A84AC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5E1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92E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600941.05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F3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2217567.64</w:t>
            </w:r>
          </w:p>
        </w:tc>
      </w:tr>
      <w:tr w:rsidR="004C0A3E" w:rsidRPr="004C0A3E" w14:paraId="47217C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CA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171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3C1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2217554.76</w:t>
            </w:r>
          </w:p>
        </w:tc>
      </w:tr>
      <w:tr w:rsidR="004C0A3E" w:rsidRPr="004C0A3E" w14:paraId="620A86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681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29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600912.10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54C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2217541.82</w:t>
            </w:r>
          </w:p>
        </w:tc>
      </w:tr>
      <w:tr w:rsidR="004C0A3E" w:rsidRPr="004C0A3E" w14:paraId="5FB4C6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EC5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2A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BD8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2217528.92</w:t>
            </w:r>
          </w:p>
        </w:tc>
      </w:tr>
      <w:tr w:rsidR="004C0A3E" w:rsidRPr="004C0A3E" w14:paraId="0B3589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5C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AA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A28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2217516.11</w:t>
            </w:r>
          </w:p>
        </w:tc>
      </w:tr>
      <w:tr w:rsidR="004C0A3E" w:rsidRPr="004C0A3E" w14:paraId="2C85F3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F55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06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D1B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2217503.23</w:t>
            </w:r>
          </w:p>
        </w:tc>
      </w:tr>
      <w:tr w:rsidR="004C0A3E" w:rsidRPr="004C0A3E" w14:paraId="72B8E3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8E9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971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600854.05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266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2217490.35</w:t>
            </w:r>
          </w:p>
        </w:tc>
      </w:tr>
      <w:tr w:rsidR="004C0A3E" w:rsidRPr="004C0A3E" w14:paraId="11170E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201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30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600836.08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8D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2217481.35</w:t>
            </w:r>
          </w:p>
        </w:tc>
      </w:tr>
      <w:tr w:rsidR="004C0A3E" w:rsidRPr="004C0A3E" w14:paraId="77FBEB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8BF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A5D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600822.82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5F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2217474.07</w:t>
            </w:r>
          </w:p>
        </w:tc>
      </w:tr>
      <w:tr w:rsidR="004C0A3E" w:rsidRPr="004C0A3E" w14:paraId="2DE265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B4D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9D0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600797.63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0B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2217461.84</w:t>
            </w:r>
          </w:p>
        </w:tc>
      </w:tr>
      <w:tr w:rsidR="004C0A3E" w:rsidRPr="004C0A3E" w14:paraId="48F72F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B38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854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600754.71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3CD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2217441.35</w:t>
            </w:r>
          </w:p>
        </w:tc>
      </w:tr>
      <w:tr w:rsidR="004C0A3E" w:rsidRPr="004C0A3E" w14:paraId="2C7194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49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3D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3F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2217447.57</w:t>
            </w:r>
          </w:p>
        </w:tc>
      </w:tr>
      <w:tr w:rsidR="004C0A3E" w:rsidRPr="004C0A3E" w14:paraId="4650AE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8ED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F13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CE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2217405.32</w:t>
            </w:r>
          </w:p>
        </w:tc>
      </w:tr>
      <w:tr w:rsidR="004C0A3E" w:rsidRPr="004C0A3E" w14:paraId="2D9B3C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20F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5E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C16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2217379.93</w:t>
            </w:r>
          </w:p>
        </w:tc>
      </w:tr>
      <w:tr w:rsidR="004C0A3E" w:rsidRPr="004C0A3E" w14:paraId="49E550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53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E62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C5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2217371.22</w:t>
            </w:r>
          </w:p>
        </w:tc>
      </w:tr>
      <w:tr w:rsidR="004C0A3E" w:rsidRPr="004C0A3E" w14:paraId="0B3594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80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EC0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600623.10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71B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2217341.33</w:t>
            </w:r>
          </w:p>
        </w:tc>
      </w:tr>
      <w:tr w:rsidR="004C0A3E" w:rsidRPr="004C0A3E" w14:paraId="616907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92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8677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600603.71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43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2217322.55</w:t>
            </w:r>
          </w:p>
        </w:tc>
      </w:tr>
      <w:tr w:rsidR="004C0A3E" w:rsidRPr="004C0A3E" w14:paraId="464DA7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1A6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861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E87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2217314.42</w:t>
            </w:r>
          </w:p>
        </w:tc>
      </w:tr>
      <w:tr w:rsidR="004C0A3E" w:rsidRPr="004C0A3E" w14:paraId="60C786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E29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40C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713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2217284.53</w:t>
            </w:r>
          </w:p>
        </w:tc>
      </w:tr>
      <w:tr w:rsidR="004C0A3E" w:rsidRPr="004C0A3E" w14:paraId="5C7074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B3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7A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566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2217265.75</w:t>
            </w:r>
          </w:p>
        </w:tc>
      </w:tr>
      <w:tr w:rsidR="004C0A3E" w:rsidRPr="004C0A3E" w14:paraId="659B0F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E9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6A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7C3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2217251.60</w:t>
            </w:r>
          </w:p>
        </w:tc>
      </w:tr>
      <w:tr w:rsidR="004C0A3E" w:rsidRPr="004C0A3E" w14:paraId="6A4E1F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EB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A4C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F28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2217229.25</w:t>
            </w:r>
          </w:p>
        </w:tc>
      </w:tr>
      <w:tr w:rsidR="004C0A3E" w:rsidRPr="004C0A3E" w14:paraId="29B289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E9D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79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A5B2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2217233.92</w:t>
            </w:r>
          </w:p>
        </w:tc>
      </w:tr>
      <w:tr w:rsidR="004C0A3E" w:rsidRPr="004C0A3E" w14:paraId="4AFBBD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C4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775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535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2217250.92</w:t>
            </w:r>
          </w:p>
        </w:tc>
      </w:tr>
      <w:tr w:rsidR="004C0A3E" w:rsidRPr="004C0A3E" w14:paraId="3574D82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44C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D68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ED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2217254.66</w:t>
            </w:r>
          </w:p>
        </w:tc>
      </w:tr>
      <w:tr w:rsidR="004C0A3E" w:rsidRPr="004C0A3E" w14:paraId="2B5C08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494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46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8B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2217267.13</w:t>
            </w:r>
          </w:p>
        </w:tc>
      </w:tr>
      <w:tr w:rsidR="004C0A3E" w:rsidRPr="004C0A3E" w14:paraId="0CAC47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FD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E9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28D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2217275.34</w:t>
            </w:r>
          </w:p>
        </w:tc>
      </w:tr>
      <w:tr w:rsidR="004C0A3E" w:rsidRPr="004C0A3E" w14:paraId="68ECA1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A9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4D90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600546.35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BA0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2217280.17</w:t>
            </w:r>
          </w:p>
        </w:tc>
      </w:tr>
      <w:tr w:rsidR="004C0A3E" w:rsidRPr="004C0A3E" w14:paraId="721E57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D4A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AF5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600530.61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78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2217266.80</w:t>
            </w:r>
          </w:p>
        </w:tc>
      </w:tr>
      <w:tr w:rsidR="004C0A3E" w:rsidRPr="004C0A3E" w14:paraId="3E4A0D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20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F983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600501.11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63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2217263.38</w:t>
            </w:r>
          </w:p>
        </w:tc>
      </w:tr>
      <w:tr w:rsidR="004C0A3E" w:rsidRPr="004C0A3E" w14:paraId="53532C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158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0F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459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2217232.13</w:t>
            </w:r>
          </w:p>
        </w:tc>
      </w:tr>
      <w:tr w:rsidR="004C0A3E" w:rsidRPr="004C0A3E" w14:paraId="5D5B01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E8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7C7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4D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2217225.73</w:t>
            </w:r>
          </w:p>
        </w:tc>
      </w:tr>
      <w:tr w:rsidR="004C0A3E" w:rsidRPr="004C0A3E" w14:paraId="6E089B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3B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FF6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600468.81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CA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2217223.25</w:t>
            </w:r>
          </w:p>
        </w:tc>
      </w:tr>
      <w:tr w:rsidR="004C0A3E" w:rsidRPr="004C0A3E" w14:paraId="723982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E24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49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1A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2217211.38</w:t>
            </w:r>
          </w:p>
        </w:tc>
      </w:tr>
      <w:tr w:rsidR="004C0A3E" w:rsidRPr="004C0A3E" w14:paraId="360C07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1E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05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68D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2217198.48</w:t>
            </w:r>
          </w:p>
        </w:tc>
      </w:tr>
      <w:tr w:rsidR="004C0A3E" w:rsidRPr="004C0A3E" w14:paraId="47268E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886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749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45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2217186.61</w:t>
            </w:r>
          </w:p>
        </w:tc>
      </w:tr>
      <w:tr w:rsidR="004C0A3E" w:rsidRPr="004C0A3E" w14:paraId="1716CA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41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B38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600450.72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0B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2217164.63</w:t>
            </w:r>
          </w:p>
        </w:tc>
      </w:tr>
      <w:tr w:rsidR="004C0A3E" w:rsidRPr="004C0A3E" w14:paraId="42841F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2F2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A6E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1D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2217161.71</w:t>
            </w:r>
          </w:p>
        </w:tc>
      </w:tr>
      <w:tr w:rsidR="004C0A3E" w:rsidRPr="004C0A3E" w14:paraId="1EB424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9E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20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CD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2217156.32</w:t>
            </w:r>
          </w:p>
        </w:tc>
      </w:tr>
      <w:tr w:rsidR="004C0A3E" w:rsidRPr="004C0A3E" w14:paraId="564833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6BA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DA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F24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2217155.79</w:t>
            </w:r>
          </w:p>
        </w:tc>
      </w:tr>
      <w:tr w:rsidR="004C0A3E" w:rsidRPr="004C0A3E" w14:paraId="0700ED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4D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91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08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2217146.00</w:t>
            </w:r>
          </w:p>
        </w:tc>
      </w:tr>
      <w:tr w:rsidR="004C0A3E" w:rsidRPr="004C0A3E" w14:paraId="1DC510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1A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1A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41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2217134.94</w:t>
            </w:r>
          </w:p>
        </w:tc>
      </w:tr>
      <w:tr w:rsidR="004C0A3E" w:rsidRPr="004C0A3E" w14:paraId="41ACDB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607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9F9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600481.34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30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2217128.18</w:t>
            </w:r>
          </w:p>
        </w:tc>
      </w:tr>
      <w:tr w:rsidR="004C0A3E" w:rsidRPr="004C0A3E" w14:paraId="72175E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79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E9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F6E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2217112.28</w:t>
            </w:r>
          </w:p>
        </w:tc>
      </w:tr>
      <w:tr w:rsidR="004C0A3E" w:rsidRPr="004C0A3E" w14:paraId="2CDDFF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90A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61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C15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2217105.42</w:t>
            </w:r>
          </w:p>
        </w:tc>
      </w:tr>
      <w:tr w:rsidR="004C0A3E" w:rsidRPr="004C0A3E" w14:paraId="0BB1B8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6D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C81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DF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2217105.42</w:t>
            </w:r>
          </w:p>
        </w:tc>
      </w:tr>
      <w:tr w:rsidR="004C0A3E" w:rsidRPr="004C0A3E" w14:paraId="0D49D2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10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01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600485.67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85C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2217064.86</w:t>
            </w:r>
          </w:p>
        </w:tc>
      </w:tr>
      <w:tr w:rsidR="004C0A3E" w:rsidRPr="004C0A3E" w14:paraId="78CAA6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62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8C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F518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2217057.30</w:t>
            </w:r>
          </w:p>
        </w:tc>
      </w:tr>
      <w:tr w:rsidR="004C0A3E" w:rsidRPr="004C0A3E" w14:paraId="01349C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011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52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15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2217045.64</w:t>
            </w:r>
          </w:p>
        </w:tc>
      </w:tr>
      <w:tr w:rsidR="004C0A3E" w:rsidRPr="004C0A3E" w14:paraId="2CD323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6518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EF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8C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2217044.15</w:t>
            </w:r>
          </w:p>
        </w:tc>
      </w:tr>
      <w:tr w:rsidR="004C0A3E" w:rsidRPr="004C0A3E" w14:paraId="16B810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42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8588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BEA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2217035.11</w:t>
            </w:r>
          </w:p>
        </w:tc>
      </w:tr>
      <w:tr w:rsidR="004C0A3E" w:rsidRPr="004C0A3E" w14:paraId="6113AF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E42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DDA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600446.82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BB50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2217036.44</w:t>
            </w:r>
          </w:p>
        </w:tc>
      </w:tr>
      <w:tr w:rsidR="004C0A3E" w:rsidRPr="004C0A3E" w14:paraId="041763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BF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E34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600424.40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EF7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2217042.60</w:t>
            </w:r>
          </w:p>
        </w:tc>
      </w:tr>
      <w:tr w:rsidR="004C0A3E" w:rsidRPr="004C0A3E" w14:paraId="0CAC48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51C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3B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600407.87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197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2217038.77</w:t>
            </w:r>
          </w:p>
        </w:tc>
      </w:tr>
      <w:tr w:rsidR="004C0A3E" w:rsidRPr="004C0A3E" w14:paraId="319D4E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39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7E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D8C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2217024.15</w:t>
            </w:r>
          </w:p>
        </w:tc>
      </w:tr>
      <w:tr w:rsidR="004C0A3E" w:rsidRPr="004C0A3E" w14:paraId="4B6F52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C0D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39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F5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2217008.25</w:t>
            </w:r>
          </w:p>
        </w:tc>
      </w:tr>
      <w:tr w:rsidR="004C0A3E" w:rsidRPr="004C0A3E" w14:paraId="6D88AB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534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7FD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A81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2217000.94</w:t>
            </w:r>
          </w:p>
        </w:tc>
      </w:tr>
      <w:tr w:rsidR="004C0A3E" w:rsidRPr="004C0A3E" w14:paraId="46F05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2D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B8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BA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2216999.04</w:t>
            </w:r>
          </w:p>
        </w:tc>
      </w:tr>
      <w:tr w:rsidR="004C0A3E" w:rsidRPr="004C0A3E" w14:paraId="119664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F9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65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600362.66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CE4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2217005.96</w:t>
            </w:r>
          </w:p>
        </w:tc>
      </w:tr>
      <w:tr w:rsidR="004C0A3E" w:rsidRPr="004C0A3E" w14:paraId="2A2BC4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1B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A58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600356.67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C3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2217001.11</w:t>
            </w:r>
          </w:p>
        </w:tc>
      </w:tr>
      <w:tr w:rsidR="004C0A3E" w:rsidRPr="004C0A3E" w14:paraId="1289C6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E0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D4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324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2216974.28</w:t>
            </w:r>
          </w:p>
        </w:tc>
      </w:tr>
      <w:tr w:rsidR="004C0A3E" w:rsidRPr="004C0A3E" w14:paraId="0C8A0A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EC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5B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89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2216963.02</w:t>
            </w:r>
          </w:p>
        </w:tc>
      </w:tr>
      <w:tr w:rsidR="004C0A3E" w:rsidRPr="004C0A3E" w14:paraId="55B327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C0D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22D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91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2216950.46</w:t>
            </w:r>
          </w:p>
        </w:tc>
      </w:tr>
      <w:tr w:rsidR="004C0A3E" w:rsidRPr="004C0A3E" w14:paraId="22C2A7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5B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31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189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2216947.30</w:t>
            </w:r>
          </w:p>
        </w:tc>
      </w:tr>
      <w:tr w:rsidR="004C0A3E" w:rsidRPr="004C0A3E" w14:paraId="2E478B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4A7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B4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399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2216941.30</w:t>
            </w:r>
          </w:p>
        </w:tc>
      </w:tr>
      <w:tr w:rsidR="004C0A3E" w:rsidRPr="004C0A3E" w14:paraId="1E5726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E0A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7D4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EA3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2216932.35</w:t>
            </w:r>
          </w:p>
        </w:tc>
      </w:tr>
      <w:tr w:rsidR="004C0A3E" w:rsidRPr="004C0A3E" w14:paraId="11B2B4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49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9A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11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2216925.02</w:t>
            </w:r>
          </w:p>
        </w:tc>
      </w:tr>
      <w:tr w:rsidR="004C0A3E" w:rsidRPr="004C0A3E" w14:paraId="0C0BB2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31E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A73B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8B2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2216919.63</w:t>
            </w:r>
          </w:p>
        </w:tc>
      </w:tr>
      <w:tr w:rsidR="004C0A3E" w:rsidRPr="004C0A3E" w14:paraId="3303EC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7D0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AB9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EB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2216917.48</w:t>
            </w:r>
          </w:p>
        </w:tc>
      </w:tr>
      <w:tr w:rsidR="004C0A3E" w:rsidRPr="004C0A3E" w14:paraId="1BC05F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A7B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650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A2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2216914.45</w:t>
            </w:r>
          </w:p>
        </w:tc>
      </w:tr>
      <w:tr w:rsidR="004C0A3E" w:rsidRPr="004C0A3E" w14:paraId="121119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2857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37D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600373.05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F0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2216898.25</w:t>
            </w:r>
          </w:p>
        </w:tc>
      </w:tr>
      <w:tr w:rsidR="004C0A3E" w:rsidRPr="004C0A3E" w14:paraId="7BEEBC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0897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D79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5A5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2216883.63</w:t>
            </w:r>
          </w:p>
        </w:tc>
      </w:tr>
      <w:tr w:rsidR="004C0A3E" w:rsidRPr="004C0A3E" w14:paraId="40860E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53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651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131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2216883.36</w:t>
            </w:r>
          </w:p>
        </w:tc>
      </w:tr>
      <w:tr w:rsidR="004C0A3E" w:rsidRPr="004C0A3E" w14:paraId="458E42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E42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96B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600469.35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119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2216914.75</w:t>
            </w:r>
          </w:p>
        </w:tc>
      </w:tr>
      <w:tr w:rsidR="004C0A3E" w:rsidRPr="004C0A3E" w14:paraId="677AB6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B31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74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15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2216914.73</w:t>
            </w:r>
          </w:p>
        </w:tc>
      </w:tr>
      <w:tr w:rsidR="004C0A3E" w:rsidRPr="004C0A3E" w14:paraId="6A4E42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99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151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600452.52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47E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2216945.26</w:t>
            </w:r>
          </w:p>
        </w:tc>
      </w:tr>
      <w:tr w:rsidR="004C0A3E" w:rsidRPr="004C0A3E" w14:paraId="5F3FEC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3F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2F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D76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2216984.07</w:t>
            </w:r>
          </w:p>
        </w:tc>
      </w:tr>
      <w:tr w:rsidR="004C0A3E" w:rsidRPr="004C0A3E" w14:paraId="77AAE8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680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00B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A83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2216998.48</w:t>
            </w:r>
          </w:p>
        </w:tc>
      </w:tr>
      <w:tr w:rsidR="004C0A3E" w:rsidRPr="004C0A3E" w14:paraId="3A196E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BE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5D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4B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2217001.57</w:t>
            </w:r>
          </w:p>
        </w:tc>
      </w:tr>
      <w:tr w:rsidR="004C0A3E" w:rsidRPr="004C0A3E" w14:paraId="0BDEF3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ADE9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233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23D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2216984.07</w:t>
            </w:r>
          </w:p>
        </w:tc>
      </w:tr>
      <w:tr w:rsidR="004C0A3E" w:rsidRPr="004C0A3E" w14:paraId="266C76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AD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3C3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600599.36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AB3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2216977.90</w:t>
            </w:r>
          </w:p>
        </w:tc>
      </w:tr>
      <w:tr w:rsidR="004C0A3E" w:rsidRPr="004C0A3E" w14:paraId="48414D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0DC7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9C51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3E9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2216980.30</w:t>
            </w:r>
          </w:p>
        </w:tc>
      </w:tr>
      <w:tr w:rsidR="004C0A3E" w:rsidRPr="004C0A3E" w14:paraId="6EC49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D77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29CE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600697.15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E8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2217005.35</w:t>
            </w:r>
          </w:p>
        </w:tc>
      </w:tr>
      <w:tr w:rsidR="004C0A3E" w:rsidRPr="004C0A3E" w14:paraId="0DF86B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121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BE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600710.76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33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2217014.29</w:t>
            </w:r>
          </w:p>
        </w:tc>
      </w:tr>
      <w:tr w:rsidR="004C0A3E" w:rsidRPr="004C0A3E" w14:paraId="50657D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38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377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96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2217033.14</w:t>
            </w:r>
          </w:p>
        </w:tc>
      </w:tr>
      <w:tr w:rsidR="004C0A3E" w:rsidRPr="004C0A3E" w14:paraId="7C38DE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74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C5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E03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2217038.97</w:t>
            </w:r>
          </w:p>
        </w:tc>
      </w:tr>
      <w:tr w:rsidR="004C0A3E" w:rsidRPr="004C0A3E" w14:paraId="6714D7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52B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20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D14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2217047.08</w:t>
            </w:r>
          </w:p>
        </w:tc>
      </w:tr>
      <w:tr w:rsidR="004C0A3E" w:rsidRPr="004C0A3E" w14:paraId="3C191C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C1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5D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26E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2217119.36</w:t>
            </w:r>
          </w:p>
        </w:tc>
      </w:tr>
      <w:tr w:rsidR="004C0A3E" w:rsidRPr="004C0A3E" w14:paraId="316677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37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C8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600878.62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953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2217122.90</w:t>
            </w:r>
          </w:p>
        </w:tc>
      </w:tr>
      <w:tr w:rsidR="004C0A3E" w:rsidRPr="004C0A3E" w14:paraId="21DAE6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01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1C7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600886.63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E26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2217131.74</w:t>
            </w:r>
          </w:p>
        </w:tc>
      </w:tr>
      <w:tr w:rsidR="004C0A3E" w:rsidRPr="004C0A3E" w14:paraId="07BF5C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392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4BB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DC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2217155.20</w:t>
            </w:r>
          </w:p>
        </w:tc>
      </w:tr>
      <w:tr w:rsidR="004C0A3E" w:rsidRPr="004C0A3E" w14:paraId="00EBDF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AF5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AB2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A0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2217173.04</w:t>
            </w:r>
          </w:p>
        </w:tc>
      </w:tr>
      <w:tr w:rsidR="004C0A3E" w:rsidRPr="004C0A3E" w14:paraId="6ADEFE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A44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5DA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600911.33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D0E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2217201.87</w:t>
            </w:r>
          </w:p>
        </w:tc>
      </w:tr>
      <w:tr w:rsidR="004C0A3E" w:rsidRPr="004C0A3E" w14:paraId="6DAB78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6A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FBD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DB3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2217184.82</w:t>
            </w:r>
          </w:p>
        </w:tc>
      </w:tr>
      <w:tr w:rsidR="004C0A3E" w:rsidRPr="004C0A3E" w14:paraId="562E41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B7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9A50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600960.60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19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2217184.40</w:t>
            </w:r>
          </w:p>
        </w:tc>
      </w:tr>
      <w:tr w:rsidR="004C0A3E" w:rsidRPr="004C0A3E" w14:paraId="79180E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E2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8B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0D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2217204.84</w:t>
            </w:r>
          </w:p>
        </w:tc>
      </w:tr>
      <w:tr w:rsidR="004C0A3E" w:rsidRPr="004C0A3E" w14:paraId="47CAB1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A7F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70D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03C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2217188.42</w:t>
            </w:r>
          </w:p>
        </w:tc>
      </w:tr>
      <w:tr w:rsidR="004C0A3E" w:rsidRPr="004C0A3E" w14:paraId="756B72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176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63A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3312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2217223.03</w:t>
            </w:r>
          </w:p>
        </w:tc>
      </w:tr>
      <w:tr w:rsidR="004C0A3E" w:rsidRPr="004C0A3E" w14:paraId="5B91B0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7A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C76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601077.45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B3F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2217254.89</w:t>
            </w:r>
          </w:p>
        </w:tc>
      </w:tr>
      <w:tr w:rsidR="004C0A3E" w:rsidRPr="004C0A3E" w14:paraId="0E2BAB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AC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BF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C49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2217239.74</w:t>
            </w:r>
          </w:p>
        </w:tc>
      </w:tr>
      <w:tr w:rsidR="004C0A3E" w:rsidRPr="004C0A3E" w14:paraId="321537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117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D5A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29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2217234.81</w:t>
            </w:r>
          </w:p>
        </w:tc>
      </w:tr>
      <w:tr w:rsidR="004C0A3E" w:rsidRPr="004C0A3E" w14:paraId="01A05A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EF9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2E2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601229.06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FDF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2217230.66</w:t>
            </w:r>
          </w:p>
        </w:tc>
      </w:tr>
      <w:tr w:rsidR="004C0A3E" w:rsidRPr="004C0A3E" w14:paraId="22BD72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B99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90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99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2217266.62</w:t>
            </w:r>
          </w:p>
        </w:tc>
      </w:tr>
      <w:tr w:rsidR="004C0A3E" w:rsidRPr="004C0A3E" w14:paraId="375348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6B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919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601250.68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48B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2217314.71</w:t>
            </w:r>
          </w:p>
        </w:tc>
      </w:tr>
      <w:tr w:rsidR="004C0A3E" w:rsidRPr="004C0A3E" w14:paraId="382BD0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8D3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D1C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601316.30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6F6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2217357.09</w:t>
            </w:r>
          </w:p>
        </w:tc>
      </w:tr>
      <w:tr w:rsidR="004C0A3E" w:rsidRPr="004C0A3E" w14:paraId="2F4B46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1FF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3AC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601333.84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37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2217337.59</w:t>
            </w:r>
          </w:p>
        </w:tc>
      </w:tr>
      <w:tr w:rsidR="004C0A3E" w:rsidRPr="004C0A3E" w14:paraId="54B604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A0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A1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601326.46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B3B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2217327.40</w:t>
            </w:r>
          </w:p>
        </w:tc>
      </w:tr>
      <w:tr w:rsidR="004C0A3E" w:rsidRPr="004C0A3E" w14:paraId="0ED861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C1F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A8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601380.49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F6D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2217268.00</w:t>
            </w:r>
          </w:p>
        </w:tc>
      </w:tr>
      <w:tr w:rsidR="004C0A3E" w:rsidRPr="004C0A3E" w14:paraId="4D335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1C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92D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27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2217278.41</w:t>
            </w:r>
          </w:p>
        </w:tc>
      </w:tr>
      <w:tr w:rsidR="004C0A3E" w:rsidRPr="004C0A3E" w14:paraId="3A748B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61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CB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18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2217268.84</w:t>
            </w:r>
          </w:p>
        </w:tc>
      </w:tr>
      <w:tr w:rsidR="004C0A3E" w:rsidRPr="004C0A3E" w14:paraId="1E5316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0C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9CC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601413.28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7C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2217255.42</w:t>
            </w:r>
          </w:p>
        </w:tc>
      </w:tr>
      <w:tr w:rsidR="004C0A3E" w:rsidRPr="004C0A3E" w14:paraId="701C6B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48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B0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601438.16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CEF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2217209.68</w:t>
            </w:r>
          </w:p>
        </w:tc>
      </w:tr>
      <w:tr w:rsidR="004C0A3E" w:rsidRPr="004C0A3E" w14:paraId="07B11C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3E8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420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601475.33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D12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2217246.45</w:t>
            </w:r>
          </w:p>
        </w:tc>
      </w:tr>
      <w:tr w:rsidR="004C0A3E" w:rsidRPr="004C0A3E" w14:paraId="46FCBF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B73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66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601504.67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C3C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2217276.26</w:t>
            </w:r>
          </w:p>
        </w:tc>
      </w:tr>
      <w:tr w:rsidR="004C0A3E" w:rsidRPr="004C0A3E" w14:paraId="77F912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836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160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601518.55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54D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2217272.94</w:t>
            </w:r>
          </w:p>
        </w:tc>
      </w:tr>
      <w:tr w:rsidR="004C0A3E" w:rsidRPr="004C0A3E" w14:paraId="7DF530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1D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E3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601548.18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67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2217264.06</w:t>
            </w:r>
          </w:p>
        </w:tc>
      </w:tr>
      <w:tr w:rsidR="004C0A3E" w:rsidRPr="004C0A3E" w14:paraId="573134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E58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271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601552.35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962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2217254.31</w:t>
            </w:r>
          </w:p>
        </w:tc>
      </w:tr>
      <w:tr w:rsidR="004C0A3E" w:rsidRPr="004C0A3E" w14:paraId="6CC265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85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B92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601568.47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0B8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2217255.38</w:t>
            </w:r>
          </w:p>
        </w:tc>
      </w:tr>
      <w:tr w:rsidR="004C0A3E" w:rsidRPr="004C0A3E" w14:paraId="3F08B07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7B12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3020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2761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312C8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58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56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F05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2217551.95</w:t>
            </w:r>
          </w:p>
        </w:tc>
      </w:tr>
      <w:tr w:rsidR="004C0A3E" w:rsidRPr="004C0A3E" w14:paraId="621BD0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20A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30C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601154.93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56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2217558.32</w:t>
            </w:r>
          </w:p>
        </w:tc>
      </w:tr>
      <w:tr w:rsidR="004C0A3E" w:rsidRPr="004C0A3E" w14:paraId="686F16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6A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8D4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DE9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2217562.91</w:t>
            </w:r>
          </w:p>
        </w:tc>
      </w:tr>
      <w:tr w:rsidR="004C0A3E" w:rsidRPr="004C0A3E" w14:paraId="7113B1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76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71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601143.97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387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2217556.54</w:t>
            </w:r>
          </w:p>
        </w:tc>
      </w:tr>
      <w:tr w:rsidR="004C0A3E" w:rsidRPr="004C0A3E" w14:paraId="65E3FD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8D39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DE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601148.59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17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2217551.95</w:t>
            </w:r>
          </w:p>
        </w:tc>
      </w:tr>
      <w:tr w:rsidR="004C0A3E" w:rsidRPr="004C0A3E" w14:paraId="68ED12D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3B42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A2845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C17E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47EE5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99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7CE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604782.92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19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2217981.28</w:t>
            </w:r>
          </w:p>
        </w:tc>
      </w:tr>
      <w:tr w:rsidR="004C0A3E" w:rsidRPr="004C0A3E" w14:paraId="2623C0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737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3B1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604804.67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3841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2218008.56</w:t>
            </w:r>
          </w:p>
        </w:tc>
      </w:tr>
      <w:tr w:rsidR="004C0A3E" w:rsidRPr="004C0A3E" w14:paraId="085F2B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36E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26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604799.92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21A2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2218021.60</w:t>
            </w:r>
          </w:p>
        </w:tc>
      </w:tr>
      <w:tr w:rsidR="004C0A3E" w:rsidRPr="004C0A3E" w14:paraId="45235B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165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27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604794.39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BBD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2218056.39</w:t>
            </w:r>
          </w:p>
        </w:tc>
      </w:tr>
      <w:tr w:rsidR="004C0A3E" w:rsidRPr="004C0A3E" w14:paraId="7085E1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10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C9B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604797.94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54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2218097.90</w:t>
            </w:r>
          </w:p>
        </w:tc>
      </w:tr>
      <w:tr w:rsidR="004C0A3E" w:rsidRPr="004C0A3E" w14:paraId="3D93FE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C8A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A4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604813.61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AC6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2218128.40</w:t>
            </w:r>
          </w:p>
        </w:tc>
      </w:tr>
      <w:tr w:rsidR="004C0A3E" w:rsidRPr="004C0A3E" w14:paraId="55DF7E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A6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B6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604825.06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5E8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2218170.46</w:t>
            </w:r>
          </w:p>
        </w:tc>
      </w:tr>
      <w:tr w:rsidR="004C0A3E" w:rsidRPr="004C0A3E" w14:paraId="659CD0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4A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B8A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604826.86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6E5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2218186.90</w:t>
            </w:r>
          </w:p>
        </w:tc>
      </w:tr>
      <w:tr w:rsidR="004C0A3E" w:rsidRPr="004C0A3E" w14:paraId="0BB090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83A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99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604831.58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34A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2218222.84</w:t>
            </w:r>
          </w:p>
        </w:tc>
      </w:tr>
      <w:tr w:rsidR="004C0A3E" w:rsidRPr="004C0A3E" w14:paraId="2038F0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7CA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500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604737.01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FB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2218052.10</w:t>
            </w:r>
          </w:p>
        </w:tc>
      </w:tr>
      <w:tr w:rsidR="004C0A3E" w:rsidRPr="004C0A3E" w14:paraId="7A310F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D90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31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604765.81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BB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2218048.24</w:t>
            </w:r>
          </w:p>
        </w:tc>
      </w:tr>
      <w:tr w:rsidR="004C0A3E" w:rsidRPr="004C0A3E" w14:paraId="158E77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C8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031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604764.03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EC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2217996.25</w:t>
            </w:r>
          </w:p>
        </w:tc>
      </w:tr>
      <w:tr w:rsidR="004C0A3E" w:rsidRPr="004C0A3E" w14:paraId="631EAE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CD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DB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604690.06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013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2218002.60</w:t>
            </w:r>
          </w:p>
        </w:tc>
      </w:tr>
      <w:tr w:rsidR="004C0A3E" w:rsidRPr="004C0A3E" w14:paraId="20279A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901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A2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604672.42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E0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2217949.65</w:t>
            </w:r>
          </w:p>
        </w:tc>
      </w:tr>
      <w:tr w:rsidR="004C0A3E" w:rsidRPr="004C0A3E" w14:paraId="30B2CF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546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D3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604697.73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1D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2217950.84</w:t>
            </w:r>
          </w:p>
        </w:tc>
      </w:tr>
      <w:tr w:rsidR="004C0A3E" w:rsidRPr="004C0A3E" w14:paraId="04BC31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3C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AD6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604718.28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A8D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2217937.39</w:t>
            </w:r>
          </w:p>
        </w:tc>
      </w:tr>
      <w:tr w:rsidR="004C0A3E" w:rsidRPr="004C0A3E" w14:paraId="326C1E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DC9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AE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604745.56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A9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2217933.05</w:t>
            </w:r>
          </w:p>
        </w:tc>
      </w:tr>
      <w:tr w:rsidR="004C0A3E" w:rsidRPr="004C0A3E" w14:paraId="235DB3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47F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46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604760.19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6D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2217938.58</w:t>
            </w:r>
          </w:p>
        </w:tc>
      </w:tr>
      <w:tr w:rsidR="004C0A3E" w:rsidRPr="004C0A3E" w14:paraId="7BB35B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AA3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35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604782.92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D3E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2217981.28</w:t>
            </w:r>
          </w:p>
        </w:tc>
      </w:tr>
      <w:tr w:rsidR="004C0A3E" w:rsidRPr="004C0A3E" w14:paraId="4A53137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F8B1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84D4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92E5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0834B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EE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067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610833.63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C8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2218119.94</w:t>
            </w:r>
          </w:p>
        </w:tc>
      </w:tr>
      <w:tr w:rsidR="004C0A3E" w:rsidRPr="004C0A3E" w14:paraId="166080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1F9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ADD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610740.37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CE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2218236.62</w:t>
            </w:r>
          </w:p>
        </w:tc>
      </w:tr>
      <w:tr w:rsidR="004C0A3E" w:rsidRPr="004C0A3E" w14:paraId="035679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68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24CC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610413.61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2C0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2218079.73</w:t>
            </w:r>
          </w:p>
        </w:tc>
      </w:tr>
      <w:tr w:rsidR="004C0A3E" w:rsidRPr="004C0A3E" w14:paraId="676029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1B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20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610414.64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E1D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2218056.06</w:t>
            </w:r>
          </w:p>
        </w:tc>
      </w:tr>
      <w:tr w:rsidR="004C0A3E" w:rsidRPr="004C0A3E" w14:paraId="219212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D0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55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610413.16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E7D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2218002.13</w:t>
            </w:r>
          </w:p>
        </w:tc>
      </w:tr>
      <w:tr w:rsidR="004C0A3E" w:rsidRPr="004C0A3E" w14:paraId="1EAFD5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854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936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610629.46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DEE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2218064.16</w:t>
            </w:r>
          </w:p>
        </w:tc>
      </w:tr>
      <w:tr w:rsidR="004C0A3E" w:rsidRPr="004C0A3E" w14:paraId="46F3CF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91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D3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610758.03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EAC7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2218099.29</w:t>
            </w:r>
          </w:p>
        </w:tc>
      </w:tr>
      <w:tr w:rsidR="004C0A3E" w:rsidRPr="004C0A3E" w14:paraId="290FE5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94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24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610833.63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A00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2218119.94</w:t>
            </w:r>
          </w:p>
        </w:tc>
      </w:tr>
      <w:tr w:rsidR="004C0A3E" w:rsidRPr="004C0A3E" w14:paraId="3168370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653B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78CA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C648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D2BBC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3C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04A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611038.67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BF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2218203.45</w:t>
            </w:r>
          </w:p>
        </w:tc>
      </w:tr>
      <w:tr w:rsidR="004C0A3E" w:rsidRPr="004C0A3E" w14:paraId="4D1E37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D2E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FEF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611087.71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03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2218250.96</w:t>
            </w:r>
          </w:p>
        </w:tc>
      </w:tr>
      <w:tr w:rsidR="004C0A3E" w:rsidRPr="004C0A3E" w14:paraId="7144D8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04E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C9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611108.22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E80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2218282.60</w:t>
            </w:r>
          </w:p>
        </w:tc>
      </w:tr>
      <w:tr w:rsidR="004C0A3E" w:rsidRPr="004C0A3E" w14:paraId="1EAF8E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F9A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1CDD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98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2218296.50</w:t>
            </w:r>
          </w:p>
        </w:tc>
      </w:tr>
      <w:tr w:rsidR="004C0A3E" w:rsidRPr="004C0A3E" w14:paraId="43EF91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EF0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AA9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56E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2218296.83</w:t>
            </w:r>
          </w:p>
        </w:tc>
      </w:tr>
      <w:tr w:rsidR="004C0A3E" w:rsidRPr="004C0A3E" w14:paraId="78684D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6FC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8B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F6F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2218297.77</w:t>
            </w:r>
          </w:p>
        </w:tc>
      </w:tr>
      <w:tr w:rsidR="004C0A3E" w:rsidRPr="004C0A3E" w14:paraId="09C892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41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10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17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2218297.44</w:t>
            </w:r>
          </w:p>
        </w:tc>
      </w:tr>
      <w:tr w:rsidR="004C0A3E" w:rsidRPr="004C0A3E" w14:paraId="41FC44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0F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74A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66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2218297.58</w:t>
            </w:r>
          </w:p>
        </w:tc>
      </w:tr>
      <w:tr w:rsidR="004C0A3E" w:rsidRPr="004C0A3E" w14:paraId="2D1B85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13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953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611124.69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65B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2218311.69</w:t>
            </w:r>
          </w:p>
        </w:tc>
      </w:tr>
      <w:tr w:rsidR="004C0A3E" w:rsidRPr="004C0A3E" w14:paraId="37A030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9D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FC0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611116.04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0A5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2218332.16</w:t>
            </w:r>
          </w:p>
        </w:tc>
      </w:tr>
      <w:tr w:rsidR="004C0A3E" w:rsidRPr="004C0A3E" w14:paraId="3921E1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976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C45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611104.75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83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2218333.51</w:t>
            </w:r>
          </w:p>
        </w:tc>
      </w:tr>
      <w:tr w:rsidR="004C0A3E" w:rsidRPr="004C0A3E" w14:paraId="3990BD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8FF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BA1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611086.29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8F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2218349.88</w:t>
            </w:r>
          </w:p>
        </w:tc>
      </w:tr>
      <w:tr w:rsidR="004C0A3E" w:rsidRPr="004C0A3E" w14:paraId="0DBD7F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03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96F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611073.19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7B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2218352.85</w:t>
            </w:r>
          </w:p>
        </w:tc>
      </w:tr>
      <w:tr w:rsidR="004C0A3E" w:rsidRPr="004C0A3E" w14:paraId="00809D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18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720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04D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2218351.82</w:t>
            </w:r>
          </w:p>
        </w:tc>
      </w:tr>
      <w:tr w:rsidR="004C0A3E" w:rsidRPr="004C0A3E" w14:paraId="28EC85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5D1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790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611048.82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9075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2218349.91</w:t>
            </w:r>
          </w:p>
        </w:tc>
      </w:tr>
      <w:tr w:rsidR="004C0A3E" w:rsidRPr="004C0A3E" w14:paraId="53B899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C314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5C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611032.36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7D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2218347.57</w:t>
            </w:r>
          </w:p>
        </w:tc>
      </w:tr>
      <w:tr w:rsidR="004C0A3E" w:rsidRPr="004C0A3E" w14:paraId="5D4423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15D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7BB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D931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2218352.40</w:t>
            </w:r>
          </w:p>
        </w:tc>
      </w:tr>
      <w:tr w:rsidR="004C0A3E" w:rsidRPr="004C0A3E" w14:paraId="09C46C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109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06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610999.18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F6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2218362.34</w:t>
            </w:r>
          </w:p>
        </w:tc>
      </w:tr>
      <w:tr w:rsidR="004C0A3E" w:rsidRPr="004C0A3E" w14:paraId="7F7EEC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554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E76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610893.22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C0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2218311.35</w:t>
            </w:r>
          </w:p>
        </w:tc>
      </w:tr>
      <w:tr w:rsidR="004C0A3E" w:rsidRPr="004C0A3E" w14:paraId="35D4B9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239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6D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610844.52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88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2218287.03</w:t>
            </w:r>
          </w:p>
        </w:tc>
      </w:tr>
      <w:tr w:rsidR="004C0A3E" w:rsidRPr="004C0A3E" w14:paraId="0BF48D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E09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1A4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610955.70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107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2218152.77</w:t>
            </w:r>
          </w:p>
        </w:tc>
      </w:tr>
      <w:tr w:rsidR="004C0A3E" w:rsidRPr="004C0A3E" w14:paraId="3F115D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1A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28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610961.28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159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2218146.88</w:t>
            </w:r>
          </w:p>
        </w:tc>
      </w:tr>
      <w:tr w:rsidR="004C0A3E" w:rsidRPr="004C0A3E" w14:paraId="65D2B4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85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A7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610981.08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4B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2218163.19</w:t>
            </w:r>
          </w:p>
        </w:tc>
      </w:tr>
      <w:tr w:rsidR="004C0A3E" w:rsidRPr="004C0A3E" w14:paraId="07DE0F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292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471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1F5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2218184.31</w:t>
            </w:r>
          </w:p>
        </w:tc>
      </w:tr>
      <w:tr w:rsidR="004C0A3E" w:rsidRPr="004C0A3E" w14:paraId="3B30D9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C50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7BF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611038.67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F28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2218203.45</w:t>
            </w:r>
          </w:p>
        </w:tc>
      </w:tr>
      <w:tr w:rsidR="004C0A3E" w:rsidRPr="004C0A3E" w14:paraId="4D28174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1CB5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2B0E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9882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22063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1EE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929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C81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2218334.54</w:t>
            </w:r>
          </w:p>
        </w:tc>
      </w:tr>
      <w:tr w:rsidR="004C0A3E" w:rsidRPr="004C0A3E" w14:paraId="5518DC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8A0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241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611009.18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351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2218335.50</w:t>
            </w:r>
          </w:p>
        </w:tc>
      </w:tr>
      <w:tr w:rsidR="004C0A3E" w:rsidRPr="004C0A3E" w14:paraId="42478B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3E0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3D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611008.22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607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2218335.81</w:t>
            </w:r>
          </w:p>
        </w:tc>
      </w:tr>
      <w:tr w:rsidR="004C0A3E" w:rsidRPr="004C0A3E" w14:paraId="4873BA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25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B9D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1A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2218334.85</w:t>
            </w:r>
          </w:p>
        </w:tc>
      </w:tr>
      <w:tr w:rsidR="004C0A3E" w:rsidRPr="004C0A3E" w14:paraId="766B1A6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EE4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99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611008.86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7CE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2218334.54</w:t>
            </w:r>
          </w:p>
        </w:tc>
      </w:tr>
      <w:tr w:rsidR="004C0A3E" w:rsidRPr="004C0A3E" w14:paraId="45C5EEE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1DD6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6AF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C9C63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A551E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A82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E96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58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2218315.99</w:t>
            </w:r>
          </w:p>
        </w:tc>
      </w:tr>
      <w:tr w:rsidR="004C0A3E" w:rsidRPr="004C0A3E" w14:paraId="46B69E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B5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D5E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663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2218316.93</w:t>
            </w:r>
          </w:p>
        </w:tc>
      </w:tr>
      <w:tr w:rsidR="004C0A3E" w:rsidRPr="004C0A3E" w14:paraId="4BCEF4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DBF8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B20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6C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2218317.30</w:t>
            </w:r>
          </w:p>
        </w:tc>
      </w:tr>
      <w:tr w:rsidR="004C0A3E" w:rsidRPr="004C0A3E" w14:paraId="037280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8DF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00E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611061.13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6E0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2218316.36</w:t>
            </w:r>
          </w:p>
        </w:tc>
      </w:tr>
      <w:tr w:rsidR="004C0A3E" w:rsidRPr="004C0A3E" w14:paraId="63CA2F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0E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F0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C5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2218315.99</w:t>
            </w:r>
          </w:p>
        </w:tc>
      </w:tr>
      <w:tr w:rsidR="004C0A3E" w:rsidRPr="004C0A3E" w14:paraId="72216E49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CCF3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62DA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2FE4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98364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90E2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A9F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602776.14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CA6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2217475.62</w:t>
            </w:r>
          </w:p>
        </w:tc>
      </w:tr>
      <w:tr w:rsidR="004C0A3E" w:rsidRPr="004C0A3E" w14:paraId="696BD1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5AB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8AAA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602773.32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C1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2217512.60</w:t>
            </w:r>
          </w:p>
        </w:tc>
      </w:tr>
      <w:tr w:rsidR="004C0A3E" w:rsidRPr="004C0A3E" w14:paraId="36F42B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9F6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73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602774.39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93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2217514.38</w:t>
            </w:r>
          </w:p>
        </w:tc>
      </w:tr>
      <w:tr w:rsidR="004C0A3E" w:rsidRPr="004C0A3E" w14:paraId="60A7EE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96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D57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602771.70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06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2217517.85</w:t>
            </w:r>
          </w:p>
        </w:tc>
      </w:tr>
      <w:tr w:rsidR="004C0A3E" w:rsidRPr="004C0A3E" w14:paraId="4D3653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EDA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1D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602795.02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83E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2217552.67</w:t>
            </w:r>
          </w:p>
        </w:tc>
      </w:tr>
      <w:tr w:rsidR="004C0A3E" w:rsidRPr="004C0A3E" w14:paraId="11F26E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80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EC0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602800.60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9DE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2217565.02</w:t>
            </w:r>
          </w:p>
        </w:tc>
      </w:tr>
      <w:tr w:rsidR="004C0A3E" w:rsidRPr="004C0A3E" w14:paraId="585C56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677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D20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B88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2217564.80</w:t>
            </w:r>
          </w:p>
        </w:tc>
      </w:tr>
      <w:tr w:rsidR="004C0A3E" w:rsidRPr="004C0A3E" w14:paraId="419A4D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789E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3C7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602807.61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3C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2217573.37</w:t>
            </w:r>
          </w:p>
        </w:tc>
      </w:tr>
      <w:tr w:rsidR="004C0A3E" w:rsidRPr="004C0A3E" w14:paraId="5D7B93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8D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53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61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2217574.62</w:t>
            </w:r>
          </w:p>
        </w:tc>
      </w:tr>
      <w:tr w:rsidR="004C0A3E" w:rsidRPr="004C0A3E" w14:paraId="39A1AE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94A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01D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37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2217577.46</w:t>
            </w:r>
          </w:p>
        </w:tc>
      </w:tr>
      <w:tr w:rsidR="004C0A3E" w:rsidRPr="004C0A3E" w14:paraId="7548A4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E7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857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7D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2217580.26</w:t>
            </w:r>
          </w:p>
        </w:tc>
      </w:tr>
      <w:tr w:rsidR="004C0A3E" w:rsidRPr="004C0A3E" w14:paraId="5898E2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B1B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E03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FF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2217585.75</w:t>
            </w:r>
          </w:p>
        </w:tc>
      </w:tr>
      <w:tr w:rsidR="004C0A3E" w:rsidRPr="004C0A3E" w14:paraId="28A78C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DA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A9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41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2217588.67</w:t>
            </w:r>
          </w:p>
        </w:tc>
      </w:tr>
      <w:tr w:rsidR="004C0A3E" w:rsidRPr="004C0A3E" w14:paraId="77F54C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C2D3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19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602813.53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66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2217589.44</w:t>
            </w:r>
          </w:p>
        </w:tc>
      </w:tr>
      <w:tr w:rsidR="004C0A3E" w:rsidRPr="004C0A3E" w14:paraId="182791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495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20A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602813.67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9B2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2217590.46</w:t>
            </w:r>
          </w:p>
        </w:tc>
      </w:tr>
      <w:tr w:rsidR="004C0A3E" w:rsidRPr="004C0A3E" w14:paraId="309520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7BF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1D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F6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2217595.84</w:t>
            </w:r>
          </w:p>
        </w:tc>
      </w:tr>
      <w:tr w:rsidR="004C0A3E" w:rsidRPr="004C0A3E" w14:paraId="0557D4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01A6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0A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602818.64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EC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2217599.37</w:t>
            </w:r>
          </w:p>
        </w:tc>
      </w:tr>
      <w:tr w:rsidR="004C0A3E" w:rsidRPr="004C0A3E" w14:paraId="30B8B3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6F60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D3D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602821.20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DF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2217603.57</w:t>
            </w:r>
          </w:p>
        </w:tc>
      </w:tr>
      <w:tr w:rsidR="004C0A3E" w:rsidRPr="004C0A3E" w14:paraId="0C7623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6F9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C7A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602821.95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E5E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2217605.11</w:t>
            </w:r>
          </w:p>
        </w:tc>
      </w:tr>
      <w:tr w:rsidR="004C0A3E" w:rsidRPr="004C0A3E" w14:paraId="25744C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D62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A62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602828.31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540C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2217614.80</w:t>
            </w:r>
          </w:p>
        </w:tc>
      </w:tr>
      <w:tr w:rsidR="004C0A3E" w:rsidRPr="004C0A3E" w14:paraId="623593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6F1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9C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DFB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2217624.65</w:t>
            </w:r>
          </w:p>
        </w:tc>
      </w:tr>
      <w:tr w:rsidR="004C0A3E" w:rsidRPr="004C0A3E" w14:paraId="4DC657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79B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C5E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602840.59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46A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2217631.15</w:t>
            </w:r>
          </w:p>
        </w:tc>
      </w:tr>
      <w:tr w:rsidR="004C0A3E" w:rsidRPr="004C0A3E" w14:paraId="0AD905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635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F8A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602841.39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E2D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2217632.59</w:t>
            </w:r>
          </w:p>
        </w:tc>
      </w:tr>
      <w:tr w:rsidR="004C0A3E" w:rsidRPr="004C0A3E" w14:paraId="5F7AAC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87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691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602841.94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6B8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2217634.40</w:t>
            </w:r>
          </w:p>
        </w:tc>
      </w:tr>
      <w:tr w:rsidR="004C0A3E" w:rsidRPr="004C0A3E" w14:paraId="00BEDB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53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98A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602844.63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D6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2217638.60</w:t>
            </w:r>
          </w:p>
        </w:tc>
      </w:tr>
      <w:tr w:rsidR="004C0A3E" w:rsidRPr="004C0A3E" w14:paraId="1CD0DB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700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A1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602846.85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985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2217641.21</w:t>
            </w:r>
          </w:p>
        </w:tc>
      </w:tr>
      <w:tr w:rsidR="004C0A3E" w:rsidRPr="004C0A3E" w14:paraId="15A7F1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0E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BD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602854.13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52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2217648.88</w:t>
            </w:r>
          </w:p>
        </w:tc>
      </w:tr>
      <w:tr w:rsidR="004C0A3E" w:rsidRPr="004C0A3E" w14:paraId="5C6BB1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0CE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328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602860.89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5816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2217656.35</w:t>
            </w:r>
          </w:p>
        </w:tc>
      </w:tr>
      <w:tr w:rsidR="004C0A3E" w:rsidRPr="004C0A3E" w14:paraId="766A0B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7EC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6E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602867.90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0C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2217664.44</w:t>
            </w:r>
          </w:p>
        </w:tc>
      </w:tr>
      <w:tr w:rsidR="004C0A3E" w:rsidRPr="004C0A3E" w14:paraId="27DA3A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B0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466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602876.14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3BF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2217671.10</w:t>
            </w:r>
          </w:p>
        </w:tc>
      </w:tr>
      <w:tr w:rsidR="004C0A3E" w:rsidRPr="004C0A3E" w14:paraId="04F664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BC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C0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602884.74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E3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2217678.86</w:t>
            </w:r>
          </w:p>
        </w:tc>
      </w:tr>
      <w:tr w:rsidR="004C0A3E" w:rsidRPr="004C0A3E" w14:paraId="597792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0F1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DE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602969.61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956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2217738.88</w:t>
            </w:r>
          </w:p>
        </w:tc>
      </w:tr>
      <w:tr w:rsidR="004C0A3E" w:rsidRPr="004C0A3E" w14:paraId="6A40BD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3B13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55D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602998.88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6F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2217813.51</w:t>
            </w:r>
          </w:p>
        </w:tc>
      </w:tr>
      <w:tr w:rsidR="004C0A3E" w:rsidRPr="004C0A3E" w14:paraId="7BB68B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23B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DB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602988.23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8F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2217817.72</w:t>
            </w:r>
          </w:p>
        </w:tc>
      </w:tr>
      <w:tr w:rsidR="004C0A3E" w:rsidRPr="004C0A3E" w14:paraId="23B7C7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4E8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8A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602978.32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D76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2217828.54</w:t>
            </w:r>
          </w:p>
        </w:tc>
      </w:tr>
      <w:tr w:rsidR="004C0A3E" w:rsidRPr="004C0A3E" w14:paraId="3DF610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C1E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01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309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2217811.07</w:t>
            </w:r>
          </w:p>
        </w:tc>
      </w:tr>
      <w:tr w:rsidR="004C0A3E" w:rsidRPr="004C0A3E" w14:paraId="41D8E1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341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33A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602938.37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55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2217822.40</w:t>
            </w:r>
          </w:p>
        </w:tc>
      </w:tr>
      <w:tr w:rsidR="004C0A3E" w:rsidRPr="004C0A3E" w14:paraId="31E530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A4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5E7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602918.94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D9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2217841.21</w:t>
            </w:r>
          </w:p>
        </w:tc>
      </w:tr>
      <w:tr w:rsidR="004C0A3E" w:rsidRPr="004C0A3E" w14:paraId="43ABC9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D2E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A76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602899.31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DFAA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2217869.59</w:t>
            </w:r>
          </w:p>
        </w:tc>
      </w:tr>
      <w:tr w:rsidR="004C0A3E" w:rsidRPr="004C0A3E" w14:paraId="36F349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75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11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602892.19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EF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2217883.29</w:t>
            </w:r>
          </w:p>
        </w:tc>
      </w:tr>
      <w:tr w:rsidR="004C0A3E" w:rsidRPr="004C0A3E" w14:paraId="68E2D7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64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6A4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602944.80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01F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2217920.24</w:t>
            </w:r>
          </w:p>
        </w:tc>
      </w:tr>
      <w:tr w:rsidR="004C0A3E" w:rsidRPr="004C0A3E" w14:paraId="61686E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51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F5B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602954.75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BE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2217909.19</w:t>
            </w:r>
          </w:p>
        </w:tc>
      </w:tr>
      <w:tr w:rsidR="004C0A3E" w:rsidRPr="004C0A3E" w14:paraId="24E41C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96C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70C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602968.46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03D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2217893.75</w:t>
            </w:r>
          </w:p>
        </w:tc>
      </w:tr>
      <w:tr w:rsidR="004C0A3E" w:rsidRPr="004C0A3E" w14:paraId="56E8EE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04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190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602968.61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76E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2217895.70</w:t>
            </w:r>
          </w:p>
        </w:tc>
      </w:tr>
      <w:tr w:rsidR="004C0A3E" w:rsidRPr="004C0A3E" w14:paraId="197B01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FA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20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602977.56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B7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2217905.48</w:t>
            </w:r>
          </w:p>
        </w:tc>
      </w:tr>
      <w:tr w:rsidR="004C0A3E" w:rsidRPr="004C0A3E" w14:paraId="68D3C1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A2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18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602981.18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D76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2217910.30</w:t>
            </w:r>
          </w:p>
        </w:tc>
      </w:tr>
      <w:tr w:rsidR="004C0A3E" w:rsidRPr="004C0A3E" w14:paraId="2E9F21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91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835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602992.71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AB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2217925.31</w:t>
            </w:r>
          </w:p>
        </w:tc>
      </w:tr>
      <w:tr w:rsidR="004C0A3E" w:rsidRPr="004C0A3E" w14:paraId="7477EF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A5F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0A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602997.47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CD0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2217928.98</w:t>
            </w:r>
          </w:p>
        </w:tc>
      </w:tr>
      <w:tr w:rsidR="004C0A3E" w:rsidRPr="004C0A3E" w14:paraId="21E806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B9B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F9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603009.40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64B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2217914.19</w:t>
            </w:r>
          </w:p>
        </w:tc>
      </w:tr>
      <w:tr w:rsidR="004C0A3E" w:rsidRPr="004C0A3E" w14:paraId="5C3425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60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8FE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603009.60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369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2217894.94</w:t>
            </w:r>
          </w:p>
        </w:tc>
      </w:tr>
      <w:tr w:rsidR="004C0A3E" w:rsidRPr="004C0A3E" w14:paraId="0E3B4E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852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85A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603002.56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F4B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2217887.65</w:t>
            </w:r>
          </w:p>
        </w:tc>
      </w:tr>
      <w:tr w:rsidR="004C0A3E" w:rsidRPr="004C0A3E" w14:paraId="636A9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F5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5E3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603001.86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7D2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2217886.79</w:t>
            </w:r>
          </w:p>
        </w:tc>
      </w:tr>
      <w:tr w:rsidR="004C0A3E" w:rsidRPr="004C0A3E" w14:paraId="4F1727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79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318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602998.52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0B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2217881.46</w:t>
            </w:r>
          </w:p>
        </w:tc>
      </w:tr>
      <w:tr w:rsidR="004C0A3E" w:rsidRPr="004C0A3E" w14:paraId="03DA9C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03A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0A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602989.89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43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2217873.06</w:t>
            </w:r>
          </w:p>
        </w:tc>
      </w:tr>
      <w:tr w:rsidR="004C0A3E" w:rsidRPr="004C0A3E" w14:paraId="290C50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51F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37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602988.14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E9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2217871.57</w:t>
            </w:r>
          </w:p>
        </w:tc>
      </w:tr>
      <w:tr w:rsidR="004C0A3E" w:rsidRPr="004C0A3E" w14:paraId="3AC700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1C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5D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603015.10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3F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2217841.14</w:t>
            </w:r>
          </w:p>
        </w:tc>
      </w:tr>
      <w:tr w:rsidR="004C0A3E" w:rsidRPr="004C0A3E" w14:paraId="4BBA4E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745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70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603068.53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675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2217784.33</w:t>
            </w:r>
          </w:p>
        </w:tc>
      </w:tr>
      <w:tr w:rsidR="004C0A3E" w:rsidRPr="004C0A3E" w14:paraId="0AB614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33D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122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603079.92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847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2217771.80</w:t>
            </w:r>
          </w:p>
        </w:tc>
      </w:tr>
      <w:tr w:rsidR="004C0A3E" w:rsidRPr="004C0A3E" w14:paraId="4B0C60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BE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B9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603089.93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18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2217762.07</w:t>
            </w:r>
          </w:p>
        </w:tc>
      </w:tr>
      <w:tr w:rsidR="004C0A3E" w:rsidRPr="004C0A3E" w14:paraId="7530DF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D091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182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603099.74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49E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2217770.91</w:t>
            </w:r>
          </w:p>
        </w:tc>
      </w:tr>
      <w:tr w:rsidR="004C0A3E" w:rsidRPr="004C0A3E" w14:paraId="7A45A7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D4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982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603078.32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FD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2217793.17</w:t>
            </w:r>
          </w:p>
        </w:tc>
      </w:tr>
      <w:tr w:rsidR="004C0A3E" w:rsidRPr="004C0A3E" w14:paraId="0CBD77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257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2C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603091.55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31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2217801.90</w:t>
            </w:r>
          </w:p>
        </w:tc>
      </w:tr>
      <w:tr w:rsidR="004C0A3E" w:rsidRPr="004C0A3E" w14:paraId="75AA8A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902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245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603073.70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F9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2217879.10</w:t>
            </w:r>
          </w:p>
        </w:tc>
      </w:tr>
      <w:tr w:rsidR="004C0A3E" w:rsidRPr="004C0A3E" w14:paraId="3A68F5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FCD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8B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603047.47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2F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2217865.33</w:t>
            </w:r>
          </w:p>
        </w:tc>
      </w:tr>
      <w:tr w:rsidR="004C0A3E" w:rsidRPr="004C0A3E" w14:paraId="567BA7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8FF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9CE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603023.51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645E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2217972.31</w:t>
            </w:r>
          </w:p>
        </w:tc>
      </w:tr>
      <w:tr w:rsidR="004C0A3E" w:rsidRPr="004C0A3E" w14:paraId="47496E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464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5A2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602922.66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1E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2218422.45</w:t>
            </w:r>
          </w:p>
        </w:tc>
      </w:tr>
      <w:tr w:rsidR="004C0A3E" w:rsidRPr="004C0A3E" w14:paraId="2A94E0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1B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8C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602876.25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F4E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2218399.07</w:t>
            </w:r>
          </w:p>
        </w:tc>
      </w:tr>
      <w:tr w:rsidR="004C0A3E" w:rsidRPr="004C0A3E" w14:paraId="4175A0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626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B9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42A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2218377.14</w:t>
            </w:r>
          </w:p>
        </w:tc>
      </w:tr>
      <w:tr w:rsidR="004C0A3E" w:rsidRPr="004C0A3E" w14:paraId="318448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40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18D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602788.00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CC5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2218355.06</w:t>
            </w:r>
          </w:p>
        </w:tc>
      </w:tr>
      <w:tr w:rsidR="004C0A3E" w:rsidRPr="004C0A3E" w14:paraId="39623B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D4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7D5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602744.52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84F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2218332.86</w:t>
            </w:r>
          </w:p>
        </w:tc>
      </w:tr>
      <w:tr w:rsidR="004C0A3E" w:rsidRPr="004C0A3E" w14:paraId="26F220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88A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3FE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602703.09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F99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2218310.26</w:t>
            </w:r>
          </w:p>
        </w:tc>
      </w:tr>
      <w:tr w:rsidR="004C0A3E" w:rsidRPr="004C0A3E" w14:paraId="3E89CD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26B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B57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602664.39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6B2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2218286.67</w:t>
            </w:r>
          </w:p>
        </w:tc>
      </w:tr>
      <w:tr w:rsidR="004C0A3E" w:rsidRPr="004C0A3E" w14:paraId="6B1C79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C1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3F1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602625.12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90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2218259.28</w:t>
            </w:r>
          </w:p>
        </w:tc>
      </w:tr>
      <w:tr w:rsidR="004C0A3E" w:rsidRPr="004C0A3E" w14:paraId="67E03E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FA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786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602584.80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FC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2218231.35</w:t>
            </w:r>
          </w:p>
        </w:tc>
      </w:tr>
      <w:tr w:rsidR="004C0A3E" w:rsidRPr="004C0A3E" w14:paraId="71953B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4BD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0FC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602544.12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1A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2218202.49</w:t>
            </w:r>
          </w:p>
        </w:tc>
      </w:tr>
      <w:tr w:rsidR="004C0A3E" w:rsidRPr="004C0A3E" w14:paraId="5B5A96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366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C7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602502.18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E9D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2218172.73</w:t>
            </w:r>
          </w:p>
        </w:tc>
      </w:tr>
      <w:tr w:rsidR="004C0A3E" w:rsidRPr="004C0A3E" w14:paraId="3F906A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4890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D03F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602459.68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8B4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2218143.85</w:t>
            </w:r>
          </w:p>
        </w:tc>
      </w:tr>
      <w:tr w:rsidR="004C0A3E" w:rsidRPr="004C0A3E" w14:paraId="07646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03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2CC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602421.18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A6C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2218117.73</w:t>
            </w:r>
          </w:p>
        </w:tc>
      </w:tr>
      <w:tr w:rsidR="004C0A3E" w:rsidRPr="004C0A3E" w14:paraId="6D152D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29FF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CBE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602372.61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41F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2218086.05</w:t>
            </w:r>
          </w:p>
        </w:tc>
      </w:tr>
      <w:tr w:rsidR="004C0A3E" w:rsidRPr="004C0A3E" w14:paraId="06B4AA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6F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C64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602325.47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F2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2218061.22</w:t>
            </w:r>
          </w:p>
        </w:tc>
      </w:tr>
      <w:tr w:rsidR="004C0A3E" w:rsidRPr="004C0A3E" w14:paraId="5DECD5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D72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21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602281.24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697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2218037.91</w:t>
            </w:r>
          </w:p>
        </w:tc>
      </w:tr>
      <w:tr w:rsidR="004C0A3E" w:rsidRPr="004C0A3E" w14:paraId="37F46B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700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BB2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E8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2218020.12</w:t>
            </w:r>
          </w:p>
        </w:tc>
      </w:tr>
      <w:tr w:rsidR="004C0A3E" w:rsidRPr="004C0A3E" w14:paraId="11ADE2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9B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92A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602235.83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BE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2218014.65</w:t>
            </w:r>
          </w:p>
        </w:tc>
      </w:tr>
      <w:tr w:rsidR="004C0A3E" w:rsidRPr="004C0A3E" w14:paraId="35986C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D4E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40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E83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2217991.93</w:t>
            </w:r>
          </w:p>
        </w:tc>
      </w:tr>
      <w:tr w:rsidR="004C0A3E" w:rsidRPr="004C0A3E" w14:paraId="63B4A1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89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55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602158.61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88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2217975.47</w:t>
            </w:r>
          </w:p>
        </w:tc>
      </w:tr>
      <w:tr w:rsidR="004C0A3E" w:rsidRPr="004C0A3E" w14:paraId="16D7A7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8A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D2AD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602144.80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52F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2217969.07</w:t>
            </w:r>
          </w:p>
        </w:tc>
      </w:tr>
      <w:tr w:rsidR="004C0A3E" w:rsidRPr="004C0A3E" w14:paraId="4089D7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5B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870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602135.23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2940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2217964.35</w:t>
            </w:r>
          </w:p>
        </w:tc>
      </w:tr>
      <w:tr w:rsidR="004C0A3E" w:rsidRPr="004C0A3E" w14:paraId="77FE56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DB6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5F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602135.23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68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2217964.34</w:t>
            </w:r>
          </w:p>
        </w:tc>
      </w:tr>
      <w:tr w:rsidR="004C0A3E" w:rsidRPr="004C0A3E" w14:paraId="24D302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3EE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3A1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602154.88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753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2217944.67</w:t>
            </w:r>
          </w:p>
        </w:tc>
      </w:tr>
      <w:tr w:rsidR="004C0A3E" w:rsidRPr="004C0A3E" w14:paraId="0449B5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1A2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286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602170.93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C31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2217927.15</w:t>
            </w:r>
          </w:p>
        </w:tc>
      </w:tr>
      <w:tr w:rsidR="004C0A3E" w:rsidRPr="004C0A3E" w14:paraId="1B298A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B35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CB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602179.49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E67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2217916.75</w:t>
            </w:r>
          </w:p>
        </w:tc>
      </w:tr>
      <w:tr w:rsidR="004C0A3E" w:rsidRPr="004C0A3E" w14:paraId="1B0944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930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E5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602217.97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E3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2217870.46</w:t>
            </w:r>
          </w:p>
        </w:tc>
      </w:tr>
      <w:tr w:rsidR="004C0A3E" w:rsidRPr="004C0A3E" w14:paraId="194D38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3AF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86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602215.30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E85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2217868.01</w:t>
            </w:r>
          </w:p>
        </w:tc>
      </w:tr>
      <w:tr w:rsidR="004C0A3E" w:rsidRPr="004C0A3E" w14:paraId="03758A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D7E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0C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426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2217854.08</w:t>
            </w:r>
          </w:p>
        </w:tc>
      </w:tr>
      <w:tr w:rsidR="004C0A3E" w:rsidRPr="004C0A3E" w14:paraId="57ECA9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1FD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CBF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602255.50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4EA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2217779.69</w:t>
            </w:r>
          </w:p>
        </w:tc>
      </w:tr>
      <w:tr w:rsidR="004C0A3E" w:rsidRPr="004C0A3E" w14:paraId="3B66C0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D7F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406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602245.44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9E9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2217771.12</w:t>
            </w:r>
          </w:p>
        </w:tc>
      </w:tr>
      <w:tr w:rsidR="004C0A3E" w:rsidRPr="004C0A3E" w14:paraId="15ED3C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89B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94F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602272.55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BAF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2217737.32</w:t>
            </w:r>
          </w:p>
        </w:tc>
      </w:tr>
      <w:tr w:rsidR="004C0A3E" w:rsidRPr="004C0A3E" w14:paraId="45325F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A8D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990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602284.03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F5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2217747.26</w:t>
            </w:r>
          </w:p>
        </w:tc>
      </w:tr>
      <w:tr w:rsidR="004C0A3E" w:rsidRPr="004C0A3E" w14:paraId="5D7F4E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C7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CF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602277.85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CE6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2217755.11</w:t>
            </w:r>
          </w:p>
        </w:tc>
      </w:tr>
      <w:tr w:rsidR="004C0A3E" w:rsidRPr="004C0A3E" w14:paraId="010B98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8F2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AFD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602293.42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36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2217769.04</w:t>
            </w:r>
          </w:p>
        </w:tc>
      </w:tr>
      <w:tr w:rsidR="004C0A3E" w:rsidRPr="004C0A3E" w14:paraId="442A67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86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4A2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602297.23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112E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2217764.59</w:t>
            </w:r>
          </w:p>
        </w:tc>
      </w:tr>
      <w:tr w:rsidR="004C0A3E" w:rsidRPr="004C0A3E" w14:paraId="0AD96E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0A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5D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602300.39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13D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2217767.43</w:t>
            </w:r>
          </w:p>
        </w:tc>
      </w:tr>
      <w:tr w:rsidR="004C0A3E" w:rsidRPr="004C0A3E" w14:paraId="19BDF9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20F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A6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602301.31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CE7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2217766.51</w:t>
            </w:r>
          </w:p>
        </w:tc>
      </w:tr>
      <w:tr w:rsidR="004C0A3E" w:rsidRPr="004C0A3E" w14:paraId="65011A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4E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986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602355.98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F10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2217793.38</w:t>
            </w:r>
          </w:p>
        </w:tc>
      </w:tr>
      <w:tr w:rsidR="004C0A3E" w:rsidRPr="004C0A3E" w14:paraId="2D30D9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F1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892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602360.15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F8A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2217784.50</w:t>
            </w:r>
          </w:p>
        </w:tc>
      </w:tr>
      <w:tr w:rsidR="004C0A3E" w:rsidRPr="004C0A3E" w14:paraId="789C12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7E7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84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64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2217775.56</w:t>
            </w:r>
          </w:p>
        </w:tc>
      </w:tr>
      <w:tr w:rsidR="004C0A3E" w:rsidRPr="004C0A3E" w14:paraId="10FE3F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81D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077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602370.01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7FD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2217763.45</w:t>
            </w:r>
          </w:p>
        </w:tc>
      </w:tr>
      <w:tr w:rsidR="004C0A3E" w:rsidRPr="004C0A3E" w14:paraId="6930D5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57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14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A8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2217753.54</w:t>
            </w:r>
          </w:p>
        </w:tc>
      </w:tr>
      <w:tr w:rsidR="004C0A3E" w:rsidRPr="004C0A3E" w14:paraId="73A78B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CA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FB7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0EED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2217747.30</w:t>
            </w:r>
          </w:p>
        </w:tc>
      </w:tr>
      <w:tr w:rsidR="004C0A3E" w:rsidRPr="004C0A3E" w14:paraId="3975A0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B6C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D1C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602381.07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08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2217739.87</w:t>
            </w:r>
          </w:p>
        </w:tc>
      </w:tr>
      <w:tr w:rsidR="004C0A3E" w:rsidRPr="004C0A3E" w14:paraId="04AFA5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DD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BE68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602406.44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7EA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2217685.76</w:t>
            </w:r>
          </w:p>
        </w:tc>
      </w:tr>
      <w:tr w:rsidR="004C0A3E" w:rsidRPr="004C0A3E" w14:paraId="3D2D8B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864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D57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602478.66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9D9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2217596.79</w:t>
            </w:r>
          </w:p>
        </w:tc>
      </w:tr>
      <w:tr w:rsidR="004C0A3E" w:rsidRPr="004C0A3E" w14:paraId="0D2CA3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BE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AD3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602501.39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C6F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2217568.77</w:t>
            </w:r>
          </w:p>
        </w:tc>
      </w:tr>
      <w:tr w:rsidR="004C0A3E" w:rsidRPr="004C0A3E" w14:paraId="7753E6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AE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ABD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602545.70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5F41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2217514.64</w:t>
            </w:r>
          </w:p>
        </w:tc>
      </w:tr>
      <w:tr w:rsidR="004C0A3E" w:rsidRPr="004C0A3E" w14:paraId="48E8E6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0AC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85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602566.88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741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2217454.27</w:t>
            </w:r>
          </w:p>
        </w:tc>
      </w:tr>
      <w:tr w:rsidR="004C0A3E" w:rsidRPr="004C0A3E" w14:paraId="6C1AC3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F0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530E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602563.87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565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2217441.63</w:t>
            </w:r>
          </w:p>
        </w:tc>
      </w:tr>
      <w:tr w:rsidR="004C0A3E" w:rsidRPr="004C0A3E" w14:paraId="7060AA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487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9770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602563.93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ED2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2217437.17</w:t>
            </w:r>
          </w:p>
        </w:tc>
      </w:tr>
      <w:tr w:rsidR="004C0A3E" w:rsidRPr="004C0A3E" w14:paraId="5D51DA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37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707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602564.74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C3A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2217430.51</w:t>
            </w:r>
          </w:p>
        </w:tc>
      </w:tr>
      <w:tr w:rsidR="004C0A3E" w:rsidRPr="004C0A3E" w14:paraId="0ED282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9DA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D1C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602561.73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B31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2217428.35</w:t>
            </w:r>
          </w:p>
        </w:tc>
      </w:tr>
      <w:tr w:rsidR="004C0A3E" w:rsidRPr="004C0A3E" w14:paraId="0B1DF8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3F3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F9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602564.18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28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2217423.98</w:t>
            </w:r>
          </w:p>
        </w:tc>
      </w:tr>
      <w:tr w:rsidR="004C0A3E" w:rsidRPr="004C0A3E" w14:paraId="5C0A38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B1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E03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602557.02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7AE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2217417.28</w:t>
            </w:r>
          </w:p>
        </w:tc>
      </w:tr>
      <w:tr w:rsidR="004C0A3E" w:rsidRPr="004C0A3E" w14:paraId="00AF63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45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09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602747.11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3C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2217423.98</w:t>
            </w:r>
          </w:p>
        </w:tc>
      </w:tr>
      <w:tr w:rsidR="004C0A3E" w:rsidRPr="004C0A3E" w14:paraId="4BCB6F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CD4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3BE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602740.85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A7B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2217430.86</w:t>
            </w:r>
          </w:p>
        </w:tc>
      </w:tr>
      <w:tr w:rsidR="004C0A3E" w:rsidRPr="004C0A3E" w14:paraId="032937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1D5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5B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602736.18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3C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2217459.40</w:t>
            </w:r>
          </w:p>
        </w:tc>
      </w:tr>
      <w:tr w:rsidR="004C0A3E" w:rsidRPr="004C0A3E" w14:paraId="60CC66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F6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0B8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602735.81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5F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2217464.26</w:t>
            </w:r>
          </w:p>
        </w:tc>
      </w:tr>
      <w:tr w:rsidR="004C0A3E" w:rsidRPr="004C0A3E" w14:paraId="1E7662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764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FB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602752.92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111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2217468.12</w:t>
            </w:r>
          </w:p>
        </w:tc>
      </w:tr>
      <w:tr w:rsidR="004C0A3E" w:rsidRPr="004C0A3E" w14:paraId="377AC8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ADF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C3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602763.19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22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2217465.93</w:t>
            </w:r>
          </w:p>
        </w:tc>
      </w:tr>
      <w:tr w:rsidR="004C0A3E" w:rsidRPr="004C0A3E" w14:paraId="157D83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C43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D1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602776.14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82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2217475.62</w:t>
            </w:r>
          </w:p>
        </w:tc>
      </w:tr>
      <w:tr w:rsidR="004C0A3E" w:rsidRPr="004C0A3E" w14:paraId="7394A65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8F93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DD92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1422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6B9B0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E4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609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611285.78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CB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2218427.19</w:t>
            </w:r>
          </w:p>
        </w:tc>
      </w:tr>
      <w:tr w:rsidR="004C0A3E" w:rsidRPr="004C0A3E" w14:paraId="31356C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32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B0F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611294.90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BF2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2218438.07</w:t>
            </w:r>
          </w:p>
        </w:tc>
      </w:tr>
      <w:tr w:rsidR="004C0A3E" w:rsidRPr="004C0A3E" w14:paraId="015C1D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BB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283C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803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2218445.58</w:t>
            </w:r>
          </w:p>
        </w:tc>
      </w:tr>
      <w:tr w:rsidR="004C0A3E" w:rsidRPr="004C0A3E" w14:paraId="788596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7C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0DD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348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2218450.05</w:t>
            </w:r>
          </w:p>
        </w:tc>
      </w:tr>
      <w:tr w:rsidR="004C0A3E" w:rsidRPr="004C0A3E" w14:paraId="163C8E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66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601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611306.32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AF9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2218457.77</w:t>
            </w:r>
          </w:p>
        </w:tc>
      </w:tr>
      <w:tr w:rsidR="004C0A3E" w:rsidRPr="004C0A3E" w14:paraId="5F104D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05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C13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611312.45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B03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2218467.22</w:t>
            </w:r>
          </w:p>
        </w:tc>
      </w:tr>
      <w:tr w:rsidR="004C0A3E" w:rsidRPr="004C0A3E" w14:paraId="2AA1A3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5C4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CC8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611321.13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6D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2218472.09</w:t>
            </w:r>
          </w:p>
        </w:tc>
      </w:tr>
      <w:tr w:rsidR="004C0A3E" w:rsidRPr="004C0A3E" w14:paraId="7B9539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8A4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A42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611200.49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E9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2218458.67</w:t>
            </w:r>
          </w:p>
        </w:tc>
      </w:tr>
      <w:tr w:rsidR="004C0A3E" w:rsidRPr="004C0A3E" w14:paraId="3043FA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D7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88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611008.42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4CD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2218366.78</w:t>
            </w:r>
          </w:p>
        </w:tc>
      </w:tr>
      <w:tr w:rsidR="004C0A3E" w:rsidRPr="004C0A3E" w14:paraId="056C78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DB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BDE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611010.83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54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2218364.90</w:t>
            </w:r>
          </w:p>
        </w:tc>
      </w:tr>
      <w:tr w:rsidR="004C0A3E" w:rsidRPr="004C0A3E" w14:paraId="4F0934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4792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59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611015.08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20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2218363.51</w:t>
            </w:r>
          </w:p>
        </w:tc>
      </w:tr>
      <w:tr w:rsidR="004C0A3E" w:rsidRPr="004C0A3E" w14:paraId="26FE64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33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7B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611023.17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57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2218361.63</w:t>
            </w:r>
          </w:p>
        </w:tc>
      </w:tr>
      <w:tr w:rsidR="004C0A3E" w:rsidRPr="004C0A3E" w14:paraId="7A33E0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D70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FE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611030.59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57C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2218360.80</w:t>
            </w:r>
          </w:p>
        </w:tc>
      </w:tr>
      <w:tr w:rsidR="004C0A3E" w:rsidRPr="004C0A3E" w14:paraId="68522B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B89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11F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611032.52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422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2218360.96</w:t>
            </w:r>
          </w:p>
        </w:tc>
      </w:tr>
      <w:tr w:rsidR="004C0A3E" w:rsidRPr="004C0A3E" w14:paraId="7E80BE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596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51E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611042.43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E3A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2218364.56</w:t>
            </w:r>
          </w:p>
        </w:tc>
      </w:tr>
      <w:tr w:rsidR="004C0A3E" w:rsidRPr="004C0A3E" w14:paraId="4059F0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3A8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E4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611049.55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08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2218370.59</w:t>
            </w:r>
          </w:p>
        </w:tc>
      </w:tr>
      <w:tr w:rsidR="004C0A3E" w:rsidRPr="004C0A3E" w14:paraId="5C9A07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9A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4A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611057.89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860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2218377.55</w:t>
            </w:r>
          </w:p>
        </w:tc>
      </w:tr>
      <w:tr w:rsidR="004C0A3E" w:rsidRPr="004C0A3E" w14:paraId="5A4E81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C2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6F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611069.64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21D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2218379.10</w:t>
            </w:r>
          </w:p>
        </w:tc>
      </w:tr>
      <w:tr w:rsidR="004C0A3E" w:rsidRPr="004C0A3E" w14:paraId="0F8DF0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FED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49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611084.40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457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2218374.80</w:t>
            </w:r>
          </w:p>
        </w:tc>
      </w:tr>
      <w:tr w:rsidR="004C0A3E" w:rsidRPr="004C0A3E" w14:paraId="3C8A3E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D6E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18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611094.60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CC2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2218366.69</w:t>
            </w:r>
          </w:p>
        </w:tc>
      </w:tr>
      <w:tr w:rsidR="004C0A3E" w:rsidRPr="004C0A3E" w14:paraId="549DE1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77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247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611102.59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AB5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2218350.70</w:t>
            </w:r>
          </w:p>
        </w:tc>
      </w:tr>
      <w:tr w:rsidR="004C0A3E" w:rsidRPr="004C0A3E" w14:paraId="346E36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51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0A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611106.00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14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2218345.69</w:t>
            </w:r>
          </w:p>
        </w:tc>
      </w:tr>
      <w:tr w:rsidR="004C0A3E" w:rsidRPr="004C0A3E" w14:paraId="697965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8B3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93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611113.40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9A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2218341.35</w:t>
            </w:r>
          </w:p>
        </w:tc>
      </w:tr>
      <w:tr w:rsidR="004C0A3E" w:rsidRPr="004C0A3E" w14:paraId="3117C9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822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EDD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611123.70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2F1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2218341.77</w:t>
            </w:r>
          </w:p>
        </w:tc>
      </w:tr>
      <w:tr w:rsidR="004C0A3E" w:rsidRPr="004C0A3E" w14:paraId="5D1CB0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AE1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96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611138.49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80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2218345.32</w:t>
            </w:r>
          </w:p>
        </w:tc>
      </w:tr>
      <w:tr w:rsidR="004C0A3E" w:rsidRPr="004C0A3E" w14:paraId="45DD21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0F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34A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611157.75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F21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2218356.90</w:t>
            </w:r>
          </w:p>
        </w:tc>
      </w:tr>
      <w:tr w:rsidR="004C0A3E" w:rsidRPr="004C0A3E" w14:paraId="45F2D7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C0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36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611192.82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C50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2218371.16</w:t>
            </w:r>
          </w:p>
        </w:tc>
      </w:tr>
      <w:tr w:rsidR="004C0A3E" w:rsidRPr="004C0A3E" w14:paraId="78D87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7A1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2CB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611211.18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F5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2218382.38</w:t>
            </w:r>
          </w:p>
        </w:tc>
      </w:tr>
      <w:tr w:rsidR="004C0A3E" w:rsidRPr="004C0A3E" w14:paraId="4A8EDF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DA9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84E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611230.05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F61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2218399.24</w:t>
            </w:r>
          </w:p>
        </w:tc>
      </w:tr>
      <w:tr w:rsidR="004C0A3E" w:rsidRPr="004C0A3E" w14:paraId="7429F4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1A91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D6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611262.14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A8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2218414.66</w:t>
            </w:r>
          </w:p>
        </w:tc>
      </w:tr>
      <w:tr w:rsidR="004C0A3E" w:rsidRPr="004C0A3E" w14:paraId="0B83E3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416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FF5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611285.78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739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2218427.19</w:t>
            </w:r>
          </w:p>
        </w:tc>
      </w:tr>
      <w:tr w:rsidR="004C0A3E" w:rsidRPr="004C0A3E" w14:paraId="0ED43BA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5767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EA8B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EB6D7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4A068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1A7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E27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611795.74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03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2218494.01</w:t>
            </w:r>
          </w:p>
        </w:tc>
      </w:tr>
      <w:tr w:rsidR="004C0A3E" w:rsidRPr="004C0A3E" w14:paraId="2C575F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56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852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FF2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2218508.59</w:t>
            </w:r>
          </w:p>
        </w:tc>
      </w:tr>
      <w:tr w:rsidR="004C0A3E" w:rsidRPr="004C0A3E" w14:paraId="6235BC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052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FD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611819.38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2F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2218520.81</w:t>
            </w:r>
          </w:p>
        </w:tc>
      </w:tr>
      <w:tr w:rsidR="004C0A3E" w:rsidRPr="004C0A3E" w14:paraId="0ABFF5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9EE0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AD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41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2218526.56</w:t>
            </w:r>
          </w:p>
        </w:tc>
      </w:tr>
      <w:tr w:rsidR="004C0A3E" w:rsidRPr="004C0A3E" w14:paraId="0AC765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4B93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6BD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874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2218531.72</w:t>
            </w:r>
          </w:p>
        </w:tc>
      </w:tr>
      <w:tr w:rsidR="004C0A3E" w:rsidRPr="004C0A3E" w14:paraId="4ABDB9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045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829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9B9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2218538.59</w:t>
            </w:r>
          </w:p>
        </w:tc>
      </w:tr>
      <w:tr w:rsidR="004C0A3E" w:rsidRPr="004C0A3E" w14:paraId="4E9A46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8B4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6CE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0D5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2218508.71</w:t>
            </w:r>
          </w:p>
        </w:tc>
      </w:tr>
      <w:tr w:rsidR="004C0A3E" w:rsidRPr="004C0A3E" w14:paraId="17A6ED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0F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67B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FE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2218501.02</w:t>
            </w:r>
          </w:p>
        </w:tc>
      </w:tr>
      <w:tr w:rsidR="004C0A3E" w:rsidRPr="004C0A3E" w14:paraId="1F9A14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3A0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8E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2E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2218481.79</w:t>
            </w:r>
          </w:p>
        </w:tc>
      </w:tr>
      <w:tr w:rsidR="004C0A3E" w:rsidRPr="004C0A3E" w14:paraId="42D212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41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55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611639.82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EDB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2218467.43</w:t>
            </w:r>
          </w:p>
        </w:tc>
      </w:tr>
      <w:tr w:rsidR="004C0A3E" w:rsidRPr="004C0A3E" w14:paraId="745BCF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5FE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A2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41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2218459.69</w:t>
            </w:r>
          </w:p>
        </w:tc>
      </w:tr>
      <w:tr w:rsidR="004C0A3E" w:rsidRPr="004C0A3E" w14:paraId="25A745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36C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FDB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04F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2218451.06</w:t>
            </w:r>
          </w:p>
        </w:tc>
      </w:tr>
      <w:tr w:rsidR="004C0A3E" w:rsidRPr="004C0A3E" w14:paraId="51EECC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56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EBC1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611653.07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A29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2218448.74</w:t>
            </w:r>
          </w:p>
        </w:tc>
      </w:tr>
      <w:tr w:rsidR="004C0A3E" w:rsidRPr="004C0A3E" w14:paraId="006BCB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399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C8A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A4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2218447.79</w:t>
            </w:r>
          </w:p>
        </w:tc>
      </w:tr>
      <w:tr w:rsidR="004C0A3E" w:rsidRPr="004C0A3E" w14:paraId="0D270B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D1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D6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611712.59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1D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2218450.71</w:t>
            </w:r>
          </w:p>
        </w:tc>
      </w:tr>
      <w:tr w:rsidR="004C0A3E" w:rsidRPr="004C0A3E" w14:paraId="1A7489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65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6A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4699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2218457.91</w:t>
            </w:r>
          </w:p>
        </w:tc>
      </w:tr>
      <w:tr w:rsidR="004C0A3E" w:rsidRPr="004C0A3E" w14:paraId="0B1BB2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CF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BAE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611768.68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E70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2218473.74</w:t>
            </w:r>
          </w:p>
        </w:tc>
      </w:tr>
      <w:tr w:rsidR="004C0A3E" w:rsidRPr="004C0A3E" w14:paraId="72207D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924B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13F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611795.74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72E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2218494.01</w:t>
            </w:r>
          </w:p>
        </w:tc>
      </w:tr>
      <w:tr w:rsidR="004C0A3E" w:rsidRPr="004C0A3E" w14:paraId="387DEBA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0771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63D1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3A0D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35E53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69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770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16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2218483.30</w:t>
            </w:r>
          </w:p>
        </w:tc>
      </w:tr>
      <w:tr w:rsidR="004C0A3E" w:rsidRPr="004C0A3E" w14:paraId="5998AF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8C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F57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AC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2218500.58</w:t>
            </w:r>
          </w:p>
        </w:tc>
      </w:tr>
      <w:tr w:rsidR="004C0A3E" w:rsidRPr="004C0A3E" w14:paraId="2A7D1C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9009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0A0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02D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2218509.60</w:t>
            </w:r>
          </w:p>
        </w:tc>
      </w:tr>
      <w:tr w:rsidR="004C0A3E" w:rsidRPr="004C0A3E" w14:paraId="78301F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B1CB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05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F39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2218516.48</w:t>
            </w:r>
          </w:p>
        </w:tc>
      </w:tr>
      <w:tr w:rsidR="004C0A3E" w:rsidRPr="004C0A3E" w14:paraId="224341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F0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EF1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C8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2218525.41</w:t>
            </w:r>
          </w:p>
        </w:tc>
      </w:tr>
      <w:tr w:rsidR="004C0A3E" w:rsidRPr="004C0A3E" w14:paraId="69C9E8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0D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843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612159.37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5E5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2218533.67</w:t>
            </w:r>
          </w:p>
        </w:tc>
      </w:tr>
      <w:tr w:rsidR="004C0A3E" w:rsidRPr="004C0A3E" w14:paraId="78E1AD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F50C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B0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612164.17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3BE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2218542.11</w:t>
            </w:r>
          </w:p>
        </w:tc>
      </w:tr>
      <w:tr w:rsidR="004C0A3E" w:rsidRPr="004C0A3E" w14:paraId="13845B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60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AA5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E8F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2218550.70</w:t>
            </w:r>
          </w:p>
        </w:tc>
      </w:tr>
      <w:tr w:rsidR="004C0A3E" w:rsidRPr="004C0A3E" w14:paraId="338E66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EA3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50E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D01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2218555.17</w:t>
            </w:r>
          </w:p>
        </w:tc>
      </w:tr>
      <w:tr w:rsidR="004C0A3E" w:rsidRPr="004C0A3E" w14:paraId="5D097E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5A2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D8A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24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2218559.36</w:t>
            </w:r>
          </w:p>
        </w:tc>
      </w:tr>
      <w:tr w:rsidR="004C0A3E" w:rsidRPr="004C0A3E" w14:paraId="036DF1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346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0DC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612122.64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7FD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2218539.42</w:t>
            </w:r>
          </w:p>
        </w:tc>
      </w:tr>
      <w:tr w:rsidR="004C0A3E" w:rsidRPr="004C0A3E" w14:paraId="2D04DC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21F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0F8F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612119.91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F0A5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2218541.31</w:t>
            </w:r>
          </w:p>
        </w:tc>
      </w:tr>
      <w:tr w:rsidR="004C0A3E" w:rsidRPr="004C0A3E" w14:paraId="164DEF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5E3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7C37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612090.42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D4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2218518.13</w:t>
            </w:r>
          </w:p>
        </w:tc>
      </w:tr>
      <w:tr w:rsidR="004C0A3E" w:rsidRPr="004C0A3E" w14:paraId="220F61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CA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10A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A6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2218473.98</w:t>
            </w:r>
          </w:p>
        </w:tc>
      </w:tr>
      <w:tr w:rsidR="004C0A3E" w:rsidRPr="004C0A3E" w14:paraId="73EEB1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188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C49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53F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2218451.66</w:t>
            </w:r>
          </w:p>
        </w:tc>
      </w:tr>
      <w:tr w:rsidR="004C0A3E" w:rsidRPr="004C0A3E" w14:paraId="5780CF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16E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E6F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612007.10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87D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2218444.01</w:t>
            </w:r>
          </w:p>
        </w:tc>
      </w:tr>
      <w:tr w:rsidR="004C0A3E" w:rsidRPr="004C0A3E" w14:paraId="14CF52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2B3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A8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612023.10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5A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2218417.68</w:t>
            </w:r>
          </w:p>
        </w:tc>
      </w:tr>
      <w:tr w:rsidR="004C0A3E" w:rsidRPr="004C0A3E" w14:paraId="5FD6E2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F2A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BDC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612031.40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90C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2218408.58</w:t>
            </w:r>
          </w:p>
        </w:tc>
      </w:tr>
      <w:tr w:rsidR="004C0A3E" w:rsidRPr="004C0A3E" w14:paraId="6AFB40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5F2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19A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1A9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2218483.30</w:t>
            </w:r>
          </w:p>
        </w:tc>
      </w:tr>
      <w:tr w:rsidR="004C0A3E" w:rsidRPr="004C0A3E" w14:paraId="252B3D2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2E56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81BA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9B11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74665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70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3CD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DB90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2218482.89</w:t>
            </w:r>
          </w:p>
        </w:tc>
      </w:tr>
      <w:tr w:rsidR="004C0A3E" w:rsidRPr="004C0A3E" w14:paraId="7F002B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CA6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05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611943.37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9A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2218539.06</w:t>
            </w:r>
          </w:p>
        </w:tc>
      </w:tr>
      <w:tr w:rsidR="004C0A3E" w:rsidRPr="004C0A3E" w14:paraId="29ED98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D4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F2DF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611982.86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7CB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2218564.28</w:t>
            </w:r>
          </w:p>
        </w:tc>
      </w:tr>
      <w:tr w:rsidR="004C0A3E" w:rsidRPr="004C0A3E" w14:paraId="4297EF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2FF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F40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329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2218564.91</w:t>
            </w:r>
          </w:p>
        </w:tc>
      </w:tr>
      <w:tr w:rsidR="004C0A3E" w:rsidRPr="004C0A3E" w14:paraId="74E0CC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31A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E38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AA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2218540.13</w:t>
            </w:r>
          </w:p>
        </w:tc>
      </w:tr>
      <w:tr w:rsidR="004C0A3E" w:rsidRPr="004C0A3E" w14:paraId="120AB9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C9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46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39F8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2218533.49</w:t>
            </w:r>
          </w:p>
        </w:tc>
      </w:tr>
      <w:tr w:rsidR="004C0A3E" w:rsidRPr="004C0A3E" w14:paraId="7A364F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796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6B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2BC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2218527.71</w:t>
            </w:r>
          </w:p>
        </w:tc>
      </w:tr>
      <w:tr w:rsidR="004C0A3E" w:rsidRPr="004C0A3E" w14:paraId="63C6F4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02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628F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611830.37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809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2218523.07</w:t>
            </w:r>
          </w:p>
        </w:tc>
      </w:tr>
      <w:tr w:rsidR="004C0A3E" w:rsidRPr="004C0A3E" w14:paraId="1A08B4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92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75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611828.05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27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2218519.34</w:t>
            </w:r>
          </w:p>
        </w:tc>
      </w:tr>
      <w:tr w:rsidR="004C0A3E" w:rsidRPr="004C0A3E" w14:paraId="3F0AC2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021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8F1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611822.56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878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2218514.89</w:t>
            </w:r>
          </w:p>
        </w:tc>
      </w:tr>
      <w:tr w:rsidR="004C0A3E" w:rsidRPr="004C0A3E" w14:paraId="721154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42B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2AB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24D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2218509.78</w:t>
            </w:r>
          </w:p>
        </w:tc>
      </w:tr>
      <w:tr w:rsidR="004C0A3E" w:rsidRPr="004C0A3E" w14:paraId="0B5692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3D4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358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99F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2218501.90</w:t>
            </w:r>
          </w:p>
        </w:tc>
      </w:tr>
      <w:tr w:rsidR="004C0A3E" w:rsidRPr="004C0A3E" w14:paraId="5750F7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42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ECF1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611805.63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84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2218495.07</w:t>
            </w:r>
          </w:p>
        </w:tc>
      </w:tr>
      <w:tr w:rsidR="004C0A3E" w:rsidRPr="004C0A3E" w14:paraId="646DE8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26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F7F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7CE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2218487.33</w:t>
            </w:r>
          </w:p>
        </w:tc>
      </w:tr>
      <w:tr w:rsidR="004C0A3E" w:rsidRPr="004C0A3E" w14:paraId="519F3C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81E5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96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611796.03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DCD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2218481.85</w:t>
            </w:r>
          </w:p>
        </w:tc>
      </w:tr>
      <w:tr w:rsidR="004C0A3E" w:rsidRPr="004C0A3E" w14:paraId="18BA01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304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91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611787.91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164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2218475.64</w:t>
            </w:r>
          </w:p>
        </w:tc>
      </w:tr>
      <w:tr w:rsidR="004C0A3E" w:rsidRPr="004C0A3E" w14:paraId="425326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54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4A8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611778.50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F3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2218467.44</w:t>
            </w:r>
          </w:p>
        </w:tc>
      </w:tr>
      <w:tr w:rsidR="004C0A3E" w:rsidRPr="004C0A3E" w14:paraId="4E2C76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FA6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014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611765.52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678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2218458.53</w:t>
            </w:r>
          </w:p>
        </w:tc>
      </w:tr>
      <w:tr w:rsidR="004C0A3E" w:rsidRPr="004C0A3E" w14:paraId="23F8F0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13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AA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CF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2218454.44</w:t>
            </w:r>
          </w:p>
        </w:tc>
      </w:tr>
      <w:tr w:rsidR="004C0A3E" w:rsidRPr="004C0A3E" w14:paraId="274FFF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5B5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13E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611737.52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773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2218446.62</w:t>
            </w:r>
          </w:p>
        </w:tc>
      </w:tr>
      <w:tr w:rsidR="004C0A3E" w:rsidRPr="004C0A3E" w14:paraId="5C06D4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DB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8D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611717.36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C55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2218440.65</w:t>
            </w:r>
          </w:p>
        </w:tc>
      </w:tr>
      <w:tr w:rsidR="004C0A3E" w:rsidRPr="004C0A3E" w14:paraId="36C55F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756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12E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611701.51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343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2218438.05</w:t>
            </w:r>
          </w:p>
        </w:tc>
      </w:tr>
      <w:tr w:rsidR="004C0A3E" w:rsidRPr="004C0A3E" w14:paraId="02492F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C1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8E5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611686.70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A98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2218437.31</w:t>
            </w:r>
          </w:p>
        </w:tc>
      </w:tr>
      <w:tr w:rsidR="004C0A3E" w:rsidRPr="004C0A3E" w14:paraId="269E39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DB7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E4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611674.14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FF9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2218437.13</w:t>
            </w:r>
          </w:p>
        </w:tc>
      </w:tr>
      <w:tr w:rsidR="004C0A3E" w:rsidRPr="004C0A3E" w14:paraId="767163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DE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30D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6F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2218435.68</w:t>
            </w:r>
          </w:p>
        </w:tc>
      </w:tr>
      <w:tr w:rsidR="004C0A3E" w:rsidRPr="004C0A3E" w14:paraId="7CE684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21D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52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1B7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2218433.62</w:t>
            </w:r>
          </w:p>
        </w:tc>
      </w:tr>
      <w:tr w:rsidR="004C0A3E" w:rsidRPr="004C0A3E" w14:paraId="5F6063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89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E6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04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2218432.21</w:t>
            </w:r>
          </w:p>
        </w:tc>
      </w:tr>
      <w:tr w:rsidR="004C0A3E" w:rsidRPr="004C0A3E" w14:paraId="77C365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92F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38DA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17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2218431.73</w:t>
            </w:r>
          </w:p>
        </w:tc>
      </w:tr>
      <w:tr w:rsidR="004C0A3E" w:rsidRPr="004C0A3E" w14:paraId="02EC96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0EB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3CD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611643.11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79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2218432.73</w:t>
            </w:r>
          </w:p>
        </w:tc>
      </w:tr>
      <w:tr w:rsidR="004C0A3E" w:rsidRPr="004C0A3E" w14:paraId="2B8C1F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4B07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700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6F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2218437.69</w:t>
            </w:r>
          </w:p>
        </w:tc>
      </w:tr>
      <w:tr w:rsidR="004C0A3E" w:rsidRPr="004C0A3E" w14:paraId="2A9A6B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A2D1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D39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611631.00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4A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2218447.38</w:t>
            </w:r>
          </w:p>
        </w:tc>
      </w:tr>
      <w:tr w:rsidR="004C0A3E" w:rsidRPr="004C0A3E" w14:paraId="39731A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B2F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027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5B7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2218459.73</w:t>
            </w:r>
          </w:p>
        </w:tc>
      </w:tr>
      <w:tr w:rsidR="004C0A3E" w:rsidRPr="004C0A3E" w14:paraId="0A489B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BA5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0D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C4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2218466.59</w:t>
            </w:r>
          </w:p>
        </w:tc>
      </w:tr>
      <w:tr w:rsidR="004C0A3E" w:rsidRPr="004C0A3E" w14:paraId="1687F0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40A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627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1AE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2218471.37</w:t>
            </w:r>
          </w:p>
        </w:tc>
      </w:tr>
      <w:tr w:rsidR="004C0A3E" w:rsidRPr="004C0A3E" w14:paraId="2A6CE1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39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B56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611627.70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70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2218474.72</w:t>
            </w:r>
          </w:p>
        </w:tc>
      </w:tr>
      <w:tr w:rsidR="004C0A3E" w:rsidRPr="004C0A3E" w14:paraId="35599E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A70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267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870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2218480.60</w:t>
            </w:r>
          </w:p>
        </w:tc>
      </w:tr>
      <w:tr w:rsidR="004C0A3E" w:rsidRPr="004C0A3E" w14:paraId="28EE8E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B1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1D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4681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2218486.59</w:t>
            </w:r>
          </w:p>
        </w:tc>
      </w:tr>
      <w:tr w:rsidR="004C0A3E" w:rsidRPr="004C0A3E" w14:paraId="78E964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E2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FA90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611634.45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81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2218493.86</w:t>
            </w:r>
          </w:p>
        </w:tc>
      </w:tr>
      <w:tr w:rsidR="004C0A3E" w:rsidRPr="004C0A3E" w14:paraId="65DD14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A0C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1A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00C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2218504.28</w:t>
            </w:r>
          </w:p>
        </w:tc>
      </w:tr>
      <w:tr w:rsidR="004C0A3E" w:rsidRPr="004C0A3E" w14:paraId="2FC690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53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F7B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62C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2218506.94</w:t>
            </w:r>
          </w:p>
        </w:tc>
      </w:tr>
      <w:tr w:rsidR="004C0A3E" w:rsidRPr="004C0A3E" w14:paraId="5401CD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91C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A7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611554.00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23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2218493.85</w:t>
            </w:r>
          </w:p>
        </w:tc>
      </w:tr>
      <w:tr w:rsidR="004C0A3E" w:rsidRPr="004C0A3E" w14:paraId="49A2C0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266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B0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611510.81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AD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2218489.83</w:t>
            </w:r>
          </w:p>
        </w:tc>
      </w:tr>
      <w:tr w:rsidR="004C0A3E" w:rsidRPr="004C0A3E" w14:paraId="1B7FAE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D1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E82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611497.78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3BB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2218482.13</w:t>
            </w:r>
          </w:p>
        </w:tc>
      </w:tr>
      <w:tr w:rsidR="004C0A3E" w:rsidRPr="004C0A3E" w14:paraId="1AC102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5EA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C2E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611509.77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18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2218453.76</w:t>
            </w:r>
          </w:p>
        </w:tc>
      </w:tr>
      <w:tr w:rsidR="004C0A3E" w:rsidRPr="004C0A3E" w14:paraId="1690EB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96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A7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A8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2218451.33</w:t>
            </w:r>
          </w:p>
        </w:tc>
      </w:tr>
      <w:tr w:rsidR="004C0A3E" w:rsidRPr="004C0A3E" w14:paraId="3504A0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A7B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2D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891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2218443.06</w:t>
            </w:r>
          </w:p>
        </w:tc>
      </w:tr>
      <w:tr w:rsidR="004C0A3E" w:rsidRPr="004C0A3E" w14:paraId="45E5B9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04E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ED0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611521.28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DAD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2218434.79</w:t>
            </w:r>
          </w:p>
        </w:tc>
      </w:tr>
      <w:tr w:rsidR="004C0A3E" w:rsidRPr="004C0A3E" w14:paraId="6A137F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F9B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19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611536.49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191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2218411.31</w:t>
            </w:r>
          </w:p>
        </w:tc>
      </w:tr>
      <w:tr w:rsidR="004C0A3E" w:rsidRPr="004C0A3E" w14:paraId="733B76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A80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76B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611561.46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C1E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2218369.48</w:t>
            </w:r>
          </w:p>
        </w:tc>
      </w:tr>
      <w:tr w:rsidR="004C0A3E" w:rsidRPr="004C0A3E" w14:paraId="2600E94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41E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B8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611572.54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F2F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2218322.85</w:t>
            </w:r>
          </w:p>
        </w:tc>
      </w:tr>
      <w:tr w:rsidR="004C0A3E" w:rsidRPr="004C0A3E" w14:paraId="3865D3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31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FB3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611577.92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6B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2218309.56</w:t>
            </w:r>
          </w:p>
        </w:tc>
      </w:tr>
      <w:tr w:rsidR="004C0A3E" w:rsidRPr="004C0A3E" w14:paraId="368D4F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7331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A7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B5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2218295.33</w:t>
            </w:r>
          </w:p>
        </w:tc>
      </w:tr>
      <w:tr w:rsidR="004C0A3E" w:rsidRPr="004C0A3E" w14:paraId="28F219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364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F0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611654.50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953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2218308.02</w:t>
            </w:r>
          </w:p>
        </w:tc>
      </w:tr>
      <w:tr w:rsidR="004C0A3E" w:rsidRPr="004C0A3E" w14:paraId="6A5FB3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82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632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611726.68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7D3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2218400.03</w:t>
            </w:r>
          </w:p>
        </w:tc>
      </w:tr>
      <w:tr w:rsidR="004C0A3E" w:rsidRPr="004C0A3E" w14:paraId="7891C4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90A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A47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611790.13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AAB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2218413.96</w:t>
            </w:r>
          </w:p>
        </w:tc>
      </w:tr>
      <w:tr w:rsidR="004C0A3E" w:rsidRPr="004C0A3E" w14:paraId="54F962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2C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B0C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611883.62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A1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2218482.89</w:t>
            </w:r>
          </w:p>
        </w:tc>
      </w:tr>
      <w:tr w:rsidR="004C0A3E" w:rsidRPr="004C0A3E" w14:paraId="0CA0C97E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383F2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(149)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B76B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66F3B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60739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E8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53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DA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2218423.66</w:t>
            </w:r>
          </w:p>
        </w:tc>
      </w:tr>
      <w:tr w:rsidR="004C0A3E" w:rsidRPr="004C0A3E" w14:paraId="5127A4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6DF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431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611950.78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37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2218425.11</w:t>
            </w:r>
          </w:p>
        </w:tc>
      </w:tr>
      <w:tr w:rsidR="004C0A3E" w:rsidRPr="004C0A3E" w14:paraId="0EF08E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46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247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611952.23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A07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2218426.17</w:t>
            </w:r>
          </w:p>
        </w:tc>
      </w:tr>
      <w:tr w:rsidR="004C0A3E" w:rsidRPr="004C0A3E" w14:paraId="5CE779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83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F1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E28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2218424.72</w:t>
            </w:r>
          </w:p>
        </w:tc>
      </w:tr>
      <w:tr w:rsidR="004C0A3E" w:rsidRPr="004C0A3E" w14:paraId="7E26D1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D8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4AF1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B3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2218435.12</w:t>
            </w:r>
          </w:p>
        </w:tc>
      </w:tr>
      <w:tr w:rsidR="004C0A3E" w:rsidRPr="004C0A3E" w14:paraId="699932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E7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81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612008.41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7647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2218461.66</w:t>
            </w:r>
          </w:p>
        </w:tc>
      </w:tr>
      <w:tr w:rsidR="004C0A3E" w:rsidRPr="004C0A3E" w14:paraId="15BDCF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42A6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83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612041.06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D5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2218488.62</w:t>
            </w:r>
          </w:p>
        </w:tc>
      </w:tr>
      <w:tr w:rsidR="004C0A3E" w:rsidRPr="004C0A3E" w14:paraId="71CFD1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F6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713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612075.71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B3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2218516.28</w:t>
            </w:r>
          </w:p>
        </w:tc>
      </w:tr>
      <w:tr w:rsidR="004C0A3E" w:rsidRPr="004C0A3E" w14:paraId="560957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51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5DB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612074.69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FFA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2218517.76</w:t>
            </w:r>
          </w:p>
        </w:tc>
      </w:tr>
      <w:tr w:rsidR="004C0A3E" w:rsidRPr="004C0A3E" w14:paraId="5282BC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19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727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CB2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2218518.79</w:t>
            </w:r>
          </w:p>
        </w:tc>
      </w:tr>
      <w:tr w:rsidR="004C0A3E" w:rsidRPr="004C0A3E" w14:paraId="629211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23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FB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612077.20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D2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2218517.31</w:t>
            </w:r>
          </w:p>
        </w:tc>
      </w:tr>
      <w:tr w:rsidR="004C0A3E" w:rsidRPr="004C0A3E" w14:paraId="2B35D2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C73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D8D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8F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2218534.75</w:t>
            </w:r>
          </w:p>
        </w:tc>
      </w:tr>
      <w:tr w:rsidR="004C0A3E" w:rsidRPr="004C0A3E" w14:paraId="0C6C73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58A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206C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612114.66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C6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2218544.96</w:t>
            </w:r>
          </w:p>
        </w:tc>
      </w:tr>
      <w:tr w:rsidR="004C0A3E" w:rsidRPr="004C0A3E" w14:paraId="5A0F0E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D5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048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612057.29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6C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2218584.95</w:t>
            </w:r>
          </w:p>
        </w:tc>
      </w:tr>
      <w:tr w:rsidR="004C0A3E" w:rsidRPr="004C0A3E" w14:paraId="5B08D7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ED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49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612029.89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202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2218556.51</w:t>
            </w:r>
          </w:p>
        </w:tc>
      </w:tr>
      <w:tr w:rsidR="004C0A3E" w:rsidRPr="004C0A3E" w14:paraId="4E03CA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3FF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D8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611961.16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2E3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2218513.62</w:t>
            </w:r>
          </w:p>
        </w:tc>
      </w:tr>
      <w:tr w:rsidR="004C0A3E" w:rsidRPr="004C0A3E" w14:paraId="2AF9FE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8C36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459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8D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2218459.10</w:t>
            </w:r>
          </w:p>
        </w:tc>
      </w:tr>
      <w:tr w:rsidR="004C0A3E" w:rsidRPr="004C0A3E" w14:paraId="1B4C6D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21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39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611803.03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059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2218385.06</w:t>
            </w:r>
          </w:p>
        </w:tc>
      </w:tr>
      <w:tr w:rsidR="004C0A3E" w:rsidRPr="004C0A3E" w14:paraId="085335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DED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CFC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5F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2218372.14</w:t>
            </w:r>
          </w:p>
        </w:tc>
      </w:tr>
      <w:tr w:rsidR="004C0A3E" w:rsidRPr="004C0A3E" w14:paraId="08156D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0C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61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611674.53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765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2218283.32</w:t>
            </w:r>
          </w:p>
        </w:tc>
      </w:tr>
      <w:tr w:rsidR="004C0A3E" w:rsidRPr="004C0A3E" w14:paraId="48DA72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E6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CC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FE4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2218262.22</w:t>
            </w:r>
          </w:p>
        </w:tc>
      </w:tr>
      <w:tr w:rsidR="004C0A3E" w:rsidRPr="004C0A3E" w14:paraId="3541B2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98D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FC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611594.03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C51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2218273.09</w:t>
            </w:r>
          </w:p>
        </w:tc>
      </w:tr>
      <w:tr w:rsidR="004C0A3E" w:rsidRPr="004C0A3E" w14:paraId="6A6B73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87C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A7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611599.99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F52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2218259.85</w:t>
            </w:r>
          </w:p>
        </w:tc>
      </w:tr>
      <w:tr w:rsidR="004C0A3E" w:rsidRPr="004C0A3E" w14:paraId="68D8A6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8F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C9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611612.39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29E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2218243.48</w:t>
            </w:r>
          </w:p>
        </w:tc>
      </w:tr>
      <w:tr w:rsidR="004C0A3E" w:rsidRPr="004C0A3E" w14:paraId="5ACA58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516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23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611626.28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03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2218205.95</w:t>
            </w:r>
          </w:p>
        </w:tc>
      </w:tr>
      <w:tr w:rsidR="004C0A3E" w:rsidRPr="004C0A3E" w14:paraId="674645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58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0C2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611633.39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174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2218186.10</w:t>
            </w:r>
          </w:p>
        </w:tc>
      </w:tr>
      <w:tr w:rsidR="004C0A3E" w:rsidRPr="004C0A3E" w14:paraId="175775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D595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B38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611637.52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409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2218186.27</w:t>
            </w:r>
          </w:p>
        </w:tc>
      </w:tr>
      <w:tr w:rsidR="004C0A3E" w:rsidRPr="004C0A3E" w14:paraId="410083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39C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B72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611647.36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D35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2218196.19</w:t>
            </w:r>
          </w:p>
        </w:tc>
      </w:tr>
      <w:tr w:rsidR="004C0A3E" w:rsidRPr="004C0A3E" w14:paraId="1632524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0E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86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611664.23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A15B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2218210.41</w:t>
            </w:r>
          </w:p>
        </w:tc>
      </w:tr>
      <w:tr w:rsidR="004C0A3E" w:rsidRPr="004C0A3E" w14:paraId="381043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ABA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33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611682.33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38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2218226.12</w:t>
            </w:r>
          </w:p>
        </w:tc>
      </w:tr>
      <w:tr w:rsidR="004C0A3E" w:rsidRPr="004C0A3E" w14:paraId="662B1D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BD4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61D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611695.06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94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2218235.68</w:t>
            </w:r>
          </w:p>
        </w:tc>
      </w:tr>
      <w:tr w:rsidR="004C0A3E" w:rsidRPr="004C0A3E" w14:paraId="0D5B33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73B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657B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611696.43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2C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2218236.85</w:t>
            </w:r>
          </w:p>
        </w:tc>
      </w:tr>
      <w:tr w:rsidR="004C0A3E" w:rsidRPr="004C0A3E" w14:paraId="507D72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DBE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0FB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611731.28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6F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2218262.83</w:t>
            </w:r>
          </w:p>
        </w:tc>
      </w:tr>
      <w:tr w:rsidR="004C0A3E" w:rsidRPr="004C0A3E" w14:paraId="17AD90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192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68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751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2218273.01</w:t>
            </w:r>
          </w:p>
        </w:tc>
      </w:tr>
      <w:tr w:rsidR="004C0A3E" w:rsidRPr="004C0A3E" w14:paraId="7B6764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EC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D57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01F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2218274.47</w:t>
            </w:r>
          </w:p>
        </w:tc>
      </w:tr>
      <w:tr w:rsidR="004C0A3E" w:rsidRPr="004C0A3E" w14:paraId="4FA90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7BD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6A1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611749.46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C48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2218275.51</w:t>
            </w:r>
          </w:p>
        </w:tc>
      </w:tr>
      <w:tr w:rsidR="004C0A3E" w:rsidRPr="004C0A3E" w14:paraId="15AFF3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0381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7F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611750.51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049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2218274.05</w:t>
            </w:r>
          </w:p>
        </w:tc>
      </w:tr>
      <w:tr w:rsidR="004C0A3E" w:rsidRPr="004C0A3E" w14:paraId="4C0561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65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CAD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611775.18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D20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2218293.42</w:t>
            </w:r>
          </w:p>
        </w:tc>
      </w:tr>
      <w:tr w:rsidR="004C0A3E" w:rsidRPr="004C0A3E" w14:paraId="68BB8F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9C3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560C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611801.80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7A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2218311.19</w:t>
            </w:r>
          </w:p>
        </w:tc>
      </w:tr>
      <w:tr w:rsidR="004C0A3E" w:rsidRPr="004C0A3E" w14:paraId="62EF21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7D7F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BE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2F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2218318.90</w:t>
            </w:r>
          </w:p>
        </w:tc>
      </w:tr>
      <w:tr w:rsidR="004C0A3E" w:rsidRPr="004C0A3E" w14:paraId="0824D7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7D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9F09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3D3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2218320.31</w:t>
            </w:r>
          </w:p>
        </w:tc>
      </w:tr>
      <w:tr w:rsidR="004C0A3E" w:rsidRPr="004C0A3E" w14:paraId="5E9E34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DC5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97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611811.53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8E3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2218321.43</w:t>
            </w:r>
          </w:p>
        </w:tc>
      </w:tr>
      <w:tr w:rsidR="004C0A3E" w:rsidRPr="004C0A3E" w14:paraId="13E185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A0C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D1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611812.65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EFCE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2218320.02</w:t>
            </w:r>
          </w:p>
        </w:tc>
      </w:tr>
      <w:tr w:rsidR="004C0A3E" w:rsidRPr="004C0A3E" w14:paraId="14E099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E5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AFC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4EB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2218335.17</w:t>
            </w:r>
          </w:p>
        </w:tc>
      </w:tr>
      <w:tr w:rsidR="004C0A3E" w:rsidRPr="004C0A3E" w14:paraId="4E14D3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02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78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CED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2218348.15</w:t>
            </w:r>
          </w:p>
        </w:tc>
      </w:tr>
      <w:tr w:rsidR="004C0A3E" w:rsidRPr="004C0A3E" w14:paraId="4623F3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51D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3FB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611854.79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D9F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2218351.31</w:t>
            </w:r>
          </w:p>
        </w:tc>
      </w:tr>
      <w:tr w:rsidR="004C0A3E" w:rsidRPr="004C0A3E" w14:paraId="3904A6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820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3F68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611853.74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5D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2218352.77</w:t>
            </w:r>
          </w:p>
        </w:tc>
      </w:tr>
      <w:tr w:rsidR="004C0A3E" w:rsidRPr="004C0A3E" w14:paraId="5CDA42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62B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8B4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611855.20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E03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2218353.82</w:t>
            </w:r>
          </w:p>
        </w:tc>
      </w:tr>
      <w:tr w:rsidR="004C0A3E" w:rsidRPr="004C0A3E" w14:paraId="240EBC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572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60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611856.25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59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2218352.36</w:t>
            </w:r>
          </w:p>
        </w:tc>
      </w:tr>
      <w:tr w:rsidR="004C0A3E" w:rsidRPr="004C0A3E" w14:paraId="216414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40D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5C5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611873.56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98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2218366.75</w:t>
            </w:r>
          </w:p>
        </w:tc>
      </w:tr>
      <w:tr w:rsidR="004C0A3E" w:rsidRPr="004C0A3E" w14:paraId="75A13C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D9B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04E8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611894.07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AE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2218380.97</w:t>
            </w:r>
          </w:p>
        </w:tc>
      </w:tr>
      <w:tr w:rsidR="004C0A3E" w:rsidRPr="004C0A3E" w14:paraId="3CD4CA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8C93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599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372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2218386.27</w:t>
            </w:r>
          </w:p>
        </w:tc>
      </w:tr>
      <w:tr w:rsidR="004C0A3E" w:rsidRPr="004C0A3E" w14:paraId="0EFF0D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B3B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98FD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BD8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2218387.66</w:t>
            </w:r>
          </w:p>
        </w:tc>
      </w:tr>
      <w:tr w:rsidR="004C0A3E" w:rsidRPr="004C0A3E" w14:paraId="6A4F46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BB0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C6F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D3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2218388.79</w:t>
            </w:r>
          </w:p>
        </w:tc>
      </w:tr>
      <w:tr w:rsidR="004C0A3E" w:rsidRPr="004C0A3E" w14:paraId="5E39E7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67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26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1CA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2218387.39</w:t>
            </w:r>
          </w:p>
        </w:tc>
      </w:tr>
      <w:tr w:rsidR="004C0A3E" w:rsidRPr="004C0A3E" w14:paraId="6948C7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676E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584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611916.06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6C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2218398.50</w:t>
            </w:r>
          </w:p>
        </w:tc>
      </w:tr>
      <w:tr w:rsidR="004C0A3E" w:rsidRPr="004C0A3E" w14:paraId="0FE648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C2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1FEF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611951.84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36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2218423.66</w:t>
            </w:r>
          </w:p>
        </w:tc>
      </w:tr>
      <w:tr w:rsidR="004C0A3E" w:rsidRPr="004C0A3E" w14:paraId="54975A7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FE31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841C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F2C6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9BF7D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642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0B6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FC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2218486.48</w:t>
            </w:r>
          </w:p>
        </w:tc>
      </w:tr>
      <w:tr w:rsidR="004C0A3E" w:rsidRPr="004C0A3E" w14:paraId="4AD9AC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B8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1E9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936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2218487.92</w:t>
            </w:r>
          </w:p>
        </w:tc>
      </w:tr>
      <w:tr w:rsidR="004C0A3E" w:rsidRPr="004C0A3E" w14:paraId="6C1E3D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FE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72C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38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2218486.83</w:t>
            </w:r>
          </w:p>
        </w:tc>
      </w:tr>
      <w:tr w:rsidR="004C0A3E" w:rsidRPr="004C0A3E" w14:paraId="6C8C93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0AC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895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CA0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2218485.39</w:t>
            </w:r>
          </w:p>
        </w:tc>
      </w:tr>
      <w:tr w:rsidR="004C0A3E" w:rsidRPr="004C0A3E" w14:paraId="502CE3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1A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034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B2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2218486.48</w:t>
            </w:r>
          </w:p>
        </w:tc>
      </w:tr>
      <w:tr w:rsidR="004C0A3E" w:rsidRPr="004C0A3E" w14:paraId="004BC2A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FF6D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E678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55BD4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D05CC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699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58C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44B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2218197.19</w:t>
            </w:r>
          </w:p>
        </w:tc>
      </w:tr>
      <w:tr w:rsidR="004C0A3E" w:rsidRPr="004C0A3E" w14:paraId="4D7F82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861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C99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8F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2218198.66</w:t>
            </w:r>
          </w:p>
        </w:tc>
      </w:tr>
      <w:tr w:rsidR="004C0A3E" w:rsidRPr="004C0A3E" w14:paraId="4FC665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85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945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6D7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2218197.62</w:t>
            </w:r>
          </w:p>
        </w:tc>
      </w:tr>
      <w:tr w:rsidR="004C0A3E" w:rsidRPr="004C0A3E" w14:paraId="52E700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0C0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5DB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7FF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2218196.15</w:t>
            </w:r>
          </w:p>
        </w:tc>
      </w:tr>
      <w:tr w:rsidR="004C0A3E" w:rsidRPr="004C0A3E" w14:paraId="3C068C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D8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B3A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611646.05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C9B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2218197.19</w:t>
            </w:r>
          </w:p>
        </w:tc>
      </w:tr>
      <w:tr w:rsidR="004C0A3E" w:rsidRPr="004C0A3E" w14:paraId="098ABBA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75DA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FEF5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C934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0E5E5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D9E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CF3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E2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2218458.65</w:t>
            </w:r>
          </w:p>
        </w:tc>
      </w:tr>
      <w:tr w:rsidR="004C0A3E" w:rsidRPr="004C0A3E" w14:paraId="181252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A1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A81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A51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2218460.06</w:t>
            </w:r>
          </w:p>
        </w:tc>
      </w:tr>
      <w:tr w:rsidR="004C0A3E" w:rsidRPr="004C0A3E" w14:paraId="0652A3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2A7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5A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611995.18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48F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2218458.94</w:t>
            </w:r>
          </w:p>
        </w:tc>
      </w:tr>
      <w:tr w:rsidR="004C0A3E" w:rsidRPr="004C0A3E" w14:paraId="278AF9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4F86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6B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A016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2218457.53</w:t>
            </w:r>
          </w:p>
        </w:tc>
      </w:tr>
      <w:tr w:rsidR="004C0A3E" w:rsidRPr="004C0A3E" w14:paraId="7847F4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25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8A2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611997.71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FE3B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2218458.65</w:t>
            </w:r>
          </w:p>
        </w:tc>
      </w:tr>
      <w:tr w:rsidR="004C0A3E" w:rsidRPr="004C0A3E" w14:paraId="163E1A2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5FB3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42CB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3AB4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BDEAF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7F45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0F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D6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2218578.78</w:t>
            </w:r>
          </w:p>
        </w:tc>
      </w:tr>
      <w:tr w:rsidR="004C0A3E" w:rsidRPr="004C0A3E" w14:paraId="16FE32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0E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4E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DB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2218595.38</w:t>
            </w:r>
          </w:p>
        </w:tc>
      </w:tr>
      <w:tr w:rsidR="004C0A3E" w:rsidRPr="004C0A3E" w14:paraId="3FBEAC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76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85C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612325.49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BD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2218625.29</w:t>
            </w:r>
          </w:p>
        </w:tc>
      </w:tr>
      <w:tr w:rsidR="004C0A3E" w:rsidRPr="004C0A3E" w14:paraId="645EB2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101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D0D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6F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2218561.52</w:t>
            </w:r>
          </w:p>
        </w:tc>
      </w:tr>
      <w:tr w:rsidR="004C0A3E" w:rsidRPr="004C0A3E" w14:paraId="2B598A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AC4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B1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612175.29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7A9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2218556.00</w:t>
            </w:r>
          </w:p>
        </w:tc>
      </w:tr>
      <w:tr w:rsidR="004C0A3E" w:rsidRPr="004C0A3E" w14:paraId="58C7E7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504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3AC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612163.26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88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2218526.89</w:t>
            </w:r>
          </w:p>
        </w:tc>
      </w:tr>
      <w:tr w:rsidR="004C0A3E" w:rsidRPr="004C0A3E" w14:paraId="38EECD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C7F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778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772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2218519.54</w:t>
            </w:r>
          </w:p>
        </w:tc>
      </w:tr>
      <w:tr w:rsidR="004C0A3E" w:rsidRPr="004C0A3E" w14:paraId="62281C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BF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1AE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612166.03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2CB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2218512.69</w:t>
            </w:r>
          </w:p>
        </w:tc>
      </w:tr>
      <w:tr w:rsidR="004C0A3E" w:rsidRPr="004C0A3E" w14:paraId="467F9B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81C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F3E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612179.02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232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2218524.77</w:t>
            </w:r>
          </w:p>
        </w:tc>
      </w:tr>
      <w:tr w:rsidR="004C0A3E" w:rsidRPr="004C0A3E" w14:paraId="710177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8E8B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AC3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612219.04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D7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2218551.23</w:t>
            </w:r>
          </w:p>
        </w:tc>
      </w:tr>
      <w:tr w:rsidR="004C0A3E" w:rsidRPr="004C0A3E" w14:paraId="5C5B39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D98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B86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612255.64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B5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2218572.86</w:t>
            </w:r>
          </w:p>
        </w:tc>
      </w:tr>
      <w:tr w:rsidR="004C0A3E" w:rsidRPr="004C0A3E" w14:paraId="469A73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1E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019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612262.85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D67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2218578.78</w:t>
            </w:r>
          </w:p>
        </w:tc>
      </w:tr>
      <w:tr w:rsidR="004C0A3E" w:rsidRPr="004C0A3E" w14:paraId="2B7CAB9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4830D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87811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F9A3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24426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F97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D5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F3E2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2218584.13</w:t>
            </w:r>
          </w:p>
        </w:tc>
      </w:tr>
      <w:tr w:rsidR="004C0A3E" w:rsidRPr="004C0A3E" w14:paraId="456EFE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46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B95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612031.39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476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2218602.99</w:t>
            </w:r>
          </w:p>
        </w:tc>
      </w:tr>
      <w:tr w:rsidR="004C0A3E" w:rsidRPr="004C0A3E" w14:paraId="07E943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189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60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611989.94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35E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2218631.88</w:t>
            </w:r>
          </w:p>
        </w:tc>
      </w:tr>
      <w:tr w:rsidR="004C0A3E" w:rsidRPr="004C0A3E" w14:paraId="7318D7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435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1C2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0C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2218583.96</w:t>
            </w:r>
          </w:p>
        </w:tc>
      </w:tr>
      <w:tr w:rsidR="004C0A3E" w:rsidRPr="004C0A3E" w14:paraId="5B685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D11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67F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612013.18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400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2218584.13</w:t>
            </w:r>
          </w:p>
        </w:tc>
      </w:tr>
      <w:tr w:rsidR="004C0A3E" w:rsidRPr="004C0A3E" w14:paraId="7C519AB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62F4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FDE0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49CD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E7157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9BB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5F1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5C2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2218364.00</w:t>
            </w:r>
          </w:p>
        </w:tc>
      </w:tr>
      <w:tr w:rsidR="004C0A3E" w:rsidRPr="004C0A3E" w14:paraId="3597D4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3B0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74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16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2218401.94</w:t>
            </w:r>
          </w:p>
        </w:tc>
      </w:tr>
      <w:tr w:rsidR="004C0A3E" w:rsidRPr="004C0A3E" w14:paraId="2E6E6A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D33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7C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605067.29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512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2218439.87</w:t>
            </w:r>
          </w:p>
        </w:tc>
      </w:tr>
      <w:tr w:rsidR="004C0A3E" w:rsidRPr="004C0A3E" w14:paraId="6DE77F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E66C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F02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605090.11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B8A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2218433.77</w:t>
            </w:r>
          </w:p>
        </w:tc>
      </w:tr>
      <w:tr w:rsidR="004C0A3E" w:rsidRPr="004C0A3E" w14:paraId="0D632B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905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7A1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605103.85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D4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2218429.51</w:t>
            </w:r>
          </w:p>
        </w:tc>
      </w:tr>
      <w:tr w:rsidR="004C0A3E" w:rsidRPr="004C0A3E" w14:paraId="5E8031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84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E4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605113.72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6C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2218462.24</w:t>
            </w:r>
          </w:p>
        </w:tc>
      </w:tr>
      <w:tr w:rsidR="004C0A3E" w:rsidRPr="004C0A3E" w14:paraId="45C790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91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0B3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605131.39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F9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2218485.94</w:t>
            </w:r>
          </w:p>
        </w:tc>
      </w:tr>
      <w:tr w:rsidR="004C0A3E" w:rsidRPr="004C0A3E" w14:paraId="70C577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1264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5F3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605142.80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639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2218525.59</w:t>
            </w:r>
          </w:p>
        </w:tc>
      </w:tr>
      <w:tr w:rsidR="004C0A3E" w:rsidRPr="004C0A3E" w14:paraId="736E93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E8A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16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605150.93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A7B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2218573.43</w:t>
            </w:r>
          </w:p>
        </w:tc>
      </w:tr>
      <w:tr w:rsidR="004C0A3E" w:rsidRPr="004C0A3E" w14:paraId="244DCC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1C7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7E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605153.31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0E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2218611.13</w:t>
            </w:r>
          </w:p>
        </w:tc>
      </w:tr>
      <w:tr w:rsidR="004C0A3E" w:rsidRPr="004C0A3E" w14:paraId="4ABF5B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4A7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B2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605086.52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327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2218564.47</w:t>
            </w:r>
          </w:p>
        </w:tc>
      </w:tr>
      <w:tr w:rsidR="004C0A3E" w:rsidRPr="004C0A3E" w14:paraId="78C859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919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EE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605090.91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9E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2218542.69</w:t>
            </w:r>
          </w:p>
        </w:tc>
      </w:tr>
      <w:tr w:rsidR="004C0A3E" w:rsidRPr="004C0A3E" w14:paraId="764FE9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40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23D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605088.40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F7F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2218532.52</w:t>
            </w:r>
          </w:p>
        </w:tc>
      </w:tr>
      <w:tr w:rsidR="004C0A3E" w:rsidRPr="004C0A3E" w14:paraId="4A876F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28A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452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605076.57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34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2218535.42</w:t>
            </w:r>
          </w:p>
        </w:tc>
      </w:tr>
      <w:tr w:rsidR="004C0A3E" w:rsidRPr="004C0A3E" w14:paraId="71FB99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EE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24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605078.45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D17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2218543.43</w:t>
            </w:r>
          </w:p>
        </w:tc>
      </w:tr>
      <w:tr w:rsidR="004C0A3E" w:rsidRPr="004C0A3E" w14:paraId="10AA07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BD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C5A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605066.17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6A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2218558.63</w:t>
            </w:r>
          </w:p>
        </w:tc>
      </w:tr>
      <w:tr w:rsidR="004C0A3E" w:rsidRPr="004C0A3E" w14:paraId="027903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E28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87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605060.81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4C1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2218586.38</w:t>
            </w:r>
          </w:p>
        </w:tc>
      </w:tr>
      <w:tr w:rsidR="004C0A3E" w:rsidRPr="004C0A3E" w14:paraId="407525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1D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FCD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417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2218604.87</w:t>
            </w:r>
          </w:p>
        </w:tc>
      </w:tr>
      <w:tr w:rsidR="004C0A3E" w:rsidRPr="004C0A3E" w14:paraId="3B9937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039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0857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605055.72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FE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2218622.42</w:t>
            </w:r>
          </w:p>
        </w:tc>
      </w:tr>
      <w:tr w:rsidR="004C0A3E" w:rsidRPr="004C0A3E" w14:paraId="3D6F40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F6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00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605048.82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6E9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2218644.10</w:t>
            </w:r>
          </w:p>
        </w:tc>
      </w:tr>
      <w:tr w:rsidR="004C0A3E" w:rsidRPr="004C0A3E" w14:paraId="4EE3F2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93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D7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605042.74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43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2218657.45</w:t>
            </w:r>
          </w:p>
        </w:tc>
      </w:tr>
      <w:tr w:rsidR="004C0A3E" w:rsidRPr="004C0A3E" w14:paraId="4B3B2B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CF8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C38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605037.78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91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2218665.30</w:t>
            </w:r>
          </w:p>
        </w:tc>
      </w:tr>
      <w:tr w:rsidR="004C0A3E" w:rsidRPr="004C0A3E" w14:paraId="24D720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CB8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9B1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B2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2218575.71</w:t>
            </w:r>
          </w:p>
        </w:tc>
      </w:tr>
      <w:tr w:rsidR="004C0A3E" w:rsidRPr="004C0A3E" w14:paraId="4CE2ED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10C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4E2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604950.11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1F0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2218405.18</w:t>
            </w:r>
          </w:p>
        </w:tc>
      </w:tr>
      <w:tr w:rsidR="004C0A3E" w:rsidRPr="004C0A3E" w14:paraId="5510B7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50D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B6A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604939.57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8BE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2218390.90</w:t>
            </w:r>
          </w:p>
        </w:tc>
      </w:tr>
      <w:tr w:rsidR="004C0A3E" w:rsidRPr="004C0A3E" w14:paraId="059900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987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A83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604926.44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A010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2218451.04</w:t>
            </w:r>
          </w:p>
        </w:tc>
      </w:tr>
      <w:tr w:rsidR="004C0A3E" w:rsidRPr="004C0A3E" w14:paraId="413305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A3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325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604922.52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8CC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2218436.93</w:t>
            </w:r>
          </w:p>
        </w:tc>
      </w:tr>
      <w:tr w:rsidR="004C0A3E" w:rsidRPr="004C0A3E" w14:paraId="669D3E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777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FDF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604903.00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D0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2218419.51</w:t>
            </w:r>
          </w:p>
        </w:tc>
      </w:tr>
      <w:tr w:rsidR="004C0A3E" w:rsidRPr="004C0A3E" w14:paraId="038370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0DB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218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604889.72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0F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2218404.78</w:t>
            </w:r>
          </w:p>
        </w:tc>
      </w:tr>
      <w:tr w:rsidR="004C0A3E" w:rsidRPr="004C0A3E" w14:paraId="7AA58D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9F8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3480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604874.29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4D2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2218382.88</w:t>
            </w:r>
          </w:p>
        </w:tc>
      </w:tr>
      <w:tr w:rsidR="004C0A3E" w:rsidRPr="004C0A3E" w14:paraId="74C4F9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41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2B2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604822.13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E9E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2218400.88</w:t>
            </w:r>
          </w:p>
        </w:tc>
      </w:tr>
      <w:tr w:rsidR="004C0A3E" w:rsidRPr="004C0A3E" w14:paraId="4B23F4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E0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3A4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604814.94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C9B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2218347.52</w:t>
            </w:r>
          </w:p>
        </w:tc>
      </w:tr>
      <w:tr w:rsidR="004C0A3E" w:rsidRPr="004C0A3E" w14:paraId="007D77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69B6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A1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604906.77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8C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2218343.37</w:t>
            </w:r>
          </w:p>
        </w:tc>
      </w:tr>
      <w:tr w:rsidR="004C0A3E" w:rsidRPr="004C0A3E" w14:paraId="6CF06D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A22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B1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604888.52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067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2218315.56</w:t>
            </w:r>
          </w:p>
        </w:tc>
      </w:tr>
      <w:tr w:rsidR="004C0A3E" w:rsidRPr="004C0A3E" w14:paraId="6C0574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971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6D9B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604925.24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F4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2218339.07</w:t>
            </w:r>
          </w:p>
        </w:tc>
      </w:tr>
      <w:tr w:rsidR="004C0A3E" w:rsidRPr="004C0A3E" w14:paraId="78FE28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87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EB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604942.01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B39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2218357.22</w:t>
            </w:r>
          </w:p>
        </w:tc>
      </w:tr>
      <w:tr w:rsidR="004C0A3E" w:rsidRPr="004C0A3E" w14:paraId="16EEC2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2E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0AE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604946.94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E1B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2218369.88</w:t>
            </w:r>
          </w:p>
        </w:tc>
      </w:tr>
      <w:tr w:rsidR="004C0A3E" w:rsidRPr="004C0A3E" w14:paraId="43E1A3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5E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4B3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605045.82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32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2218364.00</w:t>
            </w:r>
          </w:p>
        </w:tc>
      </w:tr>
      <w:tr w:rsidR="004C0A3E" w:rsidRPr="004C0A3E" w14:paraId="3FF57C0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9AFD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C15F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2669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FD0AC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2F6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7F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601769.49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37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2218113.88</w:t>
            </w:r>
          </w:p>
        </w:tc>
      </w:tr>
      <w:tr w:rsidR="004C0A3E" w:rsidRPr="004C0A3E" w14:paraId="62193E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20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56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BD7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2218513.72</w:t>
            </w:r>
          </w:p>
        </w:tc>
      </w:tr>
      <w:tr w:rsidR="004C0A3E" w:rsidRPr="004C0A3E" w14:paraId="0A104D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751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4A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76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2218683.97</w:t>
            </w:r>
          </w:p>
        </w:tc>
      </w:tr>
      <w:tr w:rsidR="004C0A3E" w:rsidRPr="004C0A3E" w14:paraId="264ABD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6C5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ECF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2B6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2218683.70</w:t>
            </w:r>
          </w:p>
        </w:tc>
      </w:tr>
      <w:tr w:rsidR="004C0A3E" w:rsidRPr="004C0A3E" w14:paraId="478DE1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4C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0E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601845.04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CAD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2218683.70</w:t>
            </w:r>
          </w:p>
        </w:tc>
      </w:tr>
      <w:tr w:rsidR="004C0A3E" w:rsidRPr="004C0A3E" w14:paraId="7E4C42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97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00C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601807.69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82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2218668.23</w:t>
            </w:r>
          </w:p>
        </w:tc>
      </w:tr>
      <w:tr w:rsidR="004C0A3E" w:rsidRPr="004C0A3E" w14:paraId="2C056F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CE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33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601737.83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539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2218683.65</w:t>
            </w:r>
          </w:p>
        </w:tc>
      </w:tr>
      <w:tr w:rsidR="004C0A3E" w:rsidRPr="004C0A3E" w14:paraId="1B87AA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B87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22E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601737.39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BC4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2218683.76</w:t>
            </w:r>
          </w:p>
        </w:tc>
      </w:tr>
      <w:tr w:rsidR="004C0A3E" w:rsidRPr="004C0A3E" w14:paraId="41A052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A6C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DDB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53C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2218604.76</w:t>
            </w:r>
          </w:p>
        </w:tc>
      </w:tr>
      <w:tr w:rsidR="004C0A3E" w:rsidRPr="004C0A3E" w14:paraId="53638C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7E6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22D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B4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2218575.93</w:t>
            </w:r>
          </w:p>
        </w:tc>
      </w:tr>
      <w:tr w:rsidR="004C0A3E" w:rsidRPr="004C0A3E" w14:paraId="6DCBF1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76C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103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601725.28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0C8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2218520.21</w:t>
            </w:r>
          </w:p>
        </w:tc>
      </w:tr>
      <w:tr w:rsidR="004C0A3E" w:rsidRPr="004C0A3E" w14:paraId="5648D3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E3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BD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68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2218465.97</w:t>
            </w:r>
          </w:p>
        </w:tc>
      </w:tr>
      <w:tr w:rsidR="004C0A3E" w:rsidRPr="004C0A3E" w14:paraId="50BF41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7C7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A2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DFEE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2218404.81</w:t>
            </w:r>
          </w:p>
        </w:tc>
      </w:tr>
      <w:tr w:rsidR="004C0A3E" w:rsidRPr="004C0A3E" w14:paraId="635123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ED4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4AE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601701.61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9593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2218356.32</w:t>
            </w:r>
          </w:p>
        </w:tc>
      </w:tr>
      <w:tr w:rsidR="004C0A3E" w:rsidRPr="004C0A3E" w14:paraId="315A2E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C47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EB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601695.15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F72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2218321.99</w:t>
            </w:r>
          </w:p>
        </w:tc>
      </w:tr>
      <w:tr w:rsidR="004C0A3E" w:rsidRPr="004C0A3E" w14:paraId="621D08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A09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D4F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601694.47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27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2218285.65</w:t>
            </w:r>
          </w:p>
        </w:tc>
      </w:tr>
      <w:tr w:rsidR="004C0A3E" w:rsidRPr="004C0A3E" w14:paraId="086006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08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93B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601702.46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A1C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2218243.97</w:t>
            </w:r>
          </w:p>
        </w:tc>
      </w:tr>
      <w:tr w:rsidR="004C0A3E" w:rsidRPr="004C0A3E" w14:paraId="22AB38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7F5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F78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601705.01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3E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2218185.05</w:t>
            </w:r>
          </w:p>
        </w:tc>
      </w:tr>
      <w:tr w:rsidR="004C0A3E" w:rsidRPr="004C0A3E" w14:paraId="416CDC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044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D38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601728.35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E6DB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2218152.63</w:t>
            </w:r>
          </w:p>
        </w:tc>
      </w:tr>
      <w:tr w:rsidR="004C0A3E" w:rsidRPr="004C0A3E" w14:paraId="507758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50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713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601753.95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ABF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2218125.61</w:t>
            </w:r>
          </w:p>
        </w:tc>
      </w:tr>
      <w:tr w:rsidR="004C0A3E" w:rsidRPr="004C0A3E" w14:paraId="77B713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9C6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1E3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601769.48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A11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2218113.88</w:t>
            </w:r>
          </w:p>
        </w:tc>
      </w:tr>
      <w:tr w:rsidR="004C0A3E" w:rsidRPr="004C0A3E" w14:paraId="56EC3F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36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731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601769.49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8B1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2218113.88</w:t>
            </w:r>
          </w:p>
        </w:tc>
      </w:tr>
      <w:tr w:rsidR="004C0A3E" w:rsidRPr="004C0A3E" w14:paraId="46A405B2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EF28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8BBC7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96E9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BFA93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B6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BC6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51D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2218208.96</w:t>
            </w:r>
          </w:p>
        </w:tc>
      </w:tr>
      <w:tr w:rsidR="004C0A3E" w:rsidRPr="004C0A3E" w14:paraId="703EDC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9C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CCD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612821.53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3C3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2218216.24</w:t>
            </w:r>
          </w:p>
        </w:tc>
      </w:tr>
      <w:tr w:rsidR="004C0A3E" w:rsidRPr="004C0A3E" w14:paraId="28E2D0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EF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069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612709.26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44C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2218610.48</w:t>
            </w:r>
          </w:p>
        </w:tc>
      </w:tr>
      <w:tr w:rsidR="004C0A3E" w:rsidRPr="004C0A3E" w14:paraId="603746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345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0D4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612708.58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B1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2218612.37</w:t>
            </w:r>
          </w:p>
        </w:tc>
      </w:tr>
      <w:tr w:rsidR="004C0A3E" w:rsidRPr="004C0A3E" w14:paraId="021656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90A9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AD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612682.84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21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2218662.29</w:t>
            </w:r>
          </w:p>
        </w:tc>
      </w:tr>
      <w:tr w:rsidR="004C0A3E" w:rsidRPr="004C0A3E" w14:paraId="30E29C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32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C78E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612636.07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68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2218682.96</w:t>
            </w:r>
          </w:p>
        </w:tc>
      </w:tr>
      <w:tr w:rsidR="004C0A3E" w:rsidRPr="004C0A3E" w14:paraId="4AE4C5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959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D58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612636.81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0F7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2218670.51</w:t>
            </w:r>
          </w:p>
        </w:tc>
      </w:tr>
      <w:tr w:rsidR="004C0A3E" w:rsidRPr="004C0A3E" w14:paraId="526A61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B54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E73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612627.21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99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2218647.76</w:t>
            </w:r>
          </w:p>
        </w:tc>
      </w:tr>
      <w:tr w:rsidR="004C0A3E" w:rsidRPr="004C0A3E" w14:paraId="1FBD0B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A2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5E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612643.82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242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2218633.93</w:t>
            </w:r>
          </w:p>
        </w:tc>
      </w:tr>
      <w:tr w:rsidR="004C0A3E" w:rsidRPr="004C0A3E" w14:paraId="5C2BED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F80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0F6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8840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2218593.51</w:t>
            </w:r>
          </w:p>
        </w:tc>
      </w:tr>
      <w:tr w:rsidR="004C0A3E" w:rsidRPr="004C0A3E" w14:paraId="717518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78F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2B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E6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2218580.55</w:t>
            </w:r>
          </w:p>
        </w:tc>
      </w:tr>
      <w:tr w:rsidR="004C0A3E" w:rsidRPr="004C0A3E" w14:paraId="0FCD1B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DA4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481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612646.91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167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2218583.71</w:t>
            </w:r>
          </w:p>
        </w:tc>
      </w:tr>
      <w:tr w:rsidR="004C0A3E" w:rsidRPr="004C0A3E" w14:paraId="20D992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75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0CF7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612650.81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237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2218598.81</w:t>
            </w:r>
          </w:p>
        </w:tc>
      </w:tr>
      <w:tr w:rsidR="004C0A3E" w:rsidRPr="004C0A3E" w14:paraId="15E34E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7C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B1D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612632.85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77A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2218588.53</w:t>
            </w:r>
          </w:p>
        </w:tc>
      </w:tr>
      <w:tr w:rsidR="004C0A3E" w:rsidRPr="004C0A3E" w14:paraId="756B3E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7E0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C7F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612621.56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179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2218584.49</w:t>
            </w:r>
          </w:p>
        </w:tc>
      </w:tr>
      <w:tr w:rsidR="004C0A3E" w:rsidRPr="004C0A3E" w14:paraId="7F6845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8BE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9B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612617.69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B5E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2218606.43</w:t>
            </w:r>
          </w:p>
        </w:tc>
      </w:tr>
      <w:tr w:rsidR="004C0A3E" w:rsidRPr="004C0A3E" w14:paraId="57B84E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DBB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ECF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3379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2218623.85</w:t>
            </w:r>
          </w:p>
        </w:tc>
      </w:tr>
      <w:tr w:rsidR="004C0A3E" w:rsidRPr="004C0A3E" w14:paraId="60A991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B4F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194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22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2218641.66</w:t>
            </w:r>
          </w:p>
        </w:tc>
      </w:tr>
      <w:tr w:rsidR="004C0A3E" w:rsidRPr="004C0A3E" w14:paraId="79EE5F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7C5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6691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612586.12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BB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2218650.26</w:t>
            </w:r>
          </w:p>
        </w:tc>
      </w:tr>
      <w:tr w:rsidR="004C0A3E" w:rsidRPr="004C0A3E" w14:paraId="404505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28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9B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612576.97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CCC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2218670.97</w:t>
            </w:r>
          </w:p>
        </w:tc>
      </w:tr>
      <w:tr w:rsidR="004C0A3E" w:rsidRPr="004C0A3E" w14:paraId="1BC32A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DE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97B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612585.79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884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2218693.89</w:t>
            </w:r>
          </w:p>
        </w:tc>
      </w:tr>
      <w:tr w:rsidR="004C0A3E" w:rsidRPr="004C0A3E" w14:paraId="2EAC0B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CEA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4A4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612602.73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1BC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2218725.01</w:t>
            </w:r>
          </w:p>
        </w:tc>
      </w:tr>
      <w:tr w:rsidR="004C0A3E" w:rsidRPr="004C0A3E" w14:paraId="0848EA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1C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6E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612591.70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926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2218733.34</w:t>
            </w:r>
          </w:p>
        </w:tc>
      </w:tr>
      <w:tr w:rsidR="004C0A3E" w:rsidRPr="004C0A3E" w14:paraId="148DA7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2A0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A192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612562.18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7437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2218745.27</w:t>
            </w:r>
          </w:p>
        </w:tc>
      </w:tr>
      <w:tr w:rsidR="004C0A3E" w:rsidRPr="004C0A3E" w14:paraId="1C821B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2BB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E144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612543.94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F9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2218759.02</w:t>
            </w:r>
          </w:p>
        </w:tc>
      </w:tr>
      <w:tr w:rsidR="004C0A3E" w:rsidRPr="004C0A3E" w14:paraId="704DD3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EB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DCA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612523.14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87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2218747.16</w:t>
            </w:r>
          </w:p>
        </w:tc>
      </w:tr>
      <w:tr w:rsidR="004C0A3E" w:rsidRPr="004C0A3E" w14:paraId="24378A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A64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82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612464.98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3E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2218758.43</w:t>
            </w:r>
          </w:p>
        </w:tc>
      </w:tr>
      <w:tr w:rsidR="004C0A3E" w:rsidRPr="004C0A3E" w14:paraId="54113F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822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E07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612424.41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E82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2218738.26</w:t>
            </w:r>
          </w:p>
        </w:tc>
      </w:tr>
      <w:tr w:rsidR="004C0A3E" w:rsidRPr="004C0A3E" w14:paraId="323083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8FC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41D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612435.86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E63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2218693.11</w:t>
            </w:r>
          </w:p>
        </w:tc>
      </w:tr>
      <w:tr w:rsidR="004C0A3E" w:rsidRPr="004C0A3E" w14:paraId="0E1D1D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30F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E18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612460.09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2AB2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2218669.60</w:t>
            </w:r>
          </w:p>
        </w:tc>
      </w:tr>
      <w:tr w:rsidR="004C0A3E" w:rsidRPr="004C0A3E" w14:paraId="2A51C3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2C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A79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4A37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2218669.18</w:t>
            </w:r>
          </w:p>
        </w:tc>
      </w:tr>
      <w:tr w:rsidR="004C0A3E" w:rsidRPr="004C0A3E" w14:paraId="07C181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7AE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5A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612445.54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545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2218664.62</w:t>
            </w:r>
          </w:p>
        </w:tc>
      </w:tr>
      <w:tr w:rsidR="004C0A3E" w:rsidRPr="004C0A3E" w14:paraId="6DD725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1AC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9DCD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612413.35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F18D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2218632.83</w:t>
            </w:r>
          </w:p>
        </w:tc>
      </w:tr>
      <w:tr w:rsidR="004C0A3E" w:rsidRPr="004C0A3E" w14:paraId="2FF5B9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B60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3D8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612325.87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969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2218625.32</w:t>
            </w:r>
          </w:p>
        </w:tc>
      </w:tr>
      <w:tr w:rsidR="004C0A3E" w:rsidRPr="004C0A3E" w14:paraId="2AB1B9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918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43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612359.79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0548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2218607.76</w:t>
            </w:r>
          </w:p>
        </w:tc>
      </w:tr>
      <w:tr w:rsidR="004C0A3E" w:rsidRPr="004C0A3E" w14:paraId="138B33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19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448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612377.07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2F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2218596.40</w:t>
            </w:r>
          </w:p>
        </w:tc>
      </w:tr>
      <w:tr w:rsidR="004C0A3E" w:rsidRPr="004C0A3E" w14:paraId="517F68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5D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877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612453.90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A99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2218558.02</w:t>
            </w:r>
          </w:p>
        </w:tc>
      </w:tr>
      <w:tr w:rsidR="004C0A3E" w:rsidRPr="004C0A3E" w14:paraId="00514D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942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90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612546.83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7F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2218512.05</w:t>
            </w:r>
          </w:p>
        </w:tc>
      </w:tr>
      <w:tr w:rsidR="004C0A3E" w:rsidRPr="004C0A3E" w14:paraId="5A423D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5D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7A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612599.25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7D6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2218482.78</w:t>
            </w:r>
          </w:p>
        </w:tc>
      </w:tr>
      <w:tr w:rsidR="004C0A3E" w:rsidRPr="004C0A3E" w14:paraId="7B3DAA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080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52B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612682.25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B7EE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2218440.12</w:t>
            </w:r>
          </w:p>
        </w:tc>
      </w:tr>
      <w:tr w:rsidR="004C0A3E" w:rsidRPr="004C0A3E" w14:paraId="5A4961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40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42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612705.73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62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2218429.21</w:t>
            </w:r>
          </w:p>
        </w:tc>
      </w:tr>
      <w:tr w:rsidR="004C0A3E" w:rsidRPr="004C0A3E" w14:paraId="772295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0C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183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612724.75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FD43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2218392.66</w:t>
            </w:r>
          </w:p>
        </w:tc>
      </w:tr>
      <w:tr w:rsidR="004C0A3E" w:rsidRPr="004C0A3E" w14:paraId="2DF177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DFDC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E94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535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2218329.90</w:t>
            </w:r>
          </w:p>
        </w:tc>
      </w:tr>
      <w:tr w:rsidR="004C0A3E" w:rsidRPr="004C0A3E" w14:paraId="75C411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DBB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FE4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612759.14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EF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2218323.79</w:t>
            </w:r>
          </w:p>
        </w:tc>
      </w:tr>
      <w:tr w:rsidR="004C0A3E" w:rsidRPr="004C0A3E" w14:paraId="0019A7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70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2B3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612782.99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6B4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2218271.12</w:t>
            </w:r>
          </w:p>
        </w:tc>
      </w:tr>
      <w:tr w:rsidR="004C0A3E" w:rsidRPr="004C0A3E" w14:paraId="560029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33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59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612813.46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8AA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2218202.51</w:t>
            </w:r>
          </w:p>
        </w:tc>
      </w:tr>
      <w:tr w:rsidR="004C0A3E" w:rsidRPr="004C0A3E" w14:paraId="0DBE9D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616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063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612819.16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B6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2218208.96</w:t>
            </w:r>
          </w:p>
        </w:tc>
      </w:tr>
      <w:tr w:rsidR="004C0A3E" w:rsidRPr="004C0A3E" w14:paraId="1ACAF04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BA144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8B31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B8E9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E14D2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70CC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5F5C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610077.85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77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2217780.68</w:t>
            </w:r>
          </w:p>
        </w:tc>
      </w:tr>
      <w:tr w:rsidR="004C0A3E" w:rsidRPr="004C0A3E" w14:paraId="645A0B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E6C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56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610088.79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2F4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2217790.46</w:t>
            </w:r>
          </w:p>
        </w:tc>
      </w:tr>
      <w:tr w:rsidR="004C0A3E" w:rsidRPr="004C0A3E" w14:paraId="02D171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12A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AE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610095.22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E9C2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2217813.08</w:t>
            </w:r>
          </w:p>
        </w:tc>
      </w:tr>
      <w:tr w:rsidR="004C0A3E" w:rsidRPr="004C0A3E" w14:paraId="2E4D8E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FA2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B286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610011.37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2D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2217921.76</w:t>
            </w:r>
          </w:p>
        </w:tc>
      </w:tr>
      <w:tr w:rsidR="004C0A3E" w:rsidRPr="004C0A3E" w14:paraId="60B981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3F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945F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2EA6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2217989.21</w:t>
            </w:r>
          </w:p>
        </w:tc>
      </w:tr>
      <w:tr w:rsidR="004C0A3E" w:rsidRPr="004C0A3E" w14:paraId="4A3F07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1C1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C5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609893.16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8A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2218029.59</w:t>
            </w:r>
          </w:p>
        </w:tc>
      </w:tr>
      <w:tr w:rsidR="004C0A3E" w:rsidRPr="004C0A3E" w14:paraId="2646B7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A67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2E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609870.63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C1D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2218009.64</w:t>
            </w:r>
          </w:p>
        </w:tc>
      </w:tr>
      <w:tr w:rsidR="004C0A3E" w:rsidRPr="004C0A3E" w14:paraId="4253B3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BB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7A4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609851.48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D43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2218039.71</w:t>
            </w:r>
          </w:p>
        </w:tc>
      </w:tr>
      <w:tr w:rsidR="004C0A3E" w:rsidRPr="004C0A3E" w14:paraId="6B5B2E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0950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835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44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2218117.46</w:t>
            </w:r>
          </w:p>
        </w:tc>
      </w:tr>
      <w:tr w:rsidR="004C0A3E" w:rsidRPr="004C0A3E" w14:paraId="601D62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1FDD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87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609779.67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892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2218152.98</w:t>
            </w:r>
          </w:p>
        </w:tc>
      </w:tr>
      <w:tr w:rsidR="004C0A3E" w:rsidRPr="004C0A3E" w14:paraId="5DE315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111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9E4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609749.07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52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2218177.25</w:t>
            </w:r>
          </w:p>
        </w:tc>
      </w:tr>
      <w:tr w:rsidR="004C0A3E" w:rsidRPr="004C0A3E" w14:paraId="3E05B6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F7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A6A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609706.76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563A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2218183.50</w:t>
            </w:r>
          </w:p>
        </w:tc>
      </w:tr>
      <w:tr w:rsidR="004C0A3E" w:rsidRPr="004C0A3E" w14:paraId="32D53F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862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924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609647.51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91D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2218199.51</w:t>
            </w:r>
          </w:p>
        </w:tc>
      </w:tr>
      <w:tr w:rsidR="004C0A3E" w:rsidRPr="004C0A3E" w14:paraId="520870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204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9E4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609596.43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CB6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2218217.79</w:t>
            </w:r>
          </w:p>
        </w:tc>
      </w:tr>
      <w:tr w:rsidR="004C0A3E" w:rsidRPr="004C0A3E" w14:paraId="4B5BF0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BE6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40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609524.32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F67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2218236.28</w:t>
            </w:r>
          </w:p>
        </w:tc>
      </w:tr>
      <w:tr w:rsidR="004C0A3E" w:rsidRPr="004C0A3E" w14:paraId="2AC573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3FE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BBAC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609495.65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68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2218260.56</w:t>
            </w:r>
          </w:p>
        </w:tc>
      </w:tr>
      <w:tr w:rsidR="004C0A3E" w:rsidRPr="004C0A3E" w14:paraId="6BAD20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BD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8FD0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609467.71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3D1D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2218287.22</w:t>
            </w:r>
          </w:p>
        </w:tc>
      </w:tr>
      <w:tr w:rsidR="004C0A3E" w:rsidRPr="004C0A3E" w14:paraId="0589CF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9B4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06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609409.45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0262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2218357.41</w:t>
            </w:r>
          </w:p>
        </w:tc>
      </w:tr>
      <w:tr w:rsidR="004C0A3E" w:rsidRPr="004C0A3E" w14:paraId="690330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C4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2A25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609416.24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F12A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2218400.18</w:t>
            </w:r>
          </w:p>
        </w:tc>
      </w:tr>
      <w:tr w:rsidR="004C0A3E" w:rsidRPr="004C0A3E" w14:paraId="7F71C7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92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11A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609422.75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A05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2218401.99</w:t>
            </w:r>
          </w:p>
        </w:tc>
      </w:tr>
      <w:tr w:rsidR="004C0A3E" w:rsidRPr="004C0A3E" w14:paraId="29F8F1A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0B1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2A6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609419.48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C9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2218402.38</w:t>
            </w:r>
          </w:p>
        </w:tc>
      </w:tr>
      <w:tr w:rsidR="004C0A3E" w:rsidRPr="004C0A3E" w14:paraId="4C8424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5BE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4B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609419.06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D9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2218445.41</w:t>
            </w:r>
          </w:p>
        </w:tc>
      </w:tr>
      <w:tr w:rsidR="004C0A3E" w:rsidRPr="004C0A3E" w14:paraId="146312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C98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CC1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609421.87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391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2218469.00</w:t>
            </w:r>
          </w:p>
        </w:tc>
      </w:tr>
      <w:tr w:rsidR="004C0A3E" w:rsidRPr="004C0A3E" w14:paraId="54C31C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D541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F5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609401.63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BF0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2218500.39</w:t>
            </w:r>
          </w:p>
        </w:tc>
      </w:tr>
      <w:tr w:rsidR="004C0A3E" w:rsidRPr="004C0A3E" w14:paraId="2138D9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31AE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43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609369.04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0057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2218497.18</w:t>
            </w:r>
          </w:p>
        </w:tc>
      </w:tr>
      <w:tr w:rsidR="004C0A3E" w:rsidRPr="004C0A3E" w14:paraId="3D3291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1D1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DD5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609349.92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78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2218516.89</w:t>
            </w:r>
          </w:p>
        </w:tc>
      </w:tr>
      <w:tr w:rsidR="004C0A3E" w:rsidRPr="004C0A3E" w14:paraId="6783DB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0C12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D0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609364.26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1D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2218523.71</w:t>
            </w:r>
          </w:p>
        </w:tc>
      </w:tr>
      <w:tr w:rsidR="004C0A3E" w:rsidRPr="004C0A3E" w14:paraId="75A0A3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040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1F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609364.94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945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2218533.23</w:t>
            </w:r>
          </w:p>
        </w:tc>
      </w:tr>
      <w:tr w:rsidR="004C0A3E" w:rsidRPr="004C0A3E" w14:paraId="53318A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9DFB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61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609388.68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C32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2218552.64</w:t>
            </w:r>
          </w:p>
        </w:tc>
      </w:tr>
      <w:tr w:rsidR="004C0A3E" w:rsidRPr="004C0A3E" w14:paraId="0DA792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9A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2F7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609382.71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7752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2218596.04</w:t>
            </w:r>
          </w:p>
        </w:tc>
      </w:tr>
      <w:tr w:rsidR="004C0A3E" w:rsidRPr="004C0A3E" w14:paraId="7A489F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A6E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77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609380.77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E0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2218619.12</w:t>
            </w:r>
          </w:p>
        </w:tc>
      </w:tr>
      <w:tr w:rsidR="004C0A3E" w:rsidRPr="004C0A3E" w14:paraId="25BA6E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22AA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E3E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609390.86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D8D0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2218690.72</w:t>
            </w:r>
          </w:p>
        </w:tc>
      </w:tr>
      <w:tr w:rsidR="004C0A3E" w:rsidRPr="004C0A3E" w14:paraId="6A9DCA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2D64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D2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609406.02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E0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2218768.10</w:t>
            </w:r>
          </w:p>
        </w:tc>
      </w:tr>
      <w:tr w:rsidR="004C0A3E" w:rsidRPr="004C0A3E" w14:paraId="173B76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3F9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7002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609261.10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150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2218624.38</w:t>
            </w:r>
          </w:p>
        </w:tc>
      </w:tr>
      <w:tr w:rsidR="004C0A3E" w:rsidRPr="004C0A3E" w14:paraId="0B3705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A54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615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609219.99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BD5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2218579.22</w:t>
            </w:r>
          </w:p>
        </w:tc>
      </w:tr>
      <w:tr w:rsidR="004C0A3E" w:rsidRPr="004C0A3E" w14:paraId="5BB4DD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5D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7EF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609138.83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51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2218512.05</w:t>
            </w:r>
          </w:p>
        </w:tc>
      </w:tr>
      <w:tr w:rsidR="004C0A3E" w:rsidRPr="004C0A3E" w14:paraId="034912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9DA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A04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609036.67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6BE5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2218429.07</w:t>
            </w:r>
          </w:p>
        </w:tc>
      </w:tr>
      <w:tr w:rsidR="004C0A3E" w:rsidRPr="004C0A3E" w14:paraId="526695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47E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28D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609156.94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68D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2218252.56</w:t>
            </w:r>
          </w:p>
        </w:tc>
      </w:tr>
      <w:tr w:rsidR="004C0A3E" w:rsidRPr="004C0A3E" w14:paraId="19EEF5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C7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DC1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609177.48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440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2218227.98</w:t>
            </w:r>
          </w:p>
        </w:tc>
      </w:tr>
      <w:tr w:rsidR="004C0A3E" w:rsidRPr="004C0A3E" w14:paraId="29956F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C68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935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609207.91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6847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2218206.97</w:t>
            </w:r>
          </w:p>
        </w:tc>
      </w:tr>
      <w:tr w:rsidR="004C0A3E" w:rsidRPr="004C0A3E" w14:paraId="192815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C0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3C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609541.94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B05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2218136.70</w:t>
            </w:r>
          </w:p>
        </w:tc>
      </w:tr>
      <w:tr w:rsidR="004C0A3E" w:rsidRPr="004C0A3E" w14:paraId="7D4DC2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2F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936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609573.17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7212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2218128.18</w:t>
            </w:r>
          </w:p>
        </w:tc>
      </w:tr>
      <w:tr w:rsidR="004C0A3E" w:rsidRPr="004C0A3E" w14:paraId="55AD59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15A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43F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609603.93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DAA3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2218111.44</w:t>
            </w:r>
          </w:p>
        </w:tc>
      </w:tr>
      <w:tr w:rsidR="004C0A3E" w:rsidRPr="004C0A3E" w14:paraId="17E2FE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422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488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609679.22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541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2218070.31</w:t>
            </w:r>
          </w:p>
        </w:tc>
      </w:tr>
      <w:tr w:rsidR="004C0A3E" w:rsidRPr="004C0A3E" w14:paraId="41F4A7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40A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C53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609741.31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0C2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2218003.51</w:t>
            </w:r>
          </w:p>
        </w:tc>
      </w:tr>
      <w:tr w:rsidR="004C0A3E" w:rsidRPr="004C0A3E" w14:paraId="6E1711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D9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9F4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609809.27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40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2218018.37</w:t>
            </w:r>
          </w:p>
        </w:tc>
      </w:tr>
      <w:tr w:rsidR="004C0A3E" w:rsidRPr="004C0A3E" w14:paraId="1A115D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0778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5A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609889.92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D2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2217949.49</w:t>
            </w:r>
          </w:p>
        </w:tc>
      </w:tr>
      <w:tr w:rsidR="004C0A3E" w:rsidRPr="004C0A3E" w14:paraId="5E6F61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AF6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13E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610054.71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7B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2217759.99</w:t>
            </w:r>
          </w:p>
        </w:tc>
      </w:tr>
      <w:tr w:rsidR="004C0A3E" w:rsidRPr="004C0A3E" w14:paraId="57DD71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7C6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710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610075.07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60F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2217778.12</w:t>
            </w:r>
          </w:p>
        </w:tc>
      </w:tr>
      <w:tr w:rsidR="004C0A3E" w:rsidRPr="004C0A3E" w14:paraId="4F7EBD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C59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10F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610077.85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C4E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2217780.68</w:t>
            </w:r>
          </w:p>
        </w:tc>
      </w:tr>
      <w:tr w:rsidR="004C0A3E" w:rsidRPr="004C0A3E" w14:paraId="3E71BF55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349CB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BF35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31D8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C1D04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5E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63C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D20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2217984.66</w:t>
            </w:r>
          </w:p>
        </w:tc>
      </w:tr>
      <w:tr w:rsidR="004C0A3E" w:rsidRPr="004C0A3E" w14:paraId="1B765C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7B2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A3A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609910.69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04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2217985.48</w:t>
            </w:r>
          </w:p>
        </w:tc>
      </w:tr>
      <w:tr w:rsidR="004C0A3E" w:rsidRPr="004C0A3E" w14:paraId="56CF8A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CA1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B5A9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609909.87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B1B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2217984.91</w:t>
            </w:r>
          </w:p>
        </w:tc>
      </w:tr>
      <w:tr w:rsidR="004C0A3E" w:rsidRPr="004C0A3E" w14:paraId="742FF5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EE7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2DD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69E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2217984.09</w:t>
            </w:r>
          </w:p>
        </w:tc>
      </w:tr>
      <w:tr w:rsidR="004C0A3E" w:rsidRPr="004C0A3E" w14:paraId="2D5DE8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EB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CD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609911.25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CCE4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2217984.66</w:t>
            </w:r>
          </w:p>
        </w:tc>
      </w:tr>
      <w:tr w:rsidR="004C0A3E" w:rsidRPr="004C0A3E" w14:paraId="7EF0CF40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D9AF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EEA7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15D74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3B8AE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BD2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CD88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F80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2217843.88</w:t>
            </w:r>
          </w:p>
        </w:tc>
      </w:tr>
      <w:tr w:rsidR="004C0A3E" w:rsidRPr="004C0A3E" w14:paraId="04C141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137B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3E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7417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2217844.73</w:t>
            </w:r>
          </w:p>
        </w:tc>
      </w:tr>
      <w:tr w:rsidR="004C0A3E" w:rsidRPr="004C0A3E" w14:paraId="1D9D60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90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98A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610001.58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08E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2217844.20</w:t>
            </w:r>
          </w:p>
        </w:tc>
      </w:tr>
      <w:tr w:rsidR="004C0A3E" w:rsidRPr="004C0A3E" w14:paraId="7EC6B2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56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ED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610002.12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AD4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2217843.35</w:t>
            </w:r>
          </w:p>
        </w:tc>
      </w:tr>
      <w:tr w:rsidR="004C0A3E" w:rsidRPr="004C0A3E" w14:paraId="3B5BAE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33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512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610002.97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AD09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2217843.88</w:t>
            </w:r>
          </w:p>
        </w:tc>
      </w:tr>
      <w:tr w:rsidR="004C0A3E" w:rsidRPr="004C0A3E" w14:paraId="6413468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1E3E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0DD6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9782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A8025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6C6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76F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953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2217957.91</w:t>
            </w:r>
          </w:p>
        </w:tc>
      </w:tr>
      <w:tr w:rsidR="004C0A3E" w:rsidRPr="004C0A3E" w14:paraId="07AE6D5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DC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C9E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F8B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2217958.68</w:t>
            </w:r>
          </w:p>
        </w:tc>
      </w:tr>
      <w:tr w:rsidR="004C0A3E" w:rsidRPr="004C0A3E" w14:paraId="61CD33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A69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3A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85B7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2217958.06</w:t>
            </w:r>
          </w:p>
        </w:tc>
      </w:tr>
      <w:tr w:rsidR="004C0A3E" w:rsidRPr="004C0A3E" w14:paraId="64BE08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B19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5C2C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D5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2217957.28</w:t>
            </w:r>
          </w:p>
        </w:tc>
      </w:tr>
      <w:tr w:rsidR="004C0A3E" w:rsidRPr="004C0A3E" w14:paraId="334F11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66B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5EB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609964.07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9E6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2217957.91</w:t>
            </w:r>
          </w:p>
        </w:tc>
      </w:tr>
      <w:tr w:rsidR="004C0A3E" w:rsidRPr="004C0A3E" w14:paraId="0A81A56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12E9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4D43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ECE0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6FF6D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B40E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6D8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610029.30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DB1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2217870.84</w:t>
            </w:r>
          </w:p>
        </w:tc>
      </w:tr>
      <w:tr w:rsidR="004C0A3E" w:rsidRPr="004C0A3E" w14:paraId="6645FC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94F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A8E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610030.34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40E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2217874.21</w:t>
            </w:r>
          </w:p>
        </w:tc>
      </w:tr>
      <w:tr w:rsidR="004C0A3E" w:rsidRPr="004C0A3E" w14:paraId="6023B4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0B2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A9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610029.39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C52B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2217874.50</w:t>
            </w:r>
          </w:p>
        </w:tc>
      </w:tr>
      <w:tr w:rsidR="004C0A3E" w:rsidRPr="004C0A3E" w14:paraId="255BC6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E76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D577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610028.34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46E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2217871.13</w:t>
            </w:r>
          </w:p>
        </w:tc>
      </w:tr>
      <w:tr w:rsidR="004C0A3E" w:rsidRPr="004C0A3E" w14:paraId="1FDDB1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EBFB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D99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610029.30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670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2217870.84</w:t>
            </w:r>
          </w:p>
        </w:tc>
      </w:tr>
      <w:tr w:rsidR="004C0A3E" w:rsidRPr="004C0A3E" w14:paraId="32D5BE4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9CA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48D7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B35BC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BC9C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2B9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A58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D20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2217940.83</w:t>
            </w:r>
          </w:p>
        </w:tc>
      </w:tr>
      <w:tr w:rsidR="004C0A3E" w:rsidRPr="004C0A3E" w14:paraId="349F25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03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504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609938.89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803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2217941.68</w:t>
            </w:r>
          </w:p>
        </w:tc>
      </w:tr>
      <w:tr w:rsidR="004C0A3E" w:rsidRPr="004C0A3E" w14:paraId="2C34C4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79B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E4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184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2217941.15</w:t>
            </w:r>
          </w:p>
        </w:tc>
      </w:tr>
      <w:tr w:rsidR="004C0A3E" w:rsidRPr="004C0A3E" w14:paraId="0CE3F9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7E9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7FF4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609938.57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D47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2217940.30</w:t>
            </w:r>
          </w:p>
        </w:tc>
      </w:tr>
      <w:tr w:rsidR="004C0A3E" w:rsidRPr="004C0A3E" w14:paraId="112718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A90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7B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609939.42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DD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2217940.83</w:t>
            </w:r>
          </w:p>
        </w:tc>
      </w:tr>
      <w:tr w:rsidR="004C0A3E" w:rsidRPr="004C0A3E" w14:paraId="0869E8A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62E6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EA99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0DCC7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4D3A5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FB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4AA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609970.93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A0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2217892.07</w:t>
            </w:r>
          </w:p>
        </w:tc>
      </w:tr>
      <w:tr w:rsidR="004C0A3E" w:rsidRPr="004C0A3E" w14:paraId="611BDD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736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AB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609970.33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50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2217892.87</w:t>
            </w:r>
          </w:p>
        </w:tc>
      </w:tr>
      <w:tr w:rsidR="004C0A3E" w:rsidRPr="004C0A3E" w14:paraId="7C35FE3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055A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08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609969.53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31B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2217892.26</w:t>
            </w:r>
          </w:p>
        </w:tc>
      </w:tr>
      <w:tr w:rsidR="004C0A3E" w:rsidRPr="004C0A3E" w14:paraId="7B2454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6765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04B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609970.13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91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2217891.46</w:t>
            </w:r>
          </w:p>
        </w:tc>
      </w:tr>
      <w:tr w:rsidR="004C0A3E" w:rsidRPr="004C0A3E" w14:paraId="2CE81F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C408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BD6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609970.93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DF34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2217892.07</w:t>
            </w:r>
          </w:p>
        </w:tc>
      </w:tr>
      <w:tr w:rsidR="004C0A3E" w:rsidRPr="004C0A3E" w14:paraId="2D254E7F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E5AC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D437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1BE1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94BA29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11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257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609997.41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407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2217914.79</w:t>
            </w:r>
          </w:p>
        </w:tc>
      </w:tr>
      <w:tr w:rsidR="004C0A3E" w:rsidRPr="004C0A3E" w14:paraId="702166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8EB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6217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609996.77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722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2217915.55</w:t>
            </w:r>
          </w:p>
        </w:tc>
      </w:tr>
      <w:tr w:rsidR="004C0A3E" w:rsidRPr="004C0A3E" w14:paraId="2E0E5A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9B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DD68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609996.01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DD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2217914.90</w:t>
            </w:r>
          </w:p>
        </w:tc>
      </w:tr>
      <w:tr w:rsidR="004C0A3E" w:rsidRPr="004C0A3E" w14:paraId="4A6D9E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C1D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2C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609996.65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C332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2217914.14</w:t>
            </w:r>
          </w:p>
        </w:tc>
      </w:tr>
      <w:tr w:rsidR="004C0A3E" w:rsidRPr="004C0A3E" w14:paraId="7A72BE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2B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2B5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609997.41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69E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2217914.79</w:t>
            </w:r>
          </w:p>
        </w:tc>
      </w:tr>
      <w:tr w:rsidR="004C0A3E" w:rsidRPr="004C0A3E" w14:paraId="392742A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A527B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B047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608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19059A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462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42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A16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2218421.80</w:t>
            </w:r>
          </w:p>
        </w:tc>
      </w:tr>
      <w:tr w:rsidR="004C0A3E" w:rsidRPr="004C0A3E" w14:paraId="2B4DB8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FD0E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FB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CDC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2218452.18</w:t>
            </w:r>
          </w:p>
        </w:tc>
      </w:tr>
      <w:tr w:rsidR="004C0A3E" w:rsidRPr="004C0A3E" w14:paraId="65A7B5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B15B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FB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601032.88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90F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2218473.89</w:t>
            </w:r>
          </w:p>
        </w:tc>
      </w:tr>
      <w:tr w:rsidR="004C0A3E" w:rsidRPr="004C0A3E" w14:paraId="17014A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F35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19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601063.63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FE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2218493.18</w:t>
            </w:r>
          </w:p>
        </w:tc>
      </w:tr>
      <w:tr w:rsidR="004C0A3E" w:rsidRPr="004C0A3E" w14:paraId="37D16C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855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FCB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4B4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2218576.35</w:t>
            </w:r>
          </w:p>
        </w:tc>
      </w:tr>
      <w:tr w:rsidR="004C0A3E" w:rsidRPr="004C0A3E" w14:paraId="1AB33A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0ED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1E6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8007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2218603.76</w:t>
            </w:r>
          </w:p>
        </w:tc>
      </w:tr>
      <w:tr w:rsidR="004C0A3E" w:rsidRPr="004C0A3E" w14:paraId="2073DA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966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0C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601192.06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285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2218602.12</w:t>
            </w:r>
          </w:p>
        </w:tc>
      </w:tr>
      <w:tr w:rsidR="004C0A3E" w:rsidRPr="004C0A3E" w14:paraId="5A6D1B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FF2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F7C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601195.48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BC7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2218606.22</w:t>
            </w:r>
          </w:p>
        </w:tc>
      </w:tr>
      <w:tr w:rsidR="004C0A3E" w:rsidRPr="004C0A3E" w14:paraId="377F7D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62B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42D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601201.32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9F7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2218615.88</w:t>
            </w:r>
          </w:p>
        </w:tc>
      </w:tr>
      <w:tr w:rsidR="004C0A3E" w:rsidRPr="004C0A3E" w14:paraId="5A8AC4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E2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5262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601210.32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1C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2218629.02</w:t>
            </w:r>
          </w:p>
        </w:tc>
      </w:tr>
      <w:tr w:rsidR="004C0A3E" w:rsidRPr="004C0A3E" w14:paraId="00E15F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B09D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C5C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601255.26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B63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2218693.87</w:t>
            </w:r>
          </w:p>
        </w:tc>
      </w:tr>
      <w:tr w:rsidR="004C0A3E" w:rsidRPr="004C0A3E" w14:paraId="7845E3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86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ABB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601269.11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1D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2218725.07</w:t>
            </w:r>
          </w:p>
        </w:tc>
      </w:tr>
      <w:tr w:rsidR="004C0A3E" w:rsidRPr="004C0A3E" w14:paraId="1DAD9D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39D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E5D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FE7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2218727.51</w:t>
            </w:r>
          </w:p>
        </w:tc>
      </w:tr>
      <w:tr w:rsidR="004C0A3E" w:rsidRPr="004C0A3E" w14:paraId="30DE01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8A4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453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601311.50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80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2218727.64</w:t>
            </w:r>
          </w:p>
        </w:tc>
      </w:tr>
      <w:tr w:rsidR="004C0A3E" w:rsidRPr="004C0A3E" w14:paraId="551122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C39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3F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601340.19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544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2218713.58</w:t>
            </w:r>
          </w:p>
        </w:tc>
      </w:tr>
      <w:tr w:rsidR="004C0A3E" w:rsidRPr="004C0A3E" w14:paraId="69C6EA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CB2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9D5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601345.70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39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2218730.38</w:t>
            </w:r>
          </w:p>
        </w:tc>
      </w:tr>
      <w:tr w:rsidR="004C0A3E" w:rsidRPr="004C0A3E" w14:paraId="316BB5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2BFE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5A1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601354.53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9A6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2218747.02</w:t>
            </w:r>
          </w:p>
        </w:tc>
      </w:tr>
      <w:tr w:rsidR="004C0A3E" w:rsidRPr="004C0A3E" w14:paraId="2851A8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80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D9EA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0A6F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2218768.10</w:t>
            </w:r>
          </w:p>
        </w:tc>
      </w:tr>
      <w:tr w:rsidR="004C0A3E" w:rsidRPr="004C0A3E" w14:paraId="002D2C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D7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D154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601336.02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BC1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2218785.69</w:t>
            </w:r>
          </w:p>
        </w:tc>
      </w:tr>
      <w:tr w:rsidR="004C0A3E" w:rsidRPr="004C0A3E" w14:paraId="0E21CE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48C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D97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601301.81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919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2218795.59</w:t>
            </w:r>
          </w:p>
        </w:tc>
      </w:tr>
      <w:tr w:rsidR="004C0A3E" w:rsidRPr="004C0A3E" w14:paraId="446489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EA0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893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601291.90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8B2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2218801.60</w:t>
            </w:r>
          </w:p>
        </w:tc>
      </w:tr>
      <w:tr w:rsidR="004C0A3E" w:rsidRPr="004C0A3E" w14:paraId="5B1C33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D8C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04E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601245.66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95F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2218809.63</w:t>
            </w:r>
          </w:p>
        </w:tc>
      </w:tr>
      <w:tr w:rsidR="004C0A3E" w:rsidRPr="004C0A3E" w14:paraId="1981A0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B3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D4D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0E23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2218841.51</w:t>
            </w:r>
          </w:p>
        </w:tc>
      </w:tr>
      <w:tr w:rsidR="004C0A3E" w:rsidRPr="004C0A3E" w14:paraId="69DAC0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0C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FCC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76A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2218892.12</w:t>
            </w:r>
          </w:p>
        </w:tc>
      </w:tr>
      <w:tr w:rsidR="004C0A3E" w:rsidRPr="004C0A3E" w14:paraId="0FA9CE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F0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F74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83A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2218886.14</w:t>
            </w:r>
          </w:p>
        </w:tc>
      </w:tr>
      <w:tr w:rsidR="004C0A3E" w:rsidRPr="004C0A3E" w14:paraId="1E14A6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83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5F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C20A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2218762.44</w:t>
            </w:r>
          </w:p>
        </w:tc>
      </w:tr>
      <w:tr w:rsidR="004C0A3E" w:rsidRPr="004C0A3E" w14:paraId="699F6E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985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9A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600846.91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55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2218686.35</w:t>
            </w:r>
          </w:p>
        </w:tc>
      </w:tr>
      <w:tr w:rsidR="004C0A3E" w:rsidRPr="004C0A3E" w14:paraId="4A1769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6D7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683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600722.15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59B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2218532.31</w:t>
            </w:r>
          </w:p>
        </w:tc>
      </w:tr>
      <w:tr w:rsidR="004C0A3E" w:rsidRPr="004C0A3E" w14:paraId="74D520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87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0632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600686.25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C327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2218483.84</w:t>
            </w:r>
          </w:p>
        </w:tc>
      </w:tr>
      <w:tr w:rsidR="004C0A3E" w:rsidRPr="004C0A3E" w14:paraId="42B523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947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54F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600644.29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84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2218427.99</w:t>
            </w:r>
          </w:p>
        </w:tc>
      </w:tr>
      <w:tr w:rsidR="004C0A3E" w:rsidRPr="004C0A3E" w14:paraId="7041E2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64F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C30A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2F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2218261.93</w:t>
            </w:r>
          </w:p>
        </w:tc>
      </w:tr>
      <w:tr w:rsidR="004C0A3E" w:rsidRPr="004C0A3E" w14:paraId="7BA6DB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BA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44F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600474.58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6EE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2218195.57</w:t>
            </w:r>
          </w:p>
        </w:tc>
      </w:tr>
      <w:tr w:rsidR="004C0A3E" w:rsidRPr="004C0A3E" w14:paraId="030A51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F1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9C11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5E9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2218117.47</w:t>
            </w:r>
          </w:p>
        </w:tc>
      </w:tr>
      <w:tr w:rsidR="004C0A3E" w:rsidRPr="004C0A3E" w14:paraId="2AD4AC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DF6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929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B53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2218073.40</w:t>
            </w:r>
          </w:p>
        </w:tc>
      </w:tr>
      <w:tr w:rsidR="004C0A3E" w:rsidRPr="004C0A3E" w14:paraId="7915EF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971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968B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600233.17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4BF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2217997.88</w:t>
            </w:r>
          </w:p>
        </w:tc>
      </w:tr>
      <w:tr w:rsidR="004C0A3E" w:rsidRPr="004C0A3E" w14:paraId="0B3CF3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8922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0AD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600135.96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BB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2217833.82</w:t>
            </w:r>
          </w:p>
        </w:tc>
      </w:tr>
      <w:tr w:rsidR="004C0A3E" w:rsidRPr="004C0A3E" w14:paraId="3BEDBF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440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49B6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600106.47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B8A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2217777.69</w:t>
            </w:r>
          </w:p>
        </w:tc>
      </w:tr>
      <w:tr w:rsidR="004C0A3E" w:rsidRPr="004C0A3E" w14:paraId="34D157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539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115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600037.89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10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2217671.71</w:t>
            </w:r>
          </w:p>
        </w:tc>
      </w:tr>
      <w:tr w:rsidR="004C0A3E" w:rsidRPr="004C0A3E" w14:paraId="7A164E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6FF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312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599939.11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BDE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2217588.33</w:t>
            </w:r>
          </w:p>
        </w:tc>
      </w:tr>
      <w:tr w:rsidR="004C0A3E" w:rsidRPr="004C0A3E" w14:paraId="36E55E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6A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EB5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599928.40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6F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2217581.56</w:t>
            </w:r>
          </w:p>
        </w:tc>
      </w:tr>
      <w:tr w:rsidR="004C0A3E" w:rsidRPr="004C0A3E" w14:paraId="6D729A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36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41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599967.25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9E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2217547.74</w:t>
            </w:r>
          </w:p>
        </w:tc>
      </w:tr>
      <w:tr w:rsidR="004C0A3E" w:rsidRPr="004C0A3E" w14:paraId="5D878C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08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A5F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599981.38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36D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2217557.04</w:t>
            </w:r>
          </w:p>
        </w:tc>
      </w:tr>
      <w:tr w:rsidR="004C0A3E" w:rsidRPr="004C0A3E" w14:paraId="25A300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2EDD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593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599990.47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73A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2217541.49</w:t>
            </w:r>
          </w:p>
        </w:tc>
      </w:tr>
      <w:tr w:rsidR="004C0A3E" w:rsidRPr="004C0A3E" w14:paraId="244395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5EA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E60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599997.27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2AAD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2217529.59</w:t>
            </w:r>
          </w:p>
        </w:tc>
      </w:tr>
      <w:tr w:rsidR="004C0A3E" w:rsidRPr="004C0A3E" w14:paraId="48E930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03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E06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600061.38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E8C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2217586.89</w:t>
            </w:r>
          </w:p>
        </w:tc>
      </w:tr>
      <w:tr w:rsidR="004C0A3E" w:rsidRPr="004C0A3E" w14:paraId="6FFB80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5D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3AE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600094.60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92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2217639.08</w:t>
            </w:r>
          </w:p>
        </w:tc>
      </w:tr>
      <w:tr w:rsidR="004C0A3E" w:rsidRPr="004C0A3E" w14:paraId="370F64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29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81B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600121.39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225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2217714.52</w:t>
            </w:r>
          </w:p>
        </w:tc>
      </w:tr>
      <w:tr w:rsidR="004C0A3E" w:rsidRPr="004C0A3E" w14:paraId="5120E4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0F0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6CF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C4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2217783.19</w:t>
            </w:r>
          </w:p>
        </w:tc>
      </w:tr>
      <w:tr w:rsidR="004C0A3E" w:rsidRPr="004C0A3E" w14:paraId="7DE9AB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97D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816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600199.05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0424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2217849.98</w:t>
            </w:r>
          </w:p>
        </w:tc>
      </w:tr>
      <w:tr w:rsidR="004C0A3E" w:rsidRPr="004C0A3E" w14:paraId="3C48E9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764D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82D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CC9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2217945.21</w:t>
            </w:r>
          </w:p>
        </w:tc>
      </w:tr>
      <w:tr w:rsidR="004C0A3E" w:rsidRPr="004C0A3E" w14:paraId="3850B9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145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3C0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600315.99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2AB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2218006.30</w:t>
            </w:r>
          </w:p>
        </w:tc>
      </w:tr>
      <w:tr w:rsidR="004C0A3E" w:rsidRPr="004C0A3E" w14:paraId="6FDE49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E3A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9A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600382.17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FFE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2218048.40</w:t>
            </w:r>
          </w:p>
        </w:tc>
      </w:tr>
      <w:tr w:rsidR="004C0A3E" w:rsidRPr="004C0A3E" w14:paraId="1B3397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B1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C18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600416.02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306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2218079.03</w:t>
            </w:r>
          </w:p>
        </w:tc>
      </w:tr>
      <w:tr w:rsidR="004C0A3E" w:rsidRPr="004C0A3E" w14:paraId="1D605F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835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186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EA8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2218130.60</w:t>
            </w:r>
          </w:p>
        </w:tc>
      </w:tr>
      <w:tr w:rsidR="004C0A3E" w:rsidRPr="004C0A3E" w14:paraId="73692D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3F2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E8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600524.56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DBA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2218190.84</w:t>
            </w:r>
          </w:p>
        </w:tc>
      </w:tr>
      <w:tr w:rsidR="004C0A3E" w:rsidRPr="004C0A3E" w14:paraId="44E48C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751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B8C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600552.46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622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2218228.24</w:t>
            </w:r>
          </w:p>
        </w:tc>
      </w:tr>
      <w:tr w:rsidR="004C0A3E" w:rsidRPr="004C0A3E" w14:paraId="55A7AE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E3BE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0C0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600579.30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21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2218268.72</w:t>
            </w:r>
          </w:p>
        </w:tc>
      </w:tr>
      <w:tr w:rsidR="004C0A3E" w:rsidRPr="004C0A3E" w14:paraId="67385D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00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E8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600608.26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F4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2218320.46</w:t>
            </w:r>
          </w:p>
        </w:tc>
      </w:tr>
      <w:tr w:rsidR="004C0A3E" w:rsidRPr="004C0A3E" w14:paraId="6135AB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645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A93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600659.85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FB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2218375.39</w:t>
            </w:r>
          </w:p>
        </w:tc>
      </w:tr>
      <w:tr w:rsidR="004C0A3E" w:rsidRPr="004C0A3E" w14:paraId="38963E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BCD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18C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11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2218419.67</w:t>
            </w:r>
          </w:p>
        </w:tc>
      </w:tr>
      <w:tr w:rsidR="004C0A3E" w:rsidRPr="004C0A3E" w14:paraId="4A3AE1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CF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930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600747.43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FFD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2218463.46</w:t>
            </w:r>
          </w:p>
        </w:tc>
      </w:tr>
      <w:tr w:rsidR="004C0A3E" w:rsidRPr="004C0A3E" w14:paraId="04233D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F0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1D0B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600757.35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5AA2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2218480.28</w:t>
            </w:r>
          </w:p>
        </w:tc>
      </w:tr>
      <w:tr w:rsidR="004C0A3E" w:rsidRPr="004C0A3E" w14:paraId="415E21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F15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DD9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600748.41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025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2218493.13</w:t>
            </w:r>
          </w:p>
        </w:tc>
      </w:tr>
      <w:tr w:rsidR="004C0A3E" w:rsidRPr="004C0A3E" w14:paraId="221BE3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2F1D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7A2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600846.62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8C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2218618.42</w:t>
            </w:r>
          </w:p>
        </w:tc>
      </w:tr>
      <w:tr w:rsidR="004C0A3E" w:rsidRPr="004C0A3E" w14:paraId="5F328D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3D7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F06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600886.64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0621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2218610.40</w:t>
            </w:r>
          </w:p>
        </w:tc>
      </w:tr>
      <w:tr w:rsidR="004C0A3E" w:rsidRPr="004C0A3E" w14:paraId="4F6975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746A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2C7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600931.71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F1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2218497.37</w:t>
            </w:r>
          </w:p>
        </w:tc>
      </w:tr>
      <w:tr w:rsidR="004C0A3E" w:rsidRPr="004C0A3E" w14:paraId="6527F6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CD67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47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600979.21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A3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2218421.80</w:t>
            </w:r>
          </w:p>
        </w:tc>
      </w:tr>
      <w:tr w:rsidR="004C0A3E" w:rsidRPr="004C0A3E" w14:paraId="5A3D9C94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655A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079C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D85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C473A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CC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787B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2E74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2218686.82</w:t>
            </w:r>
          </w:p>
        </w:tc>
      </w:tr>
      <w:tr w:rsidR="004C0A3E" w:rsidRPr="004C0A3E" w14:paraId="430D544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DBB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51A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612811.01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C9E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2218687.21</w:t>
            </w:r>
          </w:p>
        </w:tc>
      </w:tr>
      <w:tr w:rsidR="004C0A3E" w:rsidRPr="004C0A3E" w14:paraId="362186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6714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AD4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612800.75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17A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2218931.24</w:t>
            </w:r>
          </w:p>
        </w:tc>
      </w:tr>
      <w:tr w:rsidR="004C0A3E" w:rsidRPr="004C0A3E" w14:paraId="281F0C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5A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9EC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612800.75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EA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2218931.55</w:t>
            </w:r>
          </w:p>
        </w:tc>
      </w:tr>
      <w:tr w:rsidR="004C0A3E" w:rsidRPr="004C0A3E" w14:paraId="78D99A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130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4F2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525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2218910.66</w:t>
            </w:r>
          </w:p>
        </w:tc>
      </w:tr>
      <w:tr w:rsidR="004C0A3E" w:rsidRPr="004C0A3E" w14:paraId="045A3D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24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CEC5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2CE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2218875.06</w:t>
            </w:r>
          </w:p>
        </w:tc>
      </w:tr>
      <w:tr w:rsidR="004C0A3E" w:rsidRPr="004C0A3E" w14:paraId="1FCC72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480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B756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612750.07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7216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2218816.07</w:t>
            </w:r>
          </w:p>
        </w:tc>
      </w:tr>
      <w:tr w:rsidR="004C0A3E" w:rsidRPr="004C0A3E" w14:paraId="1E33FF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2D1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BC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612764.01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A0C8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2218781.95</w:t>
            </w:r>
          </w:p>
        </w:tc>
      </w:tr>
      <w:tr w:rsidR="004C0A3E" w:rsidRPr="004C0A3E" w14:paraId="2A290C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D8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CF61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612771.26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A6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2218743.97</w:t>
            </w:r>
          </w:p>
        </w:tc>
      </w:tr>
      <w:tr w:rsidR="004C0A3E" w:rsidRPr="004C0A3E" w14:paraId="74A1B3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C2D5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EF0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612786.94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CEC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2218707.03</w:t>
            </w:r>
          </w:p>
        </w:tc>
      </w:tr>
      <w:tr w:rsidR="004C0A3E" w:rsidRPr="004C0A3E" w14:paraId="5F67C3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FD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94A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612811.03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D0B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2218686.82</w:t>
            </w:r>
          </w:p>
        </w:tc>
      </w:tr>
      <w:tr w:rsidR="004C0A3E" w:rsidRPr="004C0A3E" w14:paraId="272FC6A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0F2C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FAA3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2EB7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2B74A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535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0B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B00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2217598.69</w:t>
            </w:r>
          </w:p>
        </w:tc>
      </w:tr>
      <w:tr w:rsidR="004C0A3E" w:rsidRPr="004C0A3E" w14:paraId="7F9158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B21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DB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600026.55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E2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2217679.05</w:t>
            </w:r>
          </w:p>
        </w:tc>
      </w:tr>
      <w:tr w:rsidR="004C0A3E" w:rsidRPr="004C0A3E" w14:paraId="791252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9C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047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600094.52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A1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2217783.98</w:t>
            </w:r>
          </w:p>
        </w:tc>
      </w:tr>
      <w:tr w:rsidR="004C0A3E" w:rsidRPr="004C0A3E" w14:paraId="37C83F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CC1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6B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600124.35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1E0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2217840.72</w:t>
            </w:r>
          </w:p>
        </w:tc>
      </w:tr>
      <w:tr w:rsidR="004C0A3E" w:rsidRPr="004C0A3E" w14:paraId="220720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F45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38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600224.84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0C11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2218008.48</w:t>
            </w:r>
          </w:p>
        </w:tc>
      </w:tr>
      <w:tr w:rsidR="004C0A3E" w:rsidRPr="004C0A3E" w14:paraId="68351A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677A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DE35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600321.85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01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2218084.66</w:t>
            </w:r>
          </w:p>
        </w:tc>
      </w:tr>
      <w:tr w:rsidR="004C0A3E" w:rsidRPr="004C0A3E" w14:paraId="37CB6C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4438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40B2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600386.03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31F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2218127.09</w:t>
            </w:r>
          </w:p>
        </w:tc>
      </w:tr>
      <w:tr w:rsidR="004C0A3E" w:rsidRPr="004C0A3E" w14:paraId="1AEEC7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1B9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85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600464.01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7044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2218204.01</w:t>
            </w:r>
          </w:p>
        </w:tc>
      </w:tr>
      <w:tr w:rsidR="004C0A3E" w:rsidRPr="004C0A3E" w14:paraId="53768C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225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C4C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600516.53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14C9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2218269.68</w:t>
            </w:r>
          </w:p>
        </w:tc>
      </w:tr>
      <w:tr w:rsidR="004C0A3E" w:rsidRPr="004C0A3E" w14:paraId="542922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9A9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C18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45F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2218436.11</w:t>
            </w:r>
          </w:p>
        </w:tc>
      </w:tr>
      <w:tr w:rsidR="004C0A3E" w:rsidRPr="004C0A3E" w14:paraId="2B4CBF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723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44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600675.42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EAC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2218491.88</w:t>
            </w:r>
          </w:p>
        </w:tc>
      </w:tr>
      <w:tr w:rsidR="004C0A3E" w:rsidRPr="004C0A3E" w14:paraId="05293A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4A47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A2F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600711.67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EBFB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2218540.79</w:t>
            </w:r>
          </w:p>
        </w:tc>
      </w:tr>
      <w:tr w:rsidR="004C0A3E" w:rsidRPr="004C0A3E" w14:paraId="00A7A8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62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48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600837.06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D208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2218695.56</w:t>
            </w:r>
          </w:p>
        </w:tc>
      </w:tr>
      <w:tr w:rsidR="004C0A3E" w:rsidRPr="004C0A3E" w14:paraId="021DEA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040A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D1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600907.03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7A33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2218770.19</w:t>
            </w:r>
          </w:p>
        </w:tc>
      </w:tr>
      <w:tr w:rsidR="004C0A3E" w:rsidRPr="004C0A3E" w14:paraId="66F5D2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A7B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139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600930.45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D0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2218803.43</w:t>
            </w:r>
          </w:p>
        </w:tc>
      </w:tr>
      <w:tr w:rsidR="004C0A3E" w:rsidRPr="004C0A3E" w14:paraId="505D03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C20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69CF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600911.55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BEB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2218805.62</w:t>
            </w:r>
          </w:p>
        </w:tc>
      </w:tr>
      <w:tr w:rsidR="004C0A3E" w:rsidRPr="004C0A3E" w14:paraId="6C105C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4D5B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D99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600572.15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59E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2218948.41</w:t>
            </w:r>
          </w:p>
        </w:tc>
      </w:tr>
      <w:tr w:rsidR="004C0A3E" w:rsidRPr="004C0A3E" w14:paraId="092C59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39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EA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600267.62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E1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2218998.77</w:t>
            </w:r>
          </w:p>
        </w:tc>
      </w:tr>
      <w:tr w:rsidR="004C0A3E" w:rsidRPr="004C0A3E" w14:paraId="0EDD34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86E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E2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9B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2218991.53</w:t>
            </w:r>
          </w:p>
        </w:tc>
      </w:tr>
      <w:tr w:rsidR="004C0A3E" w:rsidRPr="004C0A3E" w14:paraId="027589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3823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B23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600054.14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91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2219002.39</w:t>
            </w:r>
          </w:p>
        </w:tc>
      </w:tr>
      <w:tr w:rsidR="004C0A3E" w:rsidRPr="004C0A3E" w14:paraId="21E27B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29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965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600006.29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C5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2219001.90</w:t>
            </w:r>
          </w:p>
        </w:tc>
      </w:tr>
      <w:tr w:rsidR="004C0A3E" w:rsidRPr="004C0A3E" w14:paraId="12ECE7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6D2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D71B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599894.53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207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2219021.25</w:t>
            </w:r>
          </w:p>
        </w:tc>
      </w:tr>
      <w:tr w:rsidR="004C0A3E" w:rsidRPr="004C0A3E" w14:paraId="5ED4D4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DEB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18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599786.41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AB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2218820.66</w:t>
            </w:r>
          </w:p>
        </w:tc>
      </w:tr>
      <w:tr w:rsidR="004C0A3E" w:rsidRPr="004C0A3E" w14:paraId="2D55A4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395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227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78EE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2218787.04</w:t>
            </w:r>
          </w:p>
        </w:tc>
      </w:tr>
      <w:tr w:rsidR="004C0A3E" w:rsidRPr="004C0A3E" w14:paraId="2CAAAC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BCF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8B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599934.20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7E5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2218779.84</w:t>
            </w:r>
          </w:p>
        </w:tc>
      </w:tr>
      <w:tr w:rsidR="004C0A3E" w:rsidRPr="004C0A3E" w14:paraId="4CE24D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25B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091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599961.79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913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2218773.33</w:t>
            </w:r>
          </w:p>
        </w:tc>
      </w:tr>
      <w:tr w:rsidR="004C0A3E" w:rsidRPr="004C0A3E" w14:paraId="3938AF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B2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7D23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600086.85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D631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2218744.37</w:t>
            </w:r>
          </w:p>
        </w:tc>
      </w:tr>
      <w:tr w:rsidR="004C0A3E" w:rsidRPr="004C0A3E" w14:paraId="2BFF99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A3D0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818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600151.43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6D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2218729.13</w:t>
            </w:r>
          </w:p>
        </w:tc>
      </w:tr>
      <w:tr w:rsidR="004C0A3E" w:rsidRPr="004C0A3E" w14:paraId="779D6E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9EF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D6E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600236.54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7B5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2218714.42</w:t>
            </w:r>
          </w:p>
        </w:tc>
      </w:tr>
      <w:tr w:rsidR="004C0A3E" w:rsidRPr="004C0A3E" w14:paraId="181ABC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7E5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24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600278.84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96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2218703.92</w:t>
            </w:r>
          </w:p>
        </w:tc>
      </w:tr>
      <w:tr w:rsidR="004C0A3E" w:rsidRPr="004C0A3E" w14:paraId="41B182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EEC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E3A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600310.71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F720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2218680.02</w:t>
            </w:r>
          </w:p>
        </w:tc>
      </w:tr>
      <w:tr w:rsidR="004C0A3E" w:rsidRPr="004C0A3E" w14:paraId="07F3B5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B08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ECA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600349.33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22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2218665.05</w:t>
            </w:r>
          </w:p>
        </w:tc>
      </w:tr>
      <w:tr w:rsidR="004C0A3E" w:rsidRPr="004C0A3E" w14:paraId="0A3D8A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86D8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A46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600297.18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FEF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2218598.71</w:t>
            </w:r>
          </w:p>
        </w:tc>
      </w:tr>
      <w:tr w:rsidR="004C0A3E" w:rsidRPr="004C0A3E" w14:paraId="1D44A6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87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3E2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600273.61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5D0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2218549.87</w:t>
            </w:r>
          </w:p>
        </w:tc>
      </w:tr>
      <w:tr w:rsidR="004C0A3E" w:rsidRPr="004C0A3E" w14:paraId="07DA14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BF49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75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600246.70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FE6E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2218511.03</w:t>
            </w:r>
          </w:p>
        </w:tc>
      </w:tr>
      <w:tr w:rsidR="004C0A3E" w:rsidRPr="004C0A3E" w14:paraId="6ACB14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02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088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600190.25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3C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2218489.68</w:t>
            </w:r>
          </w:p>
        </w:tc>
      </w:tr>
      <w:tr w:rsidR="004C0A3E" w:rsidRPr="004C0A3E" w14:paraId="57E374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088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B7F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600156.39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91BB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2218468.59</w:t>
            </w:r>
          </w:p>
        </w:tc>
      </w:tr>
      <w:tr w:rsidR="004C0A3E" w:rsidRPr="004C0A3E" w14:paraId="095532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F36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6B7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600126.80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5606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2218452.22</w:t>
            </w:r>
          </w:p>
        </w:tc>
      </w:tr>
      <w:tr w:rsidR="004C0A3E" w:rsidRPr="004C0A3E" w14:paraId="5B38D1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7E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B5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600095.92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88DA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2218437.11</w:t>
            </w:r>
          </w:p>
        </w:tc>
      </w:tr>
      <w:tr w:rsidR="004C0A3E" w:rsidRPr="004C0A3E" w14:paraId="307F70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787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68A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600063.30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C5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2218421.40</w:t>
            </w:r>
          </w:p>
        </w:tc>
      </w:tr>
      <w:tr w:rsidR="004C0A3E" w:rsidRPr="004C0A3E" w14:paraId="01D83B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AE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AE43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600033.59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911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2218404.66</w:t>
            </w:r>
          </w:p>
        </w:tc>
      </w:tr>
      <w:tr w:rsidR="004C0A3E" w:rsidRPr="004C0A3E" w14:paraId="31482B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73FC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8E9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599965.58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35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2218353.60</w:t>
            </w:r>
          </w:p>
        </w:tc>
      </w:tr>
      <w:tr w:rsidR="004C0A3E" w:rsidRPr="004C0A3E" w14:paraId="0A4857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C9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F400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187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2218323.62</w:t>
            </w:r>
          </w:p>
        </w:tc>
      </w:tr>
      <w:tr w:rsidR="004C0A3E" w:rsidRPr="004C0A3E" w14:paraId="60535A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84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533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599891.24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44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2218259.45</w:t>
            </w:r>
          </w:p>
        </w:tc>
      </w:tr>
      <w:tr w:rsidR="004C0A3E" w:rsidRPr="004C0A3E" w14:paraId="42E4DD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A1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328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599873.31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9A6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2218186.69</w:t>
            </w:r>
          </w:p>
        </w:tc>
      </w:tr>
      <w:tr w:rsidR="004C0A3E" w:rsidRPr="004C0A3E" w14:paraId="6B817D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74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703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599826.49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42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2218191.45</w:t>
            </w:r>
          </w:p>
        </w:tc>
      </w:tr>
      <w:tr w:rsidR="004C0A3E" w:rsidRPr="004C0A3E" w14:paraId="2C0AC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FBD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CE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599782.83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2C8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2218321.23</w:t>
            </w:r>
          </w:p>
        </w:tc>
      </w:tr>
      <w:tr w:rsidR="004C0A3E" w:rsidRPr="004C0A3E" w14:paraId="09D1F9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6B3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00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599793.45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61B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2218357.88</w:t>
            </w:r>
          </w:p>
        </w:tc>
      </w:tr>
      <w:tr w:rsidR="004C0A3E" w:rsidRPr="004C0A3E" w14:paraId="02FD60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5A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70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599753.67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EF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2218466.45</w:t>
            </w:r>
          </w:p>
        </w:tc>
      </w:tr>
      <w:tr w:rsidR="004C0A3E" w:rsidRPr="004C0A3E" w14:paraId="6B73C9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790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946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599799.64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EE71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2218666.03</w:t>
            </w:r>
          </w:p>
        </w:tc>
      </w:tr>
      <w:tr w:rsidR="004C0A3E" w:rsidRPr="004C0A3E" w14:paraId="008131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296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6D1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599684.48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F30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2218517.67</w:t>
            </w:r>
          </w:p>
        </w:tc>
      </w:tr>
      <w:tr w:rsidR="004C0A3E" w:rsidRPr="004C0A3E" w14:paraId="5A11226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5F3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B2A6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B8A7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2218441.54</w:t>
            </w:r>
          </w:p>
        </w:tc>
      </w:tr>
      <w:tr w:rsidR="004C0A3E" w:rsidRPr="004C0A3E" w14:paraId="01E5B4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617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0C3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599616.52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726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2218441.53</w:t>
            </w:r>
          </w:p>
        </w:tc>
      </w:tr>
      <w:tr w:rsidR="004C0A3E" w:rsidRPr="004C0A3E" w14:paraId="12DF2F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482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9F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599461.10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264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2218246.62</w:t>
            </w:r>
          </w:p>
        </w:tc>
      </w:tr>
      <w:tr w:rsidR="004C0A3E" w:rsidRPr="004C0A3E" w14:paraId="1C2C8E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2D7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DB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599346.48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356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2218029.24</w:t>
            </w:r>
          </w:p>
        </w:tc>
      </w:tr>
      <w:tr w:rsidR="004C0A3E" w:rsidRPr="004C0A3E" w14:paraId="7BDDFF4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11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716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599339.66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61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2218016.12</w:t>
            </w:r>
          </w:p>
        </w:tc>
      </w:tr>
      <w:tr w:rsidR="004C0A3E" w:rsidRPr="004C0A3E" w14:paraId="042C53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82E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DA6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599240.31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39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2218010.00</w:t>
            </w:r>
          </w:p>
        </w:tc>
      </w:tr>
      <w:tr w:rsidR="004C0A3E" w:rsidRPr="004C0A3E" w14:paraId="1357FE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79C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53F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599084.04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E73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2218002.91</w:t>
            </w:r>
          </w:p>
        </w:tc>
      </w:tr>
      <w:tr w:rsidR="004C0A3E" w:rsidRPr="004C0A3E" w14:paraId="35221F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BAD2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25A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598955.77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3458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2217983.83</w:t>
            </w:r>
          </w:p>
        </w:tc>
      </w:tr>
      <w:tr w:rsidR="004C0A3E" w:rsidRPr="004C0A3E" w14:paraId="4EB51E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F1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DF4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598752.94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563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2217966.68</w:t>
            </w:r>
          </w:p>
        </w:tc>
      </w:tr>
      <w:tr w:rsidR="004C0A3E" w:rsidRPr="004C0A3E" w14:paraId="5E30E4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50BF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C446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598124.84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CF5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2217910.31</w:t>
            </w:r>
          </w:p>
        </w:tc>
      </w:tr>
      <w:tr w:rsidR="004C0A3E" w:rsidRPr="004C0A3E" w14:paraId="453EFA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AEB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3B0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598024.39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731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2217748.33</w:t>
            </w:r>
          </w:p>
        </w:tc>
      </w:tr>
      <w:tr w:rsidR="004C0A3E" w:rsidRPr="004C0A3E" w14:paraId="0C4AF9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7E5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7BD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597986.60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9A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2217543.86</w:t>
            </w:r>
          </w:p>
        </w:tc>
      </w:tr>
      <w:tr w:rsidR="004C0A3E" w:rsidRPr="004C0A3E" w14:paraId="6D1374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5941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297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597985.76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322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2217513.48</w:t>
            </w:r>
          </w:p>
        </w:tc>
      </w:tr>
      <w:tr w:rsidR="004C0A3E" w:rsidRPr="004C0A3E" w14:paraId="156315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E82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A26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597991.07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FBC2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2217525.00</w:t>
            </w:r>
          </w:p>
        </w:tc>
      </w:tr>
      <w:tr w:rsidR="004C0A3E" w:rsidRPr="004C0A3E" w14:paraId="483084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409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D4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597991.07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FBE2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2217524.01</w:t>
            </w:r>
          </w:p>
        </w:tc>
      </w:tr>
      <w:tr w:rsidR="004C0A3E" w:rsidRPr="004C0A3E" w14:paraId="3DDEF7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3DD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3F0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597994.33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EC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2217521.01</w:t>
            </w:r>
          </w:p>
        </w:tc>
      </w:tr>
      <w:tr w:rsidR="004C0A3E" w:rsidRPr="004C0A3E" w14:paraId="65022B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4E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AD0C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598028.92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D41A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2217557.56</w:t>
            </w:r>
          </w:p>
        </w:tc>
      </w:tr>
      <w:tr w:rsidR="004C0A3E" w:rsidRPr="004C0A3E" w14:paraId="7D65EE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14A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268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598046.02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C79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2217576.80</w:t>
            </w:r>
          </w:p>
        </w:tc>
      </w:tr>
      <w:tr w:rsidR="004C0A3E" w:rsidRPr="004C0A3E" w14:paraId="3CEF24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766F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97D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598050.26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793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2217586.86</w:t>
            </w:r>
          </w:p>
        </w:tc>
      </w:tr>
      <w:tr w:rsidR="004C0A3E" w:rsidRPr="004C0A3E" w14:paraId="594C20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AF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D6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598043.36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4E4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2217591.46</w:t>
            </w:r>
          </w:p>
        </w:tc>
      </w:tr>
      <w:tr w:rsidR="004C0A3E" w:rsidRPr="004C0A3E" w14:paraId="003944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25C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F49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598037.20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52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2217595.12</w:t>
            </w:r>
          </w:p>
        </w:tc>
      </w:tr>
      <w:tr w:rsidR="004C0A3E" w:rsidRPr="004C0A3E" w14:paraId="5D6493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FCCA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297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598076.40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A0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2217654.30</w:t>
            </w:r>
          </w:p>
        </w:tc>
      </w:tr>
      <w:tr w:rsidR="004C0A3E" w:rsidRPr="004C0A3E" w14:paraId="077CB5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8BD1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667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598098.26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333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2217698.86</w:t>
            </w:r>
          </w:p>
        </w:tc>
      </w:tr>
      <w:tr w:rsidR="004C0A3E" w:rsidRPr="004C0A3E" w14:paraId="4AA589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652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E36E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598102.18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055B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2217713.08</w:t>
            </w:r>
          </w:p>
        </w:tc>
      </w:tr>
      <w:tr w:rsidR="004C0A3E" w:rsidRPr="004C0A3E" w14:paraId="31E2B0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F19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F15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598097.74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155E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2217715.66</w:t>
            </w:r>
          </w:p>
        </w:tc>
      </w:tr>
      <w:tr w:rsidR="004C0A3E" w:rsidRPr="004C0A3E" w14:paraId="2DC0D7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633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18F6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598095.64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A00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2217719.84</w:t>
            </w:r>
          </w:p>
        </w:tc>
      </w:tr>
      <w:tr w:rsidR="004C0A3E" w:rsidRPr="004C0A3E" w14:paraId="58AA6A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093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CF8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598092.60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A6F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2217721.06</w:t>
            </w:r>
          </w:p>
        </w:tc>
      </w:tr>
      <w:tr w:rsidR="004C0A3E" w:rsidRPr="004C0A3E" w14:paraId="083036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5F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60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598104.14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7BA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2217760.88</w:t>
            </w:r>
          </w:p>
        </w:tc>
      </w:tr>
      <w:tr w:rsidR="004C0A3E" w:rsidRPr="004C0A3E" w14:paraId="5F451B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683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122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598109.56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B60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2217779.42</w:t>
            </w:r>
          </w:p>
        </w:tc>
      </w:tr>
      <w:tr w:rsidR="004C0A3E" w:rsidRPr="004C0A3E" w14:paraId="78D9C9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FBA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419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598123.96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AD9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2217804.84</w:t>
            </w:r>
          </w:p>
        </w:tc>
      </w:tr>
      <w:tr w:rsidR="004C0A3E" w:rsidRPr="004C0A3E" w14:paraId="24FB09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ADA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F56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598126.28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EA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2217802.04</w:t>
            </w:r>
          </w:p>
        </w:tc>
      </w:tr>
      <w:tr w:rsidR="004C0A3E" w:rsidRPr="004C0A3E" w14:paraId="4101BB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A05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E0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598133.94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1C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2217806.68</w:t>
            </w:r>
          </w:p>
        </w:tc>
      </w:tr>
      <w:tr w:rsidR="004C0A3E" w:rsidRPr="004C0A3E" w14:paraId="43C8A8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C58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A66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598154.38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1DC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2217842.26</w:t>
            </w:r>
          </w:p>
        </w:tc>
      </w:tr>
      <w:tr w:rsidR="004C0A3E" w:rsidRPr="004C0A3E" w14:paraId="64D215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EB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5A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598154.82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663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2217841.99</w:t>
            </w:r>
          </w:p>
        </w:tc>
      </w:tr>
      <w:tr w:rsidR="004C0A3E" w:rsidRPr="004C0A3E" w14:paraId="747473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11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4D3C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598158.68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F77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2217839.62</w:t>
            </w:r>
          </w:p>
        </w:tc>
      </w:tr>
      <w:tr w:rsidR="004C0A3E" w:rsidRPr="004C0A3E" w14:paraId="0E55F5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912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BCBD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598168.36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C540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2217839.42</w:t>
            </w:r>
          </w:p>
        </w:tc>
      </w:tr>
      <w:tr w:rsidR="004C0A3E" w:rsidRPr="004C0A3E" w14:paraId="0E2042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5A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0A1B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598178.88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C67F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2217835.06</w:t>
            </w:r>
          </w:p>
        </w:tc>
      </w:tr>
      <w:tr w:rsidR="004C0A3E" w:rsidRPr="004C0A3E" w14:paraId="61C828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0C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479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598182.44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57A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2217831.78</w:t>
            </w:r>
          </w:p>
        </w:tc>
      </w:tr>
      <w:tr w:rsidR="004C0A3E" w:rsidRPr="004C0A3E" w14:paraId="66C5F0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5DD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C34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E1B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2217806.82</w:t>
            </w:r>
          </w:p>
        </w:tc>
      </w:tr>
      <w:tr w:rsidR="004C0A3E" w:rsidRPr="004C0A3E" w14:paraId="3F33C26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D6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373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28C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2217805.41</w:t>
            </w:r>
          </w:p>
        </w:tc>
      </w:tr>
      <w:tr w:rsidR="004C0A3E" w:rsidRPr="004C0A3E" w14:paraId="4B151A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621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AE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598225.08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81C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2217804.48</w:t>
            </w:r>
          </w:p>
        </w:tc>
      </w:tr>
      <w:tr w:rsidR="004C0A3E" w:rsidRPr="004C0A3E" w14:paraId="2302F7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8ED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9A73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17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2217803.22</w:t>
            </w:r>
          </w:p>
        </w:tc>
      </w:tr>
      <w:tr w:rsidR="004C0A3E" w:rsidRPr="004C0A3E" w14:paraId="7CCF46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D3CA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C69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598227.04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C1C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2217801.88</w:t>
            </w:r>
          </w:p>
        </w:tc>
      </w:tr>
      <w:tr w:rsidR="004C0A3E" w:rsidRPr="004C0A3E" w14:paraId="08A1C6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D27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4DD0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598255.36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E1C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2217782.22</w:t>
            </w:r>
          </w:p>
        </w:tc>
      </w:tr>
      <w:tr w:rsidR="004C0A3E" w:rsidRPr="004C0A3E" w14:paraId="1AA9BC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317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A9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598281.74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6B4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2217760.96</w:t>
            </w:r>
          </w:p>
        </w:tc>
      </w:tr>
      <w:tr w:rsidR="004C0A3E" w:rsidRPr="004C0A3E" w14:paraId="75A4D3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BE7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D1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598283.66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9A68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2217758.36</w:t>
            </w:r>
          </w:p>
        </w:tc>
      </w:tr>
      <w:tr w:rsidR="004C0A3E" w:rsidRPr="004C0A3E" w14:paraId="111EC5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33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31E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598283.10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47E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2217756.98</w:t>
            </w:r>
          </w:p>
        </w:tc>
      </w:tr>
      <w:tr w:rsidR="004C0A3E" w:rsidRPr="004C0A3E" w14:paraId="07E296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AD6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DDE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598291.38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E1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2217748.22</w:t>
            </w:r>
          </w:p>
        </w:tc>
      </w:tr>
      <w:tr w:rsidR="004C0A3E" w:rsidRPr="004C0A3E" w14:paraId="598E2A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ABC8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27A0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598291.86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4524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2217747.12</w:t>
            </w:r>
          </w:p>
        </w:tc>
      </w:tr>
      <w:tr w:rsidR="004C0A3E" w:rsidRPr="004C0A3E" w14:paraId="259214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81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71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598287.86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7D0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2217738.84</w:t>
            </w:r>
          </w:p>
        </w:tc>
      </w:tr>
      <w:tr w:rsidR="004C0A3E" w:rsidRPr="004C0A3E" w14:paraId="541A44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000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745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598279.20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56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2217723.82</w:t>
            </w:r>
          </w:p>
        </w:tc>
      </w:tr>
      <w:tr w:rsidR="004C0A3E" w:rsidRPr="004C0A3E" w14:paraId="79FDE4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E31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5E5F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598276.70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924F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2217721.66</w:t>
            </w:r>
          </w:p>
        </w:tc>
      </w:tr>
      <w:tr w:rsidR="004C0A3E" w:rsidRPr="004C0A3E" w14:paraId="5E2D50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111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AEB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598268.42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9F9B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2217708.16</w:t>
            </w:r>
          </w:p>
        </w:tc>
      </w:tr>
      <w:tr w:rsidR="004C0A3E" w:rsidRPr="004C0A3E" w14:paraId="216846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0A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1DB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598266.96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3C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2217704.90</w:t>
            </w:r>
          </w:p>
        </w:tc>
      </w:tr>
      <w:tr w:rsidR="004C0A3E" w:rsidRPr="004C0A3E" w14:paraId="53C6EC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6FD8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C8AD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598264.80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C9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2217691.58</w:t>
            </w:r>
          </w:p>
        </w:tc>
      </w:tr>
      <w:tr w:rsidR="004C0A3E" w:rsidRPr="004C0A3E" w14:paraId="5EAC60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9D5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544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598264.65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B1D7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2217687.16</w:t>
            </w:r>
          </w:p>
        </w:tc>
      </w:tr>
      <w:tr w:rsidR="004C0A3E" w:rsidRPr="004C0A3E" w14:paraId="1DEAB7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1B2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874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598305.36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626C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2217662.88</w:t>
            </w:r>
          </w:p>
        </w:tc>
      </w:tr>
      <w:tr w:rsidR="004C0A3E" w:rsidRPr="004C0A3E" w14:paraId="75494E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872E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25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598303.21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7A5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2217632.11</w:t>
            </w:r>
          </w:p>
        </w:tc>
      </w:tr>
      <w:tr w:rsidR="004C0A3E" w:rsidRPr="004C0A3E" w14:paraId="6A7513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CF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B0B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598380.05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4FF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2217536.89</w:t>
            </w:r>
          </w:p>
        </w:tc>
      </w:tr>
      <w:tr w:rsidR="004C0A3E" w:rsidRPr="004C0A3E" w14:paraId="38D13F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3C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BB3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598377.49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E55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2217498.69</w:t>
            </w:r>
          </w:p>
        </w:tc>
      </w:tr>
      <w:tr w:rsidR="004C0A3E" w:rsidRPr="004C0A3E" w14:paraId="191594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05F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1B3B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598353.24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B6C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2217512.10</w:t>
            </w:r>
          </w:p>
        </w:tc>
      </w:tr>
      <w:tr w:rsidR="004C0A3E" w:rsidRPr="004C0A3E" w14:paraId="77C0FA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FD4A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81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598350.26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50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2217509.52</w:t>
            </w:r>
          </w:p>
        </w:tc>
      </w:tr>
      <w:tr w:rsidR="004C0A3E" w:rsidRPr="004C0A3E" w14:paraId="1DD9C1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50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FE93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598342.58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23E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2217503.36</w:t>
            </w:r>
          </w:p>
        </w:tc>
      </w:tr>
      <w:tr w:rsidR="004C0A3E" w:rsidRPr="004C0A3E" w14:paraId="74DEBE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07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9B4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598344.90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90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2217500.58</w:t>
            </w:r>
          </w:p>
        </w:tc>
      </w:tr>
      <w:tr w:rsidR="004C0A3E" w:rsidRPr="004C0A3E" w14:paraId="1763BE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F4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156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598340.62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4EFD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2217495.86</w:t>
            </w:r>
          </w:p>
        </w:tc>
      </w:tr>
      <w:tr w:rsidR="004C0A3E" w:rsidRPr="004C0A3E" w14:paraId="090F45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8A98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16BD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598338.32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A53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2217494.12</w:t>
            </w:r>
          </w:p>
        </w:tc>
      </w:tr>
      <w:tr w:rsidR="004C0A3E" w:rsidRPr="004C0A3E" w14:paraId="5DA2CE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EA3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69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598333.94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29D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2217481.08</w:t>
            </w:r>
          </w:p>
        </w:tc>
      </w:tr>
      <w:tr w:rsidR="004C0A3E" w:rsidRPr="004C0A3E" w14:paraId="2C8BC2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E229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6BD6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598346.20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82B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2217469.74</w:t>
            </w:r>
          </w:p>
        </w:tc>
      </w:tr>
      <w:tr w:rsidR="004C0A3E" w:rsidRPr="004C0A3E" w14:paraId="576582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B385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57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FB57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2217466.36</w:t>
            </w:r>
          </w:p>
        </w:tc>
      </w:tr>
      <w:tr w:rsidR="004C0A3E" w:rsidRPr="004C0A3E" w14:paraId="029293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D9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37E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35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2217461.20</w:t>
            </w:r>
          </w:p>
        </w:tc>
      </w:tr>
      <w:tr w:rsidR="004C0A3E" w:rsidRPr="004C0A3E" w14:paraId="122039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C25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16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AF7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2217460.80</w:t>
            </w:r>
          </w:p>
        </w:tc>
      </w:tr>
      <w:tr w:rsidR="004C0A3E" w:rsidRPr="004C0A3E" w14:paraId="7B52D5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4F61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2C1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598348.36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73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2217458.10</w:t>
            </w:r>
          </w:p>
        </w:tc>
      </w:tr>
      <w:tr w:rsidR="004C0A3E" w:rsidRPr="004C0A3E" w14:paraId="301EDF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C37F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522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598377.38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EEE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2217430.32</w:t>
            </w:r>
          </w:p>
        </w:tc>
      </w:tr>
      <w:tr w:rsidR="004C0A3E" w:rsidRPr="004C0A3E" w14:paraId="06EFBF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6250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E67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598377.07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6D3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2217429.94</w:t>
            </w:r>
          </w:p>
        </w:tc>
      </w:tr>
      <w:tr w:rsidR="004C0A3E" w:rsidRPr="004C0A3E" w14:paraId="0A72AD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98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1B2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598388.94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C1B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2217432.25</w:t>
            </w:r>
          </w:p>
        </w:tc>
      </w:tr>
      <w:tr w:rsidR="004C0A3E" w:rsidRPr="004C0A3E" w14:paraId="02C653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D9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F2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598323.02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720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2217348.70</w:t>
            </w:r>
          </w:p>
        </w:tc>
      </w:tr>
      <w:tr w:rsidR="004C0A3E" w:rsidRPr="004C0A3E" w14:paraId="3672FD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AD6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6D2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598300.36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EB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2217323.57</w:t>
            </w:r>
          </w:p>
        </w:tc>
      </w:tr>
      <w:tr w:rsidR="004C0A3E" w:rsidRPr="004C0A3E" w14:paraId="4795BB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7CF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467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598274.79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D2BC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2217312.24</w:t>
            </w:r>
          </w:p>
        </w:tc>
      </w:tr>
      <w:tr w:rsidR="004C0A3E" w:rsidRPr="004C0A3E" w14:paraId="2B37F0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4C26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DE2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598250.56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5C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2217312.01</w:t>
            </w:r>
          </w:p>
        </w:tc>
      </w:tr>
      <w:tr w:rsidR="004C0A3E" w:rsidRPr="004C0A3E" w14:paraId="04191C7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221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53C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598236.79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A2E4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2217327.12</w:t>
            </w:r>
          </w:p>
        </w:tc>
      </w:tr>
      <w:tr w:rsidR="004C0A3E" w:rsidRPr="004C0A3E" w14:paraId="6E7C7A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6EE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E442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598234.57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E313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2217349.58</w:t>
            </w:r>
          </w:p>
        </w:tc>
      </w:tr>
      <w:tr w:rsidR="004C0A3E" w:rsidRPr="004C0A3E" w14:paraId="3161C3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7BA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5B3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598197.89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822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2217345.20</w:t>
            </w:r>
          </w:p>
        </w:tc>
      </w:tr>
      <w:tr w:rsidR="004C0A3E" w:rsidRPr="004C0A3E" w14:paraId="59BE0B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213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4EA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598166.05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82C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2217314.21</w:t>
            </w:r>
          </w:p>
        </w:tc>
      </w:tr>
      <w:tr w:rsidR="004C0A3E" w:rsidRPr="004C0A3E" w14:paraId="40DC29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13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D6D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598146.31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4CB5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2217292.01</w:t>
            </w:r>
          </w:p>
        </w:tc>
      </w:tr>
      <w:tr w:rsidR="004C0A3E" w:rsidRPr="004C0A3E" w14:paraId="245A88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273A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55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598120.98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0A2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2217279.13</w:t>
            </w:r>
          </w:p>
        </w:tc>
      </w:tr>
      <w:tr w:rsidR="004C0A3E" w:rsidRPr="004C0A3E" w14:paraId="02E1C9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21C6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427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598116.77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A28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2217261.56</w:t>
            </w:r>
          </w:p>
        </w:tc>
      </w:tr>
      <w:tr w:rsidR="004C0A3E" w:rsidRPr="004C0A3E" w14:paraId="79B4D1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6AC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4B7C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598102.32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F9F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2217239.57</w:t>
            </w:r>
          </w:p>
        </w:tc>
      </w:tr>
      <w:tr w:rsidR="004C0A3E" w:rsidRPr="004C0A3E" w14:paraId="6EB6C8F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C941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C48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598107.19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A929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2217181.77</w:t>
            </w:r>
          </w:p>
        </w:tc>
      </w:tr>
      <w:tr w:rsidR="004C0A3E" w:rsidRPr="004C0A3E" w14:paraId="428D9B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782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7922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598081.21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AC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2217118.87</w:t>
            </w:r>
          </w:p>
        </w:tc>
      </w:tr>
      <w:tr w:rsidR="004C0A3E" w:rsidRPr="004C0A3E" w14:paraId="71315D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963C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737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598052.67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F35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2217078.97</w:t>
            </w:r>
          </w:p>
        </w:tc>
      </w:tr>
      <w:tr w:rsidR="004C0A3E" w:rsidRPr="004C0A3E" w14:paraId="0B571B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E2ED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AE7D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598012.33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A97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2217056.03</w:t>
            </w:r>
          </w:p>
        </w:tc>
      </w:tr>
      <w:tr w:rsidR="004C0A3E" w:rsidRPr="004C0A3E" w14:paraId="77273B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726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AEF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597980.49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C8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2217058.14</w:t>
            </w:r>
          </w:p>
        </w:tc>
      </w:tr>
      <w:tr w:rsidR="004C0A3E" w:rsidRPr="004C0A3E" w14:paraId="0A0C0A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06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55A3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597963.49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E5E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2217090.85</w:t>
            </w:r>
          </w:p>
        </w:tc>
      </w:tr>
      <w:tr w:rsidR="004C0A3E" w:rsidRPr="004C0A3E" w14:paraId="3A09A7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EC72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3C2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597935.47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99E5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2217077.27</w:t>
            </w:r>
          </w:p>
        </w:tc>
      </w:tr>
      <w:tr w:rsidR="004C0A3E" w:rsidRPr="004C0A3E" w14:paraId="7FA0AB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16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226F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597889.38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DB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2217013.29</w:t>
            </w:r>
          </w:p>
        </w:tc>
      </w:tr>
      <w:tr w:rsidR="004C0A3E" w:rsidRPr="004C0A3E" w14:paraId="324776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D083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5EE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597872.85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8B7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2217000.60</w:t>
            </w:r>
          </w:p>
        </w:tc>
      </w:tr>
      <w:tr w:rsidR="004C0A3E" w:rsidRPr="004C0A3E" w14:paraId="734582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1B8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FE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597794.02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EB13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2216993.49</w:t>
            </w:r>
          </w:p>
        </w:tc>
      </w:tr>
      <w:tr w:rsidR="004C0A3E" w:rsidRPr="004C0A3E" w14:paraId="480C55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9C1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F474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597769.58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0D2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2216998.84</w:t>
            </w:r>
          </w:p>
        </w:tc>
      </w:tr>
      <w:tr w:rsidR="004C0A3E" w:rsidRPr="004C0A3E" w14:paraId="6DB03C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2B7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832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597731.35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E7A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2216994.62</w:t>
            </w:r>
          </w:p>
        </w:tc>
      </w:tr>
      <w:tr w:rsidR="004C0A3E" w:rsidRPr="004C0A3E" w14:paraId="366054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9C0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3108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597712.67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BB8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2216972.83</w:t>
            </w:r>
          </w:p>
        </w:tc>
      </w:tr>
      <w:tr w:rsidR="004C0A3E" w:rsidRPr="004C0A3E" w14:paraId="795B2B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A008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6EB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7D3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2216940.61</w:t>
            </w:r>
          </w:p>
        </w:tc>
      </w:tr>
      <w:tr w:rsidR="004C0A3E" w:rsidRPr="004C0A3E" w14:paraId="25547E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1BB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60E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7B9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2216925.98</w:t>
            </w:r>
          </w:p>
        </w:tc>
      </w:tr>
      <w:tr w:rsidR="004C0A3E" w:rsidRPr="004C0A3E" w14:paraId="071D5D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375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04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8BA3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2216918.99</w:t>
            </w:r>
          </w:p>
        </w:tc>
      </w:tr>
      <w:tr w:rsidR="004C0A3E" w:rsidRPr="004C0A3E" w14:paraId="68651B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A232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F3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597617.54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F4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2216937.85</w:t>
            </w:r>
          </w:p>
        </w:tc>
      </w:tr>
      <w:tr w:rsidR="004C0A3E" w:rsidRPr="004C0A3E" w14:paraId="68A4A1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E8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8C31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597620.44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58B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2216949.84</w:t>
            </w:r>
          </w:p>
        </w:tc>
      </w:tr>
      <w:tr w:rsidR="004C0A3E" w:rsidRPr="004C0A3E" w14:paraId="20FB7B5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628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AD9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AD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2216963.53</w:t>
            </w:r>
          </w:p>
        </w:tc>
      </w:tr>
      <w:tr w:rsidR="004C0A3E" w:rsidRPr="004C0A3E" w14:paraId="332F8C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B84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55BB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597574.95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101C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2216906.68</w:t>
            </w:r>
          </w:p>
        </w:tc>
      </w:tr>
      <w:tr w:rsidR="004C0A3E" w:rsidRPr="004C0A3E" w14:paraId="16A81E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B16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768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597533.50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DA66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2216904.40</w:t>
            </w:r>
          </w:p>
        </w:tc>
      </w:tr>
      <w:tr w:rsidR="004C0A3E" w:rsidRPr="004C0A3E" w14:paraId="0EE4FA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61A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F81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597135.43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488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2216882.48</w:t>
            </w:r>
          </w:p>
        </w:tc>
      </w:tr>
      <w:tr w:rsidR="004C0A3E" w:rsidRPr="004C0A3E" w14:paraId="1CC885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B97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A44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597149.98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BB05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2216596.23</w:t>
            </w:r>
          </w:p>
        </w:tc>
      </w:tr>
      <w:tr w:rsidR="004C0A3E" w:rsidRPr="004C0A3E" w14:paraId="08D5A1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C7AB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62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597116.02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2A0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2216345.34</w:t>
            </w:r>
          </w:p>
        </w:tc>
      </w:tr>
      <w:tr w:rsidR="004C0A3E" w:rsidRPr="004C0A3E" w14:paraId="428349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DFA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AAA8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597173.61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21E6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2216407.11</w:t>
            </w:r>
          </w:p>
        </w:tc>
      </w:tr>
      <w:tr w:rsidR="004C0A3E" w:rsidRPr="004C0A3E" w14:paraId="5F3E00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B35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30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597194.61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5D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2216416.64</w:t>
            </w:r>
          </w:p>
        </w:tc>
      </w:tr>
      <w:tr w:rsidR="004C0A3E" w:rsidRPr="004C0A3E" w14:paraId="6EEFF7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BE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3DBC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597230.12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455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2216429.95</w:t>
            </w:r>
          </w:p>
        </w:tc>
      </w:tr>
      <w:tr w:rsidR="004C0A3E" w:rsidRPr="004C0A3E" w14:paraId="26A553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05B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176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597256.88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0A8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2216441.63</w:t>
            </w:r>
          </w:p>
        </w:tc>
      </w:tr>
      <w:tr w:rsidR="004C0A3E" w:rsidRPr="004C0A3E" w14:paraId="06F091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15D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CBB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597285.53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470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2216619.62</w:t>
            </w:r>
          </w:p>
        </w:tc>
      </w:tr>
      <w:tr w:rsidR="004C0A3E" w:rsidRPr="004C0A3E" w14:paraId="166738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1D8B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8618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597335.81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74B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2216604.73</w:t>
            </w:r>
          </w:p>
        </w:tc>
      </w:tr>
      <w:tr w:rsidR="004C0A3E" w:rsidRPr="004C0A3E" w14:paraId="2E30D97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E97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86D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597355.93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3D42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2216480.78</w:t>
            </w:r>
          </w:p>
        </w:tc>
      </w:tr>
      <w:tr w:rsidR="004C0A3E" w:rsidRPr="004C0A3E" w14:paraId="4722B9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3D4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C7ED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597386.49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1F3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2216483.60</w:t>
            </w:r>
          </w:p>
        </w:tc>
      </w:tr>
      <w:tr w:rsidR="004C0A3E" w:rsidRPr="004C0A3E" w14:paraId="7CEFAE7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C3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DE9D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597381.46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833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2216519.92</w:t>
            </w:r>
          </w:p>
        </w:tc>
      </w:tr>
      <w:tr w:rsidR="004C0A3E" w:rsidRPr="004C0A3E" w14:paraId="1A740D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044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EBF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597454.40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922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2216530.01</w:t>
            </w:r>
          </w:p>
        </w:tc>
      </w:tr>
      <w:tr w:rsidR="004C0A3E" w:rsidRPr="004C0A3E" w14:paraId="673A5C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831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0B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597459.42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50C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2216493.69</w:t>
            </w:r>
          </w:p>
        </w:tc>
      </w:tr>
      <w:tr w:rsidR="004C0A3E" w:rsidRPr="004C0A3E" w14:paraId="3E2683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EB6B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84C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597461.76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B7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2216476.74</w:t>
            </w:r>
          </w:p>
        </w:tc>
      </w:tr>
      <w:tr w:rsidR="004C0A3E" w:rsidRPr="004C0A3E" w14:paraId="241BA5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01E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B44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597468.45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246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2216478.22</w:t>
            </w:r>
          </w:p>
        </w:tc>
      </w:tr>
      <w:tr w:rsidR="004C0A3E" w:rsidRPr="004C0A3E" w14:paraId="70DFED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E1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BE0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597497.90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48A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2216472.76</w:t>
            </w:r>
          </w:p>
        </w:tc>
      </w:tr>
      <w:tr w:rsidR="004C0A3E" w:rsidRPr="004C0A3E" w14:paraId="5CBB14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818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DCB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597533.89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73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2216440.01</w:t>
            </w:r>
          </w:p>
        </w:tc>
      </w:tr>
      <w:tr w:rsidR="004C0A3E" w:rsidRPr="004C0A3E" w14:paraId="5C2268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0DB5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35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597556.69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83E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2216437.15</w:t>
            </w:r>
          </w:p>
        </w:tc>
      </w:tr>
      <w:tr w:rsidR="004C0A3E" w:rsidRPr="004C0A3E" w14:paraId="6C0AE0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E31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6EB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597567.24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655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2216434.05</w:t>
            </w:r>
          </w:p>
        </w:tc>
      </w:tr>
      <w:tr w:rsidR="004C0A3E" w:rsidRPr="004C0A3E" w14:paraId="543D91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8F2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551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597576.49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9AB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2216468.62</w:t>
            </w:r>
          </w:p>
        </w:tc>
      </w:tr>
      <w:tr w:rsidR="004C0A3E" w:rsidRPr="004C0A3E" w14:paraId="4388FC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22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86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597592.03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4FF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2216479.41</w:t>
            </w:r>
          </w:p>
        </w:tc>
      </w:tr>
      <w:tr w:rsidR="004C0A3E" w:rsidRPr="004C0A3E" w14:paraId="44B932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D1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FEC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EB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2216475.91</w:t>
            </w:r>
          </w:p>
        </w:tc>
      </w:tr>
      <w:tr w:rsidR="004C0A3E" w:rsidRPr="004C0A3E" w14:paraId="3EBE6CF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373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076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F9D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2216463.52</w:t>
            </w:r>
          </w:p>
        </w:tc>
      </w:tr>
      <w:tr w:rsidR="004C0A3E" w:rsidRPr="004C0A3E" w14:paraId="32245C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66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E703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7525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2216455.37</w:t>
            </w:r>
          </w:p>
        </w:tc>
      </w:tr>
      <w:tr w:rsidR="004C0A3E" w:rsidRPr="004C0A3E" w14:paraId="62E1280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530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2425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597588.41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DAE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2216444.94</w:t>
            </w:r>
          </w:p>
        </w:tc>
      </w:tr>
      <w:tr w:rsidR="004C0A3E" w:rsidRPr="004C0A3E" w14:paraId="2966ED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C8C6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59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A06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2216437.62</w:t>
            </w:r>
          </w:p>
        </w:tc>
      </w:tr>
      <w:tr w:rsidR="004C0A3E" w:rsidRPr="004C0A3E" w14:paraId="1829EB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133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24F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8C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2216429.81</w:t>
            </w:r>
          </w:p>
        </w:tc>
      </w:tr>
      <w:tr w:rsidR="004C0A3E" w:rsidRPr="004C0A3E" w14:paraId="7AA7D7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F8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E20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F3E5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2216425.03</w:t>
            </w:r>
          </w:p>
        </w:tc>
      </w:tr>
      <w:tr w:rsidR="004C0A3E" w:rsidRPr="004C0A3E" w14:paraId="0ECC12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F5D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905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2FC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2216423.74</w:t>
            </w:r>
          </w:p>
        </w:tc>
      </w:tr>
      <w:tr w:rsidR="004C0A3E" w:rsidRPr="004C0A3E" w14:paraId="3204ED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FE93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1A6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597629.78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2F0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2216415.80</w:t>
            </w:r>
          </w:p>
        </w:tc>
      </w:tr>
      <w:tr w:rsidR="004C0A3E" w:rsidRPr="004C0A3E" w14:paraId="0B2B63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29BB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0357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597644.93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DBF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2216395.68</w:t>
            </w:r>
          </w:p>
        </w:tc>
      </w:tr>
      <w:tr w:rsidR="004C0A3E" w:rsidRPr="004C0A3E" w14:paraId="2AEB6D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845D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FCB3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597663.84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33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2216362.22</w:t>
            </w:r>
          </w:p>
        </w:tc>
      </w:tr>
      <w:tr w:rsidR="004C0A3E" w:rsidRPr="004C0A3E" w14:paraId="31BEBE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438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860D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597688.29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BA5E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2216343.64</w:t>
            </w:r>
          </w:p>
        </w:tc>
      </w:tr>
      <w:tr w:rsidR="004C0A3E" w:rsidRPr="004C0A3E" w14:paraId="20954D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F1B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DBB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597706.18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1F1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2216323.19</w:t>
            </w:r>
          </w:p>
        </w:tc>
      </w:tr>
      <w:tr w:rsidR="004C0A3E" w:rsidRPr="004C0A3E" w14:paraId="2DA89E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89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49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597727.01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8D0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2216300.85</w:t>
            </w:r>
          </w:p>
        </w:tc>
      </w:tr>
      <w:tr w:rsidR="004C0A3E" w:rsidRPr="004C0A3E" w14:paraId="1941A6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3A5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72A6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769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2216318.00</w:t>
            </w:r>
          </w:p>
        </w:tc>
      </w:tr>
      <w:tr w:rsidR="004C0A3E" w:rsidRPr="004C0A3E" w14:paraId="535B4A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ADF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9E3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597724.11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850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2216331.96</w:t>
            </w:r>
          </w:p>
        </w:tc>
      </w:tr>
      <w:tr w:rsidR="004C0A3E" w:rsidRPr="004C0A3E" w14:paraId="0FD704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01E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A00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A696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2216352.63</w:t>
            </w:r>
          </w:p>
        </w:tc>
      </w:tr>
      <w:tr w:rsidR="004C0A3E" w:rsidRPr="004C0A3E" w14:paraId="3A6A90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E5E0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42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324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2216353.83</w:t>
            </w:r>
          </w:p>
        </w:tc>
      </w:tr>
      <w:tr w:rsidR="004C0A3E" w:rsidRPr="004C0A3E" w14:paraId="04ED16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37D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376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597684.61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58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2216393.42</w:t>
            </w:r>
          </w:p>
        </w:tc>
      </w:tr>
      <w:tr w:rsidR="004C0A3E" w:rsidRPr="004C0A3E" w14:paraId="373CCEE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87A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651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597708.45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B9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2216395.44</w:t>
            </w:r>
          </w:p>
        </w:tc>
      </w:tr>
      <w:tr w:rsidR="004C0A3E" w:rsidRPr="004C0A3E" w14:paraId="52565B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A6F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AC3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597713.92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4B9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2216404.66</w:t>
            </w:r>
          </w:p>
        </w:tc>
      </w:tr>
      <w:tr w:rsidR="004C0A3E" w:rsidRPr="004C0A3E" w14:paraId="5FD24BF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EF1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30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597713.75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D0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2216413.77</w:t>
            </w:r>
          </w:p>
        </w:tc>
      </w:tr>
      <w:tr w:rsidR="004C0A3E" w:rsidRPr="004C0A3E" w14:paraId="48146C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B952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F8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597705.84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B96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2216433.09</w:t>
            </w:r>
          </w:p>
        </w:tc>
      </w:tr>
      <w:tr w:rsidR="004C0A3E" w:rsidRPr="004C0A3E" w14:paraId="0506EC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119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8ECC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3E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2216443.07</w:t>
            </w:r>
          </w:p>
        </w:tc>
      </w:tr>
      <w:tr w:rsidR="004C0A3E" w:rsidRPr="004C0A3E" w14:paraId="43441E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93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D0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597702.91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C8ED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2216479.53</w:t>
            </w:r>
          </w:p>
        </w:tc>
      </w:tr>
      <w:tr w:rsidR="004C0A3E" w:rsidRPr="004C0A3E" w14:paraId="164D06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7CB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7EB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597699.61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4D30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2216504.60</w:t>
            </w:r>
          </w:p>
        </w:tc>
      </w:tr>
      <w:tr w:rsidR="004C0A3E" w:rsidRPr="004C0A3E" w14:paraId="19A4EC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24A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E8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597696.87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D6C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2216512.25</w:t>
            </w:r>
          </w:p>
        </w:tc>
      </w:tr>
      <w:tr w:rsidR="004C0A3E" w:rsidRPr="004C0A3E" w14:paraId="613967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CAA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67F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597693.60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3E4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2216523.34</w:t>
            </w:r>
          </w:p>
        </w:tc>
      </w:tr>
      <w:tr w:rsidR="004C0A3E" w:rsidRPr="004C0A3E" w14:paraId="5EA7B0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461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8E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597682.54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FDC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2216543.23</w:t>
            </w:r>
          </w:p>
        </w:tc>
      </w:tr>
      <w:tr w:rsidR="004C0A3E" w:rsidRPr="004C0A3E" w14:paraId="1CDFD5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1A4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82CA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597666.11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526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2216564.28</w:t>
            </w:r>
          </w:p>
        </w:tc>
      </w:tr>
      <w:tr w:rsidR="004C0A3E" w:rsidRPr="004C0A3E" w14:paraId="1CF78B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8C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D9E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597663.40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C87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2216574.60</w:t>
            </w:r>
          </w:p>
        </w:tc>
      </w:tr>
      <w:tr w:rsidR="004C0A3E" w:rsidRPr="004C0A3E" w14:paraId="0581FCC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C7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C3A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597653.32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1D5C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2216592.63</w:t>
            </w:r>
          </w:p>
        </w:tc>
      </w:tr>
      <w:tr w:rsidR="004C0A3E" w:rsidRPr="004C0A3E" w14:paraId="111B4B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CB6F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92C1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597618.42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CE2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2216643.80</w:t>
            </w:r>
          </w:p>
        </w:tc>
      </w:tr>
      <w:tr w:rsidR="004C0A3E" w:rsidRPr="004C0A3E" w14:paraId="728C81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59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C99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597628.95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545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2216651.22</w:t>
            </w:r>
          </w:p>
        </w:tc>
      </w:tr>
      <w:tr w:rsidR="004C0A3E" w:rsidRPr="004C0A3E" w14:paraId="10F23B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081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48FB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597558.26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39C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2216750.41</w:t>
            </w:r>
          </w:p>
        </w:tc>
      </w:tr>
      <w:tr w:rsidR="004C0A3E" w:rsidRPr="004C0A3E" w14:paraId="0A903D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EC30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12B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597582.85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8CAB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2216764.25</w:t>
            </w:r>
          </w:p>
        </w:tc>
      </w:tr>
      <w:tr w:rsidR="004C0A3E" w:rsidRPr="004C0A3E" w14:paraId="7640C2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296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9F0D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597569.65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ABA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2216788.30</w:t>
            </w:r>
          </w:p>
        </w:tc>
      </w:tr>
      <w:tr w:rsidR="004C0A3E" w:rsidRPr="004C0A3E" w14:paraId="3B82E3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642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400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597566.85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023A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2216794.56</w:t>
            </w:r>
          </w:p>
        </w:tc>
      </w:tr>
      <w:tr w:rsidR="004C0A3E" w:rsidRPr="004C0A3E" w14:paraId="18209F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4FB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358B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597591.48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43C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2216804.14</w:t>
            </w:r>
          </w:p>
        </w:tc>
      </w:tr>
      <w:tr w:rsidR="004C0A3E" w:rsidRPr="004C0A3E" w14:paraId="3B27BD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DA8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58D3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597591.49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BFC6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2216804.14</w:t>
            </w:r>
          </w:p>
        </w:tc>
      </w:tr>
      <w:tr w:rsidR="004C0A3E" w:rsidRPr="004C0A3E" w14:paraId="3BF6C2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AE4F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13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597609.24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46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2216795.69</w:t>
            </w:r>
          </w:p>
        </w:tc>
      </w:tr>
      <w:tr w:rsidR="004C0A3E" w:rsidRPr="004C0A3E" w14:paraId="3CFC2D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2A2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20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597626.88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436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2216776.86</w:t>
            </w:r>
          </w:p>
        </w:tc>
      </w:tr>
      <w:tr w:rsidR="004C0A3E" w:rsidRPr="004C0A3E" w14:paraId="7D81CA6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6AB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5394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597636.14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85A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2216785.19</w:t>
            </w:r>
          </w:p>
        </w:tc>
      </w:tr>
      <w:tr w:rsidR="004C0A3E" w:rsidRPr="004C0A3E" w14:paraId="0519D8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E52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A0D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597655.19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E5FC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2216774.57</w:t>
            </w:r>
          </w:p>
        </w:tc>
      </w:tr>
      <w:tr w:rsidR="004C0A3E" w:rsidRPr="004C0A3E" w14:paraId="232C9C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832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C4F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597660.17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144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2216778.12</w:t>
            </w:r>
          </w:p>
        </w:tc>
      </w:tr>
      <w:tr w:rsidR="004C0A3E" w:rsidRPr="004C0A3E" w14:paraId="540EAE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8A3A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AC7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597680.18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B0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2216765.93</w:t>
            </w:r>
          </w:p>
        </w:tc>
      </w:tr>
      <w:tr w:rsidR="004C0A3E" w:rsidRPr="004C0A3E" w14:paraId="22E568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6B8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D9B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597693.22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042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2216774.05</w:t>
            </w:r>
          </w:p>
        </w:tc>
      </w:tr>
      <w:tr w:rsidR="004C0A3E" w:rsidRPr="004C0A3E" w14:paraId="5F6C8D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B48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BD4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597714.28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DFC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2216759.94</w:t>
            </w:r>
          </w:p>
        </w:tc>
      </w:tr>
      <w:tr w:rsidR="004C0A3E" w:rsidRPr="004C0A3E" w14:paraId="520AB2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6AA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50B9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EFF1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2216735.75</w:t>
            </w:r>
          </w:p>
        </w:tc>
      </w:tr>
      <w:tr w:rsidR="004C0A3E" w:rsidRPr="004C0A3E" w14:paraId="14E2E5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6D05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B6A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597736.38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08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2216718.31</w:t>
            </w:r>
          </w:p>
        </w:tc>
      </w:tr>
      <w:tr w:rsidR="004C0A3E" w:rsidRPr="004C0A3E" w14:paraId="2A35A6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EDB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764B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597728.93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F3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2216713.78</w:t>
            </w:r>
          </w:p>
        </w:tc>
      </w:tr>
      <w:tr w:rsidR="004C0A3E" w:rsidRPr="004C0A3E" w14:paraId="1FC414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6CA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8E4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597782.65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946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2216614.89</w:t>
            </w:r>
          </w:p>
        </w:tc>
      </w:tr>
      <w:tr w:rsidR="004C0A3E" w:rsidRPr="004C0A3E" w14:paraId="25C1EA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06D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2ED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597769.52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37A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2216603.18</w:t>
            </w:r>
          </w:p>
        </w:tc>
      </w:tr>
      <w:tr w:rsidR="004C0A3E" w:rsidRPr="004C0A3E" w14:paraId="1FE562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3B35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929D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597785.83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A57E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2216579.76</w:t>
            </w:r>
          </w:p>
        </w:tc>
      </w:tr>
      <w:tr w:rsidR="004C0A3E" w:rsidRPr="004C0A3E" w14:paraId="54C529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095B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9C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597794.63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672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2216574.13</w:t>
            </w:r>
          </w:p>
        </w:tc>
      </w:tr>
      <w:tr w:rsidR="004C0A3E" w:rsidRPr="004C0A3E" w14:paraId="0A3FFF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D74D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23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597796.90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67CD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2216571.69</w:t>
            </w:r>
          </w:p>
        </w:tc>
      </w:tr>
      <w:tr w:rsidR="004C0A3E" w:rsidRPr="004C0A3E" w14:paraId="44F594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2A46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E4A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597921.99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3FB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2216518.23</w:t>
            </w:r>
          </w:p>
        </w:tc>
      </w:tr>
      <w:tr w:rsidR="004C0A3E" w:rsidRPr="004C0A3E" w14:paraId="79A683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37C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E1E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597933.28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D5F8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2216513.17</w:t>
            </w:r>
          </w:p>
        </w:tc>
      </w:tr>
      <w:tr w:rsidR="004C0A3E" w:rsidRPr="004C0A3E" w14:paraId="16B240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19F0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CE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597935.92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AB5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2216522.20</w:t>
            </w:r>
          </w:p>
        </w:tc>
      </w:tr>
      <w:tr w:rsidR="004C0A3E" w:rsidRPr="004C0A3E" w14:paraId="2B0E5B9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6B47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AEE1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597968.27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12F3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2216491.51</w:t>
            </w:r>
          </w:p>
        </w:tc>
      </w:tr>
      <w:tr w:rsidR="004C0A3E" w:rsidRPr="004C0A3E" w14:paraId="2D60B5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CD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C762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598039.28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0A4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2216464.18</w:t>
            </w:r>
          </w:p>
        </w:tc>
      </w:tr>
      <w:tr w:rsidR="004C0A3E" w:rsidRPr="004C0A3E" w14:paraId="737561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2C6B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832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598056.62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DF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2216449.16</w:t>
            </w:r>
          </w:p>
        </w:tc>
      </w:tr>
      <w:tr w:rsidR="004C0A3E" w:rsidRPr="004C0A3E" w14:paraId="66972B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2520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4D4D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598061.96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B263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2216428.82</w:t>
            </w:r>
          </w:p>
        </w:tc>
      </w:tr>
      <w:tr w:rsidR="004C0A3E" w:rsidRPr="004C0A3E" w14:paraId="1B51C5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69DA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FE9A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598079.50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8FC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2216412.95</w:t>
            </w:r>
          </w:p>
        </w:tc>
      </w:tr>
      <w:tr w:rsidR="004C0A3E" w:rsidRPr="004C0A3E" w14:paraId="6D7CCD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08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9B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598156.21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7C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2216468.24</w:t>
            </w:r>
          </w:p>
        </w:tc>
      </w:tr>
      <w:tr w:rsidR="004C0A3E" w:rsidRPr="004C0A3E" w14:paraId="2C039E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11B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B13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598307.50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BDD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2216566.16</w:t>
            </w:r>
          </w:p>
        </w:tc>
      </w:tr>
      <w:tr w:rsidR="004C0A3E" w:rsidRPr="004C0A3E" w14:paraId="3F7989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4E8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EBB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598351.65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A816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2216536.83</w:t>
            </w:r>
          </w:p>
        </w:tc>
      </w:tr>
      <w:tr w:rsidR="004C0A3E" w:rsidRPr="004C0A3E" w14:paraId="07E44C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F8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85A6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598446.32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48B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2216585.08</w:t>
            </w:r>
          </w:p>
        </w:tc>
      </w:tr>
      <w:tr w:rsidR="004C0A3E" w:rsidRPr="004C0A3E" w14:paraId="6D4AD8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5B9C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9EB4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598473.60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879A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2216616.11</w:t>
            </w:r>
          </w:p>
        </w:tc>
      </w:tr>
      <w:tr w:rsidR="004C0A3E" w:rsidRPr="004C0A3E" w14:paraId="5D7354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631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4D0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598508.67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9E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2216626.18</w:t>
            </w:r>
          </w:p>
        </w:tc>
      </w:tr>
      <w:tr w:rsidR="004C0A3E" w:rsidRPr="004C0A3E" w14:paraId="2943536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693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073F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598551.25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82C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2216697.41</w:t>
            </w:r>
          </w:p>
        </w:tc>
      </w:tr>
      <w:tr w:rsidR="004C0A3E" w:rsidRPr="004C0A3E" w14:paraId="227D95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E37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AF56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598576.77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80D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2216755.01</w:t>
            </w:r>
          </w:p>
        </w:tc>
      </w:tr>
      <w:tr w:rsidR="004C0A3E" w:rsidRPr="004C0A3E" w14:paraId="4C95CF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27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6B6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598611.07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42B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2216790.42</w:t>
            </w:r>
          </w:p>
        </w:tc>
      </w:tr>
      <w:tr w:rsidR="004C0A3E" w:rsidRPr="004C0A3E" w14:paraId="5A6AF1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9C5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312D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598642.34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CB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2216854.36</w:t>
            </w:r>
          </w:p>
        </w:tc>
      </w:tr>
      <w:tr w:rsidR="004C0A3E" w:rsidRPr="004C0A3E" w14:paraId="43CE59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ADD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686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598690.85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DC20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2217006.59</w:t>
            </w:r>
          </w:p>
        </w:tc>
      </w:tr>
      <w:tr w:rsidR="004C0A3E" w:rsidRPr="004C0A3E" w14:paraId="58408F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56B3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42C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A6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2217107.84</w:t>
            </w:r>
          </w:p>
        </w:tc>
      </w:tr>
      <w:tr w:rsidR="004C0A3E" w:rsidRPr="004C0A3E" w14:paraId="7B0CA3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A2E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6879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598607.20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02E4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2217137.56</w:t>
            </w:r>
          </w:p>
        </w:tc>
      </w:tr>
      <w:tr w:rsidR="004C0A3E" w:rsidRPr="004C0A3E" w14:paraId="08EADF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41A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862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598613.08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D2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2217168.86</w:t>
            </w:r>
          </w:p>
        </w:tc>
      </w:tr>
      <w:tr w:rsidR="004C0A3E" w:rsidRPr="004C0A3E" w14:paraId="65EB6DD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C1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DBC5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598612.16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407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2217181.29</w:t>
            </w:r>
          </w:p>
        </w:tc>
      </w:tr>
      <w:tr w:rsidR="004C0A3E" w:rsidRPr="004C0A3E" w14:paraId="07BD73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146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1C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598614.72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0FD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2217212.15</w:t>
            </w:r>
          </w:p>
        </w:tc>
      </w:tr>
      <w:tr w:rsidR="004C0A3E" w:rsidRPr="004C0A3E" w14:paraId="10DEB6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298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D8FD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598616.10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3DE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2217261.62</w:t>
            </w:r>
          </w:p>
        </w:tc>
      </w:tr>
      <w:tr w:rsidR="004C0A3E" w:rsidRPr="004C0A3E" w14:paraId="047335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0E17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64E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598617.77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F06C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2217296.78</w:t>
            </w:r>
          </w:p>
        </w:tc>
      </w:tr>
      <w:tr w:rsidR="004C0A3E" w:rsidRPr="004C0A3E" w14:paraId="497A34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E19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9324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598620.50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E0C8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2217302.93</w:t>
            </w:r>
          </w:p>
        </w:tc>
      </w:tr>
      <w:tr w:rsidR="004C0A3E" w:rsidRPr="004C0A3E" w14:paraId="1A7653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5ED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A0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598622.20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8FD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2217306.73</w:t>
            </w:r>
          </w:p>
        </w:tc>
      </w:tr>
      <w:tr w:rsidR="004C0A3E" w:rsidRPr="004C0A3E" w14:paraId="5E605B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4CC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8E0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598648.69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1F8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2217288.01</w:t>
            </w:r>
          </w:p>
        </w:tc>
      </w:tr>
      <w:tr w:rsidR="004C0A3E" w:rsidRPr="004C0A3E" w14:paraId="177344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7AD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9E9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598668.72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F253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2217276.74</w:t>
            </w:r>
          </w:p>
        </w:tc>
      </w:tr>
      <w:tr w:rsidR="004C0A3E" w:rsidRPr="004C0A3E" w14:paraId="3EF52F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43E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DA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598713.42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B077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2217253.21</w:t>
            </w:r>
          </w:p>
        </w:tc>
      </w:tr>
      <w:tr w:rsidR="004C0A3E" w:rsidRPr="004C0A3E" w14:paraId="05FFE1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2F7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E93F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598733.72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243B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2217237.78</w:t>
            </w:r>
          </w:p>
        </w:tc>
      </w:tr>
      <w:tr w:rsidR="004C0A3E" w:rsidRPr="004C0A3E" w14:paraId="2CC45B9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875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A9E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598807.60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00F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2217186.38</w:t>
            </w:r>
          </w:p>
        </w:tc>
      </w:tr>
      <w:tr w:rsidR="004C0A3E" w:rsidRPr="004C0A3E" w14:paraId="675E6F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B7D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ADE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598837.52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070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2217157.67</w:t>
            </w:r>
          </w:p>
        </w:tc>
      </w:tr>
      <w:tr w:rsidR="004C0A3E" w:rsidRPr="004C0A3E" w14:paraId="723B6A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6E1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E98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598809.73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791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2217158.80</w:t>
            </w:r>
          </w:p>
        </w:tc>
      </w:tr>
      <w:tr w:rsidR="004C0A3E" w:rsidRPr="004C0A3E" w14:paraId="0948D8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C7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A13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598760.48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06C8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2217191.48</w:t>
            </w:r>
          </w:p>
        </w:tc>
      </w:tr>
      <w:tr w:rsidR="004C0A3E" w:rsidRPr="004C0A3E" w14:paraId="65638B2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E91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26E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598735.85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3A5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2217129.49</w:t>
            </w:r>
          </w:p>
        </w:tc>
      </w:tr>
      <w:tr w:rsidR="004C0A3E" w:rsidRPr="004C0A3E" w14:paraId="1DC135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EA3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27A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598707.33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23E2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2217038.10</w:t>
            </w:r>
          </w:p>
        </w:tc>
      </w:tr>
      <w:tr w:rsidR="004C0A3E" w:rsidRPr="004C0A3E" w14:paraId="179B3F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43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2F19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598712.08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95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2217010.60</w:t>
            </w:r>
          </w:p>
        </w:tc>
      </w:tr>
      <w:tr w:rsidR="004C0A3E" w:rsidRPr="004C0A3E" w14:paraId="3E9406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B4A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8B7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598709.51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828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2216971.66</w:t>
            </w:r>
          </w:p>
        </w:tc>
      </w:tr>
      <w:tr w:rsidR="004C0A3E" w:rsidRPr="004C0A3E" w14:paraId="1939A0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D0B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6233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598705.15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6E29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2216950.70</w:t>
            </w:r>
          </w:p>
        </w:tc>
      </w:tr>
      <w:tr w:rsidR="004C0A3E" w:rsidRPr="004C0A3E" w14:paraId="63D43F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C92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B58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598694.85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0E1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2216912.82</w:t>
            </w:r>
          </w:p>
        </w:tc>
      </w:tr>
      <w:tr w:rsidR="004C0A3E" w:rsidRPr="004C0A3E" w14:paraId="3C5230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C61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7AF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598667.46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7555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2216860.99</w:t>
            </w:r>
          </w:p>
        </w:tc>
      </w:tr>
      <w:tr w:rsidR="004C0A3E" w:rsidRPr="004C0A3E" w14:paraId="32C380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171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967A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598668.38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C19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2216843.40</w:t>
            </w:r>
          </w:p>
        </w:tc>
      </w:tr>
      <w:tr w:rsidR="004C0A3E" w:rsidRPr="004C0A3E" w14:paraId="3C773B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568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5E17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598668.42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B7B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2216843.42</w:t>
            </w:r>
          </w:p>
        </w:tc>
      </w:tr>
      <w:tr w:rsidR="004C0A3E" w:rsidRPr="004C0A3E" w14:paraId="3B0D28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DC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460D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7E1C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2216843.43</w:t>
            </w:r>
          </w:p>
        </w:tc>
      </w:tr>
      <w:tr w:rsidR="004C0A3E" w:rsidRPr="004C0A3E" w14:paraId="393610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A8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86D8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BEE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2216867.62</w:t>
            </w:r>
          </w:p>
        </w:tc>
      </w:tr>
      <w:tr w:rsidR="004C0A3E" w:rsidRPr="004C0A3E" w14:paraId="42C545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30C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A4B3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58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2216868.15</w:t>
            </w:r>
          </w:p>
        </w:tc>
      </w:tr>
      <w:tr w:rsidR="004C0A3E" w:rsidRPr="004C0A3E" w14:paraId="329676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12A3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0640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598838.04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D334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2216976.29</w:t>
            </w:r>
          </w:p>
        </w:tc>
      </w:tr>
      <w:tr w:rsidR="004C0A3E" w:rsidRPr="004C0A3E" w14:paraId="26881DF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54A1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B312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598803.77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7EA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2217021.28</w:t>
            </w:r>
          </w:p>
        </w:tc>
      </w:tr>
      <w:tr w:rsidR="004C0A3E" w:rsidRPr="004C0A3E" w14:paraId="63DA04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205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BCE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598818.77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3D25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2217032.33</w:t>
            </w:r>
          </w:p>
        </w:tc>
      </w:tr>
      <w:tr w:rsidR="004C0A3E" w:rsidRPr="004C0A3E" w14:paraId="20DF85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F91E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085F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599027.59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4FE3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2217187.93</w:t>
            </w:r>
          </w:p>
        </w:tc>
      </w:tr>
      <w:tr w:rsidR="004C0A3E" w:rsidRPr="004C0A3E" w14:paraId="28156C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B85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CBF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599063.09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5BF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2217213.84</w:t>
            </w:r>
          </w:p>
        </w:tc>
      </w:tr>
      <w:tr w:rsidR="004C0A3E" w:rsidRPr="004C0A3E" w14:paraId="0AED7A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D3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C71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599106.96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F96D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2217209.32</w:t>
            </w:r>
          </w:p>
        </w:tc>
      </w:tr>
      <w:tr w:rsidR="004C0A3E" w:rsidRPr="004C0A3E" w14:paraId="3B4187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ECE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F80F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599119.69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861E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2217235.64</w:t>
            </w:r>
          </w:p>
        </w:tc>
      </w:tr>
      <w:tr w:rsidR="004C0A3E" w:rsidRPr="004C0A3E" w14:paraId="650044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ECDF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E1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54F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2217268.76</w:t>
            </w:r>
          </w:p>
        </w:tc>
      </w:tr>
      <w:tr w:rsidR="004C0A3E" w:rsidRPr="004C0A3E" w14:paraId="66459B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E6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93D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BF84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2217383.59</w:t>
            </w:r>
          </w:p>
        </w:tc>
      </w:tr>
      <w:tr w:rsidR="004C0A3E" w:rsidRPr="004C0A3E" w14:paraId="6AB0B5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C8F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CF5B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C63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2217433.85</w:t>
            </w:r>
          </w:p>
        </w:tc>
      </w:tr>
      <w:tr w:rsidR="004C0A3E" w:rsidRPr="004C0A3E" w14:paraId="176998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D17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F30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599226.54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50C3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2217453.85</w:t>
            </w:r>
          </w:p>
        </w:tc>
      </w:tr>
      <w:tr w:rsidR="004C0A3E" w:rsidRPr="004C0A3E" w14:paraId="7FE86A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FA7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9BF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599226.66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3AD4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2217442.73</w:t>
            </w:r>
          </w:p>
        </w:tc>
      </w:tr>
      <w:tr w:rsidR="004C0A3E" w:rsidRPr="004C0A3E" w14:paraId="5676BF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2D8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8C4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599354.03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947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2217483.60</w:t>
            </w:r>
          </w:p>
        </w:tc>
      </w:tr>
      <w:tr w:rsidR="004C0A3E" w:rsidRPr="004C0A3E" w14:paraId="463119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43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E39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599386.31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E00B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2217441.44</w:t>
            </w:r>
          </w:p>
        </w:tc>
      </w:tr>
      <w:tr w:rsidR="004C0A3E" w:rsidRPr="004C0A3E" w14:paraId="2A757E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9AEB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79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599397.03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B59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2217427.43</w:t>
            </w:r>
          </w:p>
        </w:tc>
      </w:tr>
      <w:tr w:rsidR="004C0A3E" w:rsidRPr="004C0A3E" w14:paraId="725B07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767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F06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599409.59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BB23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2217411.01</w:t>
            </w:r>
          </w:p>
        </w:tc>
      </w:tr>
      <w:tr w:rsidR="004C0A3E" w:rsidRPr="004C0A3E" w14:paraId="66DB3C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4A50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071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599427.96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322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2217425.06</w:t>
            </w:r>
          </w:p>
        </w:tc>
      </w:tr>
      <w:tr w:rsidR="004C0A3E" w:rsidRPr="004C0A3E" w14:paraId="03CCDB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99DE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0778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599507.99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144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2217457.51</w:t>
            </w:r>
          </w:p>
        </w:tc>
      </w:tr>
      <w:tr w:rsidR="004C0A3E" w:rsidRPr="004C0A3E" w14:paraId="0BD12B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E6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344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599592.40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51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2217527.21</w:t>
            </w:r>
          </w:p>
        </w:tc>
      </w:tr>
      <w:tr w:rsidR="004C0A3E" w:rsidRPr="004C0A3E" w14:paraId="59C72A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7F9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BCC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599619.75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EF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2217600.82</w:t>
            </w:r>
          </w:p>
        </w:tc>
      </w:tr>
      <w:tr w:rsidR="004C0A3E" w:rsidRPr="004C0A3E" w14:paraId="63E99C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BF5F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D14F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599643.03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A90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2217690.16</w:t>
            </w:r>
          </w:p>
        </w:tc>
      </w:tr>
      <w:tr w:rsidR="004C0A3E" w:rsidRPr="004C0A3E" w14:paraId="497D8A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32A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82F7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599812.88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5F8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2217574.86</w:t>
            </w:r>
          </w:p>
        </w:tc>
      </w:tr>
      <w:tr w:rsidR="004C0A3E" w:rsidRPr="004C0A3E" w14:paraId="523822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2B61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9F4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599825.17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7C1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2217566.52</w:t>
            </w:r>
          </w:p>
        </w:tc>
      </w:tr>
      <w:tr w:rsidR="004C0A3E" w:rsidRPr="004C0A3E" w14:paraId="5A1FC1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7ED5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C7F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599839.13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03D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2217540.35</w:t>
            </w:r>
          </w:p>
        </w:tc>
      </w:tr>
      <w:tr w:rsidR="004C0A3E" w:rsidRPr="004C0A3E" w14:paraId="51E373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EB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ED15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599846.17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DF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2217545.60</w:t>
            </w:r>
          </w:p>
        </w:tc>
      </w:tr>
      <w:tr w:rsidR="004C0A3E" w:rsidRPr="004C0A3E" w14:paraId="10CA0FF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D21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F60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599930.43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BAC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2217598.69</w:t>
            </w:r>
          </w:p>
        </w:tc>
      </w:tr>
      <w:tr w:rsidR="004C0A3E" w:rsidRPr="004C0A3E" w14:paraId="58A7D1B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D2949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AA73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CC9D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0CD5F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250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29E7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ADA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2218925.94</w:t>
            </w:r>
          </w:p>
        </w:tc>
      </w:tr>
      <w:tr w:rsidR="004C0A3E" w:rsidRPr="004C0A3E" w14:paraId="2701A2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644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1C9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4F58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2218940.78</w:t>
            </w:r>
          </w:p>
        </w:tc>
      </w:tr>
      <w:tr w:rsidR="004C0A3E" w:rsidRPr="004C0A3E" w14:paraId="1C90F2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BE17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92F4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600522.39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9D2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2218940.49</w:t>
            </w:r>
          </w:p>
        </w:tc>
      </w:tr>
      <w:tr w:rsidR="004C0A3E" w:rsidRPr="004C0A3E" w14:paraId="1F77393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661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F9A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5E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2218925.66</w:t>
            </w:r>
          </w:p>
        </w:tc>
      </w:tr>
      <w:tr w:rsidR="004C0A3E" w:rsidRPr="004C0A3E" w14:paraId="2B3A39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B1A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8CB7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E9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2218925.94</w:t>
            </w:r>
          </w:p>
        </w:tc>
      </w:tr>
      <w:tr w:rsidR="004C0A3E" w:rsidRPr="004C0A3E" w14:paraId="1A4D8A6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815E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FFFF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FE4EF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2804D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7AA5E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3B8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2DD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05F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2217603.38</w:t>
            </w:r>
          </w:p>
        </w:tc>
      </w:tr>
      <w:tr w:rsidR="004C0A3E" w:rsidRPr="004C0A3E" w14:paraId="2249288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E6FE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BD5B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914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2217618.70</w:t>
            </w:r>
          </w:p>
        </w:tc>
      </w:tr>
      <w:tr w:rsidR="004C0A3E" w:rsidRPr="004C0A3E" w14:paraId="61E4EC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A47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FC22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599192.37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9E8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2217676.91</w:t>
            </w:r>
          </w:p>
        </w:tc>
      </w:tr>
      <w:tr w:rsidR="004C0A3E" w:rsidRPr="004C0A3E" w14:paraId="011925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571E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449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599185.26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9E54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2217705.46</w:t>
            </w:r>
          </w:p>
        </w:tc>
      </w:tr>
      <w:tr w:rsidR="004C0A3E" w:rsidRPr="004C0A3E" w14:paraId="230550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D29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F2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599190.40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DC9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2217732.01</w:t>
            </w:r>
          </w:p>
        </w:tc>
      </w:tr>
      <w:tr w:rsidR="004C0A3E" w:rsidRPr="004C0A3E" w14:paraId="5F2B2F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F80D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9C3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599180.00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3D2E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2217759.41</w:t>
            </w:r>
          </w:p>
        </w:tc>
      </w:tr>
      <w:tr w:rsidR="004C0A3E" w:rsidRPr="004C0A3E" w14:paraId="1FF6DE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CE8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6C1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598988.45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F7C9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2217730.63</w:t>
            </w:r>
          </w:p>
        </w:tc>
      </w:tr>
      <w:tr w:rsidR="004C0A3E" w:rsidRPr="004C0A3E" w14:paraId="4FDBE8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C832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43CC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598821.93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F609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2217678.60</w:t>
            </w:r>
          </w:p>
        </w:tc>
      </w:tr>
      <w:tr w:rsidR="004C0A3E" w:rsidRPr="004C0A3E" w14:paraId="703170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880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2B6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598709.53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499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2217653.64</w:t>
            </w:r>
          </w:p>
        </w:tc>
      </w:tr>
      <w:tr w:rsidR="004C0A3E" w:rsidRPr="004C0A3E" w14:paraId="7F9D4E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FE3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504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598622.33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6A3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2217617.57</w:t>
            </w:r>
          </w:p>
        </w:tc>
      </w:tr>
      <w:tr w:rsidR="004C0A3E" w:rsidRPr="004C0A3E" w14:paraId="7B8064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84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593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598604.65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03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2217604.41</w:t>
            </w:r>
          </w:p>
        </w:tc>
      </w:tr>
      <w:tr w:rsidR="004C0A3E" w:rsidRPr="004C0A3E" w14:paraId="545F29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8A49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3BD8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598514.21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789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2217573.84</w:t>
            </w:r>
          </w:p>
        </w:tc>
      </w:tr>
      <w:tr w:rsidR="004C0A3E" w:rsidRPr="004C0A3E" w14:paraId="1ED8AE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B7DD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38D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598524.84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A3B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2217631.15</w:t>
            </w:r>
          </w:p>
        </w:tc>
      </w:tr>
      <w:tr w:rsidR="004C0A3E" w:rsidRPr="004C0A3E" w14:paraId="36B8A76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230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FC3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598487.48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E89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2217629.89</w:t>
            </w:r>
          </w:p>
        </w:tc>
      </w:tr>
      <w:tr w:rsidR="004C0A3E" w:rsidRPr="004C0A3E" w14:paraId="445996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BD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7392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598425.49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C0B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2217598.03</w:t>
            </w:r>
          </w:p>
        </w:tc>
      </w:tr>
      <w:tr w:rsidR="004C0A3E" w:rsidRPr="004C0A3E" w14:paraId="063096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EE01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AF68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598440.33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5BD6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2217471.92</w:t>
            </w:r>
          </w:p>
        </w:tc>
      </w:tr>
      <w:tr w:rsidR="004C0A3E" w:rsidRPr="004C0A3E" w14:paraId="5D8098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FC5A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BB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598459.88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E3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2217442.64</w:t>
            </w:r>
          </w:p>
        </w:tc>
      </w:tr>
      <w:tr w:rsidR="004C0A3E" w:rsidRPr="004C0A3E" w14:paraId="62C3E9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7847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50F7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598498.01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21F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2217430.62</w:t>
            </w:r>
          </w:p>
        </w:tc>
      </w:tr>
      <w:tr w:rsidR="004C0A3E" w:rsidRPr="004C0A3E" w14:paraId="517D5A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CFC2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22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598500.75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86D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2217426.73</w:t>
            </w:r>
          </w:p>
        </w:tc>
      </w:tr>
      <w:tr w:rsidR="004C0A3E" w:rsidRPr="004C0A3E" w14:paraId="2349B5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814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15D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598506.40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3CB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2217429.53</w:t>
            </w:r>
          </w:p>
        </w:tc>
      </w:tr>
      <w:tr w:rsidR="004C0A3E" w:rsidRPr="004C0A3E" w14:paraId="42B82D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65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8A3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598523.14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AEC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2217437.87</w:t>
            </w:r>
          </w:p>
        </w:tc>
      </w:tr>
      <w:tr w:rsidR="004C0A3E" w:rsidRPr="004C0A3E" w14:paraId="0F97A5D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AE73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8C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598541.52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8A6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2217443.13</w:t>
            </w:r>
          </w:p>
        </w:tc>
      </w:tr>
      <w:tr w:rsidR="004C0A3E" w:rsidRPr="004C0A3E" w14:paraId="4CA15B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1E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90E2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598550.56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456E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2217442.27</w:t>
            </w:r>
          </w:p>
        </w:tc>
      </w:tr>
      <w:tr w:rsidR="004C0A3E" w:rsidRPr="004C0A3E" w14:paraId="7D9B75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3437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955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598558.58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EAD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2217442.44</w:t>
            </w:r>
          </w:p>
        </w:tc>
      </w:tr>
      <w:tr w:rsidR="004C0A3E" w:rsidRPr="004C0A3E" w14:paraId="281761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5E7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07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598560.46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CE0E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2217469.46</w:t>
            </w:r>
          </w:p>
        </w:tc>
      </w:tr>
      <w:tr w:rsidR="004C0A3E" w:rsidRPr="004C0A3E" w14:paraId="74C68F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06B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C387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598561.18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607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2217477.25</w:t>
            </w:r>
          </w:p>
        </w:tc>
      </w:tr>
      <w:tr w:rsidR="004C0A3E" w:rsidRPr="004C0A3E" w14:paraId="0A89E5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7AF0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437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598561.70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A156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2217481.12</w:t>
            </w:r>
          </w:p>
        </w:tc>
      </w:tr>
      <w:tr w:rsidR="004C0A3E" w:rsidRPr="004C0A3E" w14:paraId="07727A9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03E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CD3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598577.97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BF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2217485.14</w:t>
            </w:r>
          </w:p>
        </w:tc>
      </w:tr>
      <w:tr w:rsidR="004C0A3E" w:rsidRPr="004C0A3E" w14:paraId="31F791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63F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13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598602.45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47C9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2217492.36</w:t>
            </w:r>
          </w:p>
        </w:tc>
      </w:tr>
      <w:tr w:rsidR="004C0A3E" w:rsidRPr="004C0A3E" w14:paraId="0E8374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5BA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F7D5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598631.45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152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2217494.51</w:t>
            </w:r>
          </w:p>
        </w:tc>
      </w:tr>
      <w:tr w:rsidR="004C0A3E" w:rsidRPr="004C0A3E" w14:paraId="117B69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C94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FB5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598629.70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6923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2217508.68</w:t>
            </w:r>
          </w:p>
        </w:tc>
      </w:tr>
      <w:tr w:rsidR="004C0A3E" w:rsidRPr="004C0A3E" w14:paraId="760D9C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9AC0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A9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598644.99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2C92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2217512.93</w:t>
            </w:r>
          </w:p>
        </w:tc>
      </w:tr>
      <w:tr w:rsidR="004C0A3E" w:rsidRPr="004C0A3E" w14:paraId="638A497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279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6A7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598651.03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5A0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2217495.96</w:t>
            </w:r>
          </w:p>
        </w:tc>
      </w:tr>
      <w:tr w:rsidR="004C0A3E" w:rsidRPr="004C0A3E" w14:paraId="223A1D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0E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FFAE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598662.54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45E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2217496.81</w:t>
            </w:r>
          </w:p>
        </w:tc>
      </w:tr>
      <w:tr w:rsidR="004C0A3E" w:rsidRPr="004C0A3E" w14:paraId="457BDAB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9CE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F18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598692.20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69D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2217502.36</w:t>
            </w:r>
          </w:p>
        </w:tc>
      </w:tr>
      <w:tr w:rsidR="004C0A3E" w:rsidRPr="004C0A3E" w14:paraId="475458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1F1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E5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598704.61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BBD7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2217504.92</w:t>
            </w:r>
          </w:p>
        </w:tc>
      </w:tr>
      <w:tr w:rsidR="004C0A3E" w:rsidRPr="004C0A3E" w14:paraId="0E3104A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D8FD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61F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598711.92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0CE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2217506.43</w:t>
            </w:r>
          </w:p>
        </w:tc>
      </w:tr>
      <w:tr w:rsidR="004C0A3E" w:rsidRPr="004C0A3E" w14:paraId="3D64EC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BE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2DE2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598714.28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BC8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2217509.39</w:t>
            </w:r>
          </w:p>
        </w:tc>
      </w:tr>
      <w:tr w:rsidR="004C0A3E" w:rsidRPr="004C0A3E" w14:paraId="09E074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C434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C38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598725.38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E03F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2217511.16</w:t>
            </w:r>
          </w:p>
        </w:tc>
      </w:tr>
      <w:tr w:rsidR="004C0A3E" w:rsidRPr="004C0A3E" w14:paraId="0F3BED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CA4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36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598732.72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FCBF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2217512.58</w:t>
            </w:r>
          </w:p>
        </w:tc>
      </w:tr>
      <w:tr w:rsidR="004C0A3E" w:rsidRPr="004C0A3E" w14:paraId="46E690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119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E8C0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598730.54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2510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2217525.42</w:t>
            </w:r>
          </w:p>
        </w:tc>
      </w:tr>
      <w:tr w:rsidR="004C0A3E" w:rsidRPr="004C0A3E" w14:paraId="5EDA431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3524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7FC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598727.94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394A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2217534.07</w:t>
            </w:r>
          </w:p>
        </w:tc>
      </w:tr>
      <w:tr w:rsidR="004C0A3E" w:rsidRPr="004C0A3E" w14:paraId="06253A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4D95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AC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598732.55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9E1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2217536.57</w:t>
            </w:r>
          </w:p>
        </w:tc>
      </w:tr>
      <w:tr w:rsidR="004C0A3E" w:rsidRPr="004C0A3E" w14:paraId="08F315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54F2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E30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598768.85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122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2217521.36</w:t>
            </w:r>
          </w:p>
        </w:tc>
      </w:tr>
      <w:tr w:rsidR="004C0A3E" w:rsidRPr="004C0A3E" w14:paraId="513FFEC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986F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F6AE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598774.89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EA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2217491.34</w:t>
            </w:r>
          </w:p>
        </w:tc>
      </w:tr>
      <w:tr w:rsidR="004C0A3E" w:rsidRPr="004C0A3E" w14:paraId="33F66F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1E19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B59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598779.45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7FDA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2217489.35</w:t>
            </w:r>
          </w:p>
        </w:tc>
      </w:tr>
      <w:tr w:rsidR="004C0A3E" w:rsidRPr="004C0A3E" w14:paraId="1FF4C8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822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9FD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598804.50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B9D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2217493.28</w:t>
            </w:r>
          </w:p>
        </w:tc>
      </w:tr>
      <w:tr w:rsidR="004C0A3E" w:rsidRPr="004C0A3E" w14:paraId="6C458C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462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3860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598794.61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D166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2217535.96</w:t>
            </w:r>
          </w:p>
        </w:tc>
      </w:tr>
      <w:tr w:rsidR="004C0A3E" w:rsidRPr="004C0A3E" w14:paraId="4E59C4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3AE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0EB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598819.98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7562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2217541.77</w:t>
            </w:r>
          </w:p>
        </w:tc>
      </w:tr>
      <w:tr w:rsidR="004C0A3E" w:rsidRPr="004C0A3E" w14:paraId="7FA3A0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CAB2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D7E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598916.86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90B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2217562.92</w:t>
            </w:r>
          </w:p>
        </w:tc>
      </w:tr>
      <w:tr w:rsidR="004C0A3E" w:rsidRPr="004C0A3E" w14:paraId="1B99AD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42E25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0E6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598992.07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B8B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2217574.72</w:t>
            </w:r>
          </w:p>
        </w:tc>
      </w:tr>
      <w:tr w:rsidR="004C0A3E" w:rsidRPr="004C0A3E" w14:paraId="3700E7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940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C7A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599017.51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B006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2217580.69</w:t>
            </w:r>
          </w:p>
        </w:tc>
      </w:tr>
      <w:tr w:rsidR="004C0A3E" w:rsidRPr="004C0A3E" w14:paraId="7395EC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425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10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599016.59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59B5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2217585.24</w:t>
            </w:r>
          </w:p>
        </w:tc>
      </w:tr>
      <w:tr w:rsidR="004C0A3E" w:rsidRPr="004C0A3E" w14:paraId="75B3EB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9F29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040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599076.02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F96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2217597.75</w:t>
            </w:r>
          </w:p>
        </w:tc>
      </w:tr>
      <w:tr w:rsidR="004C0A3E" w:rsidRPr="004C0A3E" w14:paraId="7478C8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3D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419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599102.42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2BF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2217599.34</w:t>
            </w:r>
          </w:p>
        </w:tc>
      </w:tr>
      <w:tr w:rsidR="004C0A3E" w:rsidRPr="004C0A3E" w14:paraId="6FEE800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B453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7A4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599126.55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AA9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2217603.38</w:t>
            </w:r>
          </w:p>
        </w:tc>
      </w:tr>
      <w:tr w:rsidR="004C0A3E" w:rsidRPr="004C0A3E" w14:paraId="3D337D9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B330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(159)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B930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53356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C13C33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4E7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0E88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A207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2218801.42</w:t>
            </w:r>
          </w:p>
        </w:tc>
      </w:tr>
      <w:tr w:rsidR="004C0A3E" w:rsidRPr="004C0A3E" w14:paraId="47A9BE1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59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3A8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611903.34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862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2218838.80</w:t>
            </w:r>
          </w:p>
        </w:tc>
      </w:tr>
      <w:tr w:rsidR="004C0A3E" w:rsidRPr="004C0A3E" w14:paraId="139175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F85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D4E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611881.21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D4AA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2218987.66</w:t>
            </w:r>
          </w:p>
        </w:tc>
      </w:tr>
      <w:tr w:rsidR="004C0A3E" w:rsidRPr="004C0A3E" w14:paraId="52B8CB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4E46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EB88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611918.35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F2E7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2219042.61</w:t>
            </w:r>
          </w:p>
        </w:tc>
      </w:tr>
      <w:tr w:rsidR="004C0A3E" w:rsidRPr="004C0A3E" w14:paraId="7E99EF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624F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38E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611921.63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BE9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2219059.54</w:t>
            </w:r>
          </w:p>
        </w:tc>
      </w:tr>
      <w:tr w:rsidR="004C0A3E" w:rsidRPr="004C0A3E" w14:paraId="2511B7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30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F8B4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611831.27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AE9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2218982.64</w:t>
            </w:r>
          </w:p>
        </w:tc>
      </w:tr>
      <w:tr w:rsidR="004C0A3E" w:rsidRPr="004C0A3E" w14:paraId="3BA72C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A83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A8F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611840.67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BDC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2218946.81</w:t>
            </w:r>
          </w:p>
        </w:tc>
      </w:tr>
      <w:tr w:rsidR="004C0A3E" w:rsidRPr="004C0A3E" w14:paraId="749496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BDB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54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611909.49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F275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2218801.42</w:t>
            </w:r>
          </w:p>
        </w:tc>
      </w:tr>
      <w:tr w:rsidR="004C0A3E" w:rsidRPr="004C0A3E" w14:paraId="7FC275B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4DB69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34D9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3BE26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BD336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A0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A26F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9400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2218866.23</w:t>
            </w:r>
          </w:p>
        </w:tc>
      </w:tr>
      <w:tr w:rsidR="004C0A3E" w:rsidRPr="004C0A3E" w14:paraId="7247BB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E4D6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FEFB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601971.50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FF8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2218981.21</w:t>
            </w:r>
          </w:p>
        </w:tc>
      </w:tr>
      <w:tr w:rsidR="004C0A3E" w:rsidRPr="004C0A3E" w14:paraId="0ED663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29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5C1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602006.05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D85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2219069.81</w:t>
            </w:r>
          </w:p>
        </w:tc>
      </w:tr>
      <w:tr w:rsidR="004C0A3E" w:rsidRPr="004C0A3E" w14:paraId="430129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C7B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0157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602043.57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7C84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2219167.84</w:t>
            </w:r>
          </w:p>
        </w:tc>
      </w:tr>
      <w:tr w:rsidR="004C0A3E" w:rsidRPr="004C0A3E" w14:paraId="6A9D4C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A069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3F2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99E9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2219220.57</w:t>
            </w:r>
          </w:p>
        </w:tc>
      </w:tr>
      <w:tr w:rsidR="004C0A3E" w:rsidRPr="004C0A3E" w14:paraId="69D72D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800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70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601974.12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18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2219242.09</w:t>
            </w:r>
          </w:p>
        </w:tc>
      </w:tr>
      <w:tr w:rsidR="004C0A3E" w:rsidRPr="004C0A3E" w14:paraId="4CC02F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0485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763E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601930.04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3595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2219242.27</w:t>
            </w:r>
          </w:p>
        </w:tc>
      </w:tr>
      <w:tr w:rsidR="004C0A3E" w:rsidRPr="004C0A3E" w14:paraId="6C8697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438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350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601868.31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8118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2219242.52</w:t>
            </w:r>
          </w:p>
        </w:tc>
      </w:tr>
      <w:tr w:rsidR="004C0A3E" w:rsidRPr="004C0A3E" w14:paraId="10ABAF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DC6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8F7B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601815.10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42D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2219241.30</w:t>
            </w:r>
          </w:p>
        </w:tc>
      </w:tr>
      <w:tr w:rsidR="004C0A3E" w:rsidRPr="004C0A3E" w14:paraId="358AC23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79E8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DDEB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601820.07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8E98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2219211.03</w:t>
            </w:r>
          </w:p>
        </w:tc>
      </w:tr>
      <w:tr w:rsidR="004C0A3E" w:rsidRPr="004C0A3E" w14:paraId="6FA14E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492B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428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601860.99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8E92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2219197.29</w:t>
            </w:r>
          </w:p>
        </w:tc>
      </w:tr>
      <w:tr w:rsidR="004C0A3E" w:rsidRPr="004C0A3E" w14:paraId="783C99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D9A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3B98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601831.03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3F1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2219076.69</w:t>
            </w:r>
          </w:p>
        </w:tc>
      </w:tr>
      <w:tr w:rsidR="004C0A3E" w:rsidRPr="004C0A3E" w14:paraId="61744D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767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A33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601851.41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1FAE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2219070.38</w:t>
            </w:r>
          </w:p>
        </w:tc>
      </w:tr>
      <w:tr w:rsidR="004C0A3E" w:rsidRPr="004C0A3E" w14:paraId="39C87C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D07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053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601828.58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804A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2218989.87</w:t>
            </w:r>
          </w:p>
        </w:tc>
      </w:tr>
      <w:tr w:rsidR="004C0A3E" w:rsidRPr="004C0A3E" w14:paraId="3D58F9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54C9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04E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67B3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2218963.11</w:t>
            </w:r>
          </w:p>
        </w:tc>
      </w:tr>
      <w:tr w:rsidR="004C0A3E" w:rsidRPr="004C0A3E" w14:paraId="7C1EA8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69D5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732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601873.66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FC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2218802.76</w:t>
            </w:r>
          </w:p>
        </w:tc>
      </w:tr>
      <w:tr w:rsidR="004C0A3E" w:rsidRPr="004C0A3E" w14:paraId="0A052D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4623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C97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601895.60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211A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2218796.89</w:t>
            </w:r>
          </w:p>
        </w:tc>
      </w:tr>
      <w:tr w:rsidR="004C0A3E" w:rsidRPr="004C0A3E" w14:paraId="35DF23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AE8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D101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601902.58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1A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2218792.95</w:t>
            </w:r>
          </w:p>
        </w:tc>
      </w:tr>
      <w:tr w:rsidR="004C0A3E" w:rsidRPr="004C0A3E" w14:paraId="11A85D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5C8C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438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601926.66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9A8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2218866.23</w:t>
            </w:r>
          </w:p>
        </w:tc>
      </w:tr>
      <w:tr w:rsidR="004C0A3E" w:rsidRPr="004C0A3E" w14:paraId="2A86DDD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9916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C42E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CFAF5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53A148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F93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B216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605022.55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0C3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2218890.61</w:t>
            </w:r>
          </w:p>
        </w:tc>
      </w:tr>
      <w:tr w:rsidR="004C0A3E" w:rsidRPr="004C0A3E" w14:paraId="513EAF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5BA1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5ADD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604999.88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857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2218954.49</w:t>
            </w:r>
          </w:p>
        </w:tc>
      </w:tr>
      <w:tr w:rsidR="004C0A3E" w:rsidRPr="004C0A3E" w14:paraId="44199A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CCEB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ACA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604999.88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405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2218999.26</w:t>
            </w:r>
          </w:p>
        </w:tc>
      </w:tr>
      <w:tr w:rsidR="004C0A3E" w:rsidRPr="004C0A3E" w14:paraId="65DC4D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A60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4164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604999.88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6F6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2219017.03</w:t>
            </w:r>
          </w:p>
        </w:tc>
      </w:tr>
      <w:tr w:rsidR="004C0A3E" w:rsidRPr="004C0A3E" w14:paraId="3EF0E6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017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B30F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605000.44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489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2219036.73</w:t>
            </w:r>
          </w:p>
        </w:tc>
      </w:tr>
      <w:tr w:rsidR="004C0A3E" w:rsidRPr="004C0A3E" w14:paraId="4E588E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5C6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7BD8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604997.56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62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2219084.56</w:t>
            </w:r>
          </w:p>
        </w:tc>
      </w:tr>
      <w:tr w:rsidR="004C0A3E" w:rsidRPr="004C0A3E" w14:paraId="257B3D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0C0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D58B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604983.81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F2E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2219094.64</w:t>
            </w:r>
          </w:p>
        </w:tc>
      </w:tr>
      <w:tr w:rsidR="004C0A3E" w:rsidRPr="004C0A3E" w14:paraId="023327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F815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6AB6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604941.04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E6D9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2219132.90</w:t>
            </w:r>
          </w:p>
        </w:tc>
      </w:tr>
      <w:tr w:rsidR="004C0A3E" w:rsidRPr="004C0A3E" w14:paraId="1AA1C1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883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74E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604927.74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CFB6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2219150.53</w:t>
            </w:r>
          </w:p>
        </w:tc>
      </w:tr>
      <w:tr w:rsidR="004C0A3E" w:rsidRPr="004C0A3E" w14:paraId="52683C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1AE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222D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604922.16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B0C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2219164.06</w:t>
            </w:r>
          </w:p>
        </w:tc>
      </w:tr>
      <w:tr w:rsidR="004C0A3E" w:rsidRPr="004C0A3E" w14:paraId="4CF52E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EB43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933D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604926.81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B2B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2219170.65</w:t>
            </w:r>
          </w:p>
        </w:tc>
      </w:tr>
      <w:tr w:rsidR="004C0A3E" w:rsidRPr="004C0A3E" w14:paraId="1BDA06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F34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E0B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604957.23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BE3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2219179.71</w:t>
            </w:r>
          </w:p>
        </w:tc>
      </w:tr>
      <w:tr w:rsidR="004C0A3E" w:rsidRPr="004C0A3E" w14:paraId="6435CF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6F6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79C2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604972.19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A7F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2219179.85</w:t>
            </w:r>
          </w:p>
        </w:tc>
      </w:tr>
      <w:tr w:rsidR="004C0A3E" w:rsidRPr="004C0A3E" w14:paraId="640D11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5820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F0E1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604981.67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19EF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2219180.75</w:t>
            </w:r>
          </w:p>
        </w:tc>
      </w:tr>
      <w:tr w:rsidR="004C0A3E" w:rsidRPr="004C0A3E" w14:paraId="763903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7377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AFA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604986.95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441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2219182.05</w:t>
            </w:r>
          </w:p>
        </w:tc>
      </w:tr>
      <w:tr w:rsidR="004C0A3E" w:rsidRPr="004C0A3E" w14:paraId="3C7093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EB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102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605001.84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351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2219191.57</w:t>
            </w:r>
          </w:p>
        </w:tc>
      </w:tr>
      <w:tr w:rsidR="004C0A3E" w:rsidRPr="004C0A3E" w14:paraId="28F252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16A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B894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605013.20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21C0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2219198.33</w:t>
            </w:r>
          </w:p>
        </w:tc>
      </w:tr>
      <w:tr w:rsidR="004C0A3E" w:rsidRPr="004C0A3E" w14:paraId="4371415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5131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D5CF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605018.09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7D6A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2219202.17</w:t>
            </w:r>
          </w:p>
        </w:tc>
      </w:tr>
      <w:tr w:rsidR="004C0A3E" w:rsidRPr="004C0A3E" w14:paraId="7F8B81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380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B9AC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605023.22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8BA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2219208.45</w:t>
            </w:r>
          </w:p>
        </w:tc>
      </w:tr>
      <w:tr w:rsidR="004C0A3E" w:rsidRPr="004C0A3E" w14:paraId="1DFB44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43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DC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605030.68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44D7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2219227.41</w:t>
            </w:r>
          </w:p>
        </w:tc>
      </w:tr>
      <w:tr w:rsidR="004C0A3E" w:rsidRPr="004C0A3E" w14:paraId="47E61F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331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0ED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605033.50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1F7C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2219244.55</w:t>
            </w:r>
          </w:p>
        </w:tc>
      </w:tr>
      <w:tr w:rsidR="004C0A3E" w:rsidRPr="004C0A3E" w14:paraId="1119B4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4D1D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B44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605031.64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EFEB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2219252.26</w:t>
            </w:r>
          </w:p>
        </w:tc>
      </w:tr>
      <w:tr w:rsidR="004C0A3E" w:rsidRPr="004C0A3E" w14:paraId="310727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26F8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9F3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6B57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2219274.51</w:t>
            </w:r>
          </w:p>
        </w:tc>
      </w:tr>
      <w:tr w:rsidR="004C0A3E" w:rsidRPr="004C0A3E" w14:paraId="4E2CCD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A0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B2E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EB2D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2219280.34</w:t>
            </w:r>
          </w:p>
        </w:tc>
      </w:tr>
      <w:tr w:rsidR="004C0A3E" w:rsidRPr="004C0A3E" w14:paraId="1AF5DD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C815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4A8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605053.73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B4D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2219286.11</w:t>
            </w:r>
          </w:p>
        </w:tc>
      </w:tr>
      <w:tr w:rsidR="004C0A3E" w:rsidRPr="004C0A3E" w14:paraId="3A53EDC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4721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ACC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605053.65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20BF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2219292.79</w:t>
            </w:r>
          </w:p>
        </w:tc>
      </w:tr>
      <w:tr w:rsidR="004C0A3E" w:rsidRPr="004C0A3E" w14:paraId="7587C5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6CF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D8F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605052.55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D814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2219299.94</w:t>
            </w:r>
          </w:p>
        </w:tc>
      </w:tr>
      <w:tr w:rsidR="004C0A3E" w:rsidRPr="004C0A3E" w14:paraId="6AE0B2D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803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6B04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605049.93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7CD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2219306.79</w:t>
            </w:r>
          </w:p>
        </w:tc>
      </w:tr>
      <w:tr w:rsidR="004C0A3E" w:rsidRPr="004C0A3E" w14:paraId="19B6DCB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A30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64BB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605079.06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745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2219390.98</w:t>
            </w:r>
          </w:p>
        </w:tc>
      </w:tr>
      <w:tr w:rsidR="004C0A3E" w:rsidRPr="004C0A3E" w14:paraId="1E0812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E77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802D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605067.69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6B36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2219427.18</w:t>
            </w:r>
          </w:p>
        </w:tc>
      </w:tr>
      <w:tr w:rsidR="004C0A3E" w:rsidRPr="004C0A3E" w14:paraId="76356E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491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2083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604939.70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CE1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2219386.90</w:t>
            </w:r>
          </w:p>
        </w:tc>
      </w:tr>
      <w:tr w:rsidR="004C0A3E" w:rsidRPr="004C0A3E" w14:paraId="4BAC01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9EC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56A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604908.99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225F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2219271.69</w:t>
            </w:r>
          </w:p>
        </w:tc>
      </w:tr>
      <w:tr w:rsidR="004C0A3E" w:rsidRPr="004C0A3E" w14:paraId="655999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C42A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A53D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604892.68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2D7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2219119.99</w:t>
            </w:r>
          </w:p>
        </w:tc>
      </w:tr>
      <w:tr w:rsidR="004C0A3E" w:rsidRPr="004C0A3E" w14:paraId="10B59F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0D2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A09A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605022.55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A9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2218890.61</w:t>
            </w:r>
          </w:p>
        </w:tc>
      </w:tr>
      <w:tr w:rsidR="004C0A3E" w:rsidRPr="004C0A3E" w14:paraId="6C45F09D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03B9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BBBC1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BB831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40A2C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C95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E0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612747.93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AEE8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2219435.16</w:t>
            </w:r>
          </w:p>
        </w:tc>
      </w:tr>
      <w:tr w:rsidR="004C0A3E" w:rsidRPr="004C0A3E" w14:paraId="7C9C1E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407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A365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612792.43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E41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2219454.57</w:t>
            </w:r>
          </w:p>
        </w:tc>
      </w:tr>
      <w:tr w:rsidR="004C0A3E" w:rsidRPr="004C0A3E" w14:paraId="39E12B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EC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FC5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612791.62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6FD8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2219454.49</w:t>
            </w:r>
          </w:p>
        </w:tc>
      </w:tr>
      <w:tr w:rsidR="004C0A3E" w:rsidRPr="004C0A3E" w14:paraId="798B150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4510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573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612492.65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783B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2219421.42</w:t>
            </w:r>
          </w:p>
        </w:tc>
      </w:tr>
      <w:tr w:rsidR="004C0A3E" w:rsidRPr="004C0A3E" w14:paraId="075FF9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B3E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BE0C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612362.16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FF0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2219432.30</w:t>
            </w:r>
          </w:p>
        </w:tc>
      </w:tr>
      <w:tr w:rsidR="004C0A3E" w:rsidRPr="004C0A3E" w14:paraId="1639F1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28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79A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612095.59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E16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2219206.70</w:t>
            </w:r>
          </w:p>
        </w:tc>
      </w:tr>
      <w:tr w:rsidR="004C0A3E" w:rsidRPr="004C0A3E" w14:paraId="4FFB91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DF5F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6C4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612095.40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CA3F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2219206.55</w:t>
            </w:r>
          </w:p>
        </w:tc>
      </w:tr>
      <w:tr w:rsidR="004C0A3E" w:rsidRPr="004C0A3E" w14:paraId="6D50C8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02CC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7DA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612119.97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5F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2219208.94</w:t>
            </w:r>
          </w:p>
        </w:tc>
      </w:tr>
      <w:tr w:rsidR="004C0A3E" w:rsidRPr="004C0A3E" w14:paraId="6D7401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1FFC4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1DD0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612137.00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73F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2219218.01</w:t>
            </w:r>
          </w:p>
        </w:tc>
      </w:tr>
      <w:tr w:rsidR="004C0A3E" w:rsidRPr="004C0A3E" w14:paraId="2778244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7322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FE56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612144.22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C42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2219233.38</w:t>
            </w:r>
          </w:p>
        </w:tc>
      </w:tr>
      <w:tr w:rsidR="004C0A3E" w:rsidRPr="004C0A3E" w14:paraId="6FA72B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154B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AE4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612183.96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F61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2219246.37</w:t>
            </w:r>
          </w:p>
        </w:tc>
      </w:tr>
      <w:tr w:rsidR="004C0A3E" w:rsidRPr="004C0A3E" w14:paraId="69BD8F7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1F9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1D36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612235.55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02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2219259.72</w:t>
            </w:r>
          </w:p>
        </w:tc>
      </w:tr>
      <w:tr w:rsidR="004C0A3E" w:rsidRPr="004C0A3E" w14:paraId="0CF6A2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61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FBCA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612273.93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8F9F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2219295.08</w:t>
            </w:r>
          </w:p>
        </w:tc>
      </w:tr>
      <w:tr w:rsidR="004C0A3E" w:rsidRPr="004C0A3E" w14:paraId="64A677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B4E3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450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612330.58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DDF9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2219306.44</w:t>
            </w:r>
          </w:p>
        </w:tc>
      </w:tr>
      <w:tr w:rsidR="004C0A3E" w:rsidRPr="004C0A3E" w14:paraId="04F61B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01A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73E4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612381.29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01AA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2219332.43</w:t>
            </w:r>
          </w:p>
        </w:tc>
      </w:tr>
      <w:tr w:rsidR="004C0A3E" w:rsidRPr="004C0A3E" w14:paraId="016AC52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6EB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44B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612429.57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3B0C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2219342.95</w:t>
            </w:r>
          </w:p>
        </w:tc>
      </w:tr>
      <w:tr w:rsidR="004C0A3E" w:rsidRPr="004C0A3E" w14:paraId="4234DD3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1A04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661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612483.43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7E2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2219346.77</w:t>
            </w:r>
          </w:p>
        </w:tc>
      </w:tr>
      <w:tr w:rsidR="004C0A3E" w:rsidRPr="004C0A3E" w14:paraId="16B182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173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38F7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612525.07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A1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2219357.57</w:t>
            </w:r>
          </w:p>
        </w:tc>
      </w:tr>
      <w:tr w:rsidR="004C0A3E" w:rsidRPr="004C0A3E" w14:paraId="759FBC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E6FC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6528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612584.44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55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2219392.46</w:t>
            </w:r>
          </w:p>
        </w:tc>
      </w:tr>
      <w:tr w:rsidR="004C0A3E" w:rsidRPr="004C0A3E" w14:paraId="54F7ED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55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6397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C992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2219402.31</w:t>
            </w:r>
          </w:p>
        </w:tc>
      </w:tr>
      <w:tr w:rsidR="004C0A3E" w:rsidRPr="004C0A3E" w14:paraId="40F6F9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4E0F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B92E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612657.56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727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2219408.80</w:t>
            </w:r>
          </w:p>
        </w:tc>
      </w:tr>
      <w:tr w:rsidR="004C0A3E" w:rsidRPr="004C0A3E" w14:paraId="7D8564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C19F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07D9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612669.24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C89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2219407.14</w:t>
            </w:r>
          </w:p>
        </w:tc>
      </w:tr>
      <w:tr w:rsidR="004C0A3E" w:rsidRPr="004C0A3E" w14:paraId="12192FB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D38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5002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612719.42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842F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2219428.91</w:t>
            </w:r>
          </w:p>
        </w:tc>
      </w:tr>
      <w:tr w:rsidR="004C0A3E" w:rsidRPr="004C0A3E" w14:paraId="7122FD8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476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923A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612733.58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876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2219440.54</w:t>
            </w:r>
          </w:p>
        </w:tc>
      </w:tr>
      <w:tr w:rsidR="004C0A3E" w:rsidRPr="004C0A3E" w14:paraId="1D961F9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65EA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F38B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612747.93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007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2219435.16</w:t>
            </w:r>
          </w:p>
        </w:tc>
      </w:tr>
      <w:tr w:rsidR="004C0A3E" w:rsidRPr="004C0A3E" w14:paraId="48DF4F96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47E52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2E4968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C2DE8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CB816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CFA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4C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614001.26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1CF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2218986.44</w:t>
            </w:r>
          </w:p>
        </w:tc>
      </w:tr>
      <w:tr w:rsidR="004C0A3E" w:rsidRPr="004C0A3E" w14:paraId="175A8E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4FAE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B0B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614030.87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46F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2219398.18</w:t>
            </w:r>
          </w:p>
        </w:tc>
      </w:tr>
      <w:tr w:rsidR="004C0A3E" w:rsidRPr="004C0A3E" w14:paraId="746E38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08F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196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613773.96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C09D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2219457.51</w:t>
            </w:r>
          </w:p>
        </w:tc>
      </w:tr>
      <w:tr w:rsidR="004C0A3E" w:rsidRPr="004C0A3E" w14:paraId="2C2DF0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230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AAFD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613586.37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EE4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2219416.94</w:t>
            </w:r>
          </w:p>
        </w:tc>
      </w:tr>
      <w:tr w:rsidR="004C0A3E" w:rsidRPr="004C0A3E" w14:paraId="234860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7F4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24D6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613526.17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5105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2219454.90</w:t>
            </w:r>
          </w:p>
        </w:tc>
      </w:tr>
      <w:tr w:rsidR="004C0A3E" w:rsidRPr="004C0A3E" w14:paraId="1A88B4B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A0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5902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613141.23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BDC7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2219492.59</w:t>
            </w:r>
          </w:p>
        </w:tc>
      </w:tr>
      <w:tr w:rsidR="004C0A3E" w:rsidRPr="004C0A3E" w14:paraId="74FC27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92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F62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613126.64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2C71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2219491.10</w:t>
            </w:r>
          </w:p>
        </w:tc>
      </w:tr>
      <w:tr w:rsidR="004C0A3E" w:rsidRPr="004C0A3E" w14:paraId="69C6A7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BC0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179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613126.78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9038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2219490.79</w:t>
            </w:r>
          </w:p>
        </w:tc>
      </w:tr>
      <w:tr w:rsidR="004C0A3E" w:rsidRPr="004C0A3E" w14:paraId="6F4726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0E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048A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613147.93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BB2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2219443.08</w:t>
            </w:r>
          </w:p>
        </w:tc>
      </w:tr>
      <w:tr w:rsidR="004C0A3E" w:rsidRPr="004C0A3E" w14:paraId="3C5B45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A5BF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C2D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613172.77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B6E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2219424.60</w:t>
            </w:r>
          </w:p>
        </w:tc>
      </w:tr>
      <w:tr w:rsidR="004C0A3E" w:rsidRPr="004C0A3E" w14:paraId="3A322D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6E6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26E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613261.75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8ECB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2219408.59</w:t>
            </w:r>
          </w:p>
        </w:tc>
      </w:tr>
      <w:tr w:rsidR="004C0A3E" w:rsidRPr="004C0A3E" w14:paraId="07D9E5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F98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0A1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613291.84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8F98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2219392.31</w:t>
            </w:r>
          </w:p>
        </w:tc>
      </w:tr>
      <w:tr w:rsidR="004C0A3E" w:rsidRPr="004C0A3E" w14:paraId="2E8527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35F8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67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613356.77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53D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2219378.32</w:t>
            </w:r>
          </w:p>
        </w:tc>
      </w:tr>
      <w:tr w:rsidR="004C0A3E" w:rsidRPr="004C0A3E" w14:paraId="01D84D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11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2C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613377.76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9D9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2219386.08</w:t>
            </w:r>
          </w:p>
        </w:tc>
      </w:tr>
      <w:tr w:rsidR="004C0A3E" w:rsidRPr="004C0A3E" w14:paraId="57F4A1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234B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219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613387.83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B077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2219396.18</w:t>
            </w:r>
          </w:p>
        </w:tc>
      </w:tr>
      <w:tr w:rsidR="004C0A3E" w:rsidRPr="004C0A3E" w14:paraId="2FFFC2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42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283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613402.01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859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2219393.19</w:t>
            </w:r>
          </w:p>
        </w:tc>
      </w:tr>
      <w:tr w:rsidR="004C0A3E" w:rsidRPr="004C0A3E" w14:paraId="63911F2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C23C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9EF8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613420.24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94B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2219396.40</w:t>
            </w:r>
          </w:p>
        </w:tc>
      </w:tr>
      <w:tr w:rsidR="004C0A3E" w:rsidRPr="004C0A3E" w14:paraId="2A36F4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4C5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F9B1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613430.59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726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2219401.60</w:t>
            </w:r>
          </w:p>
        </w:tc>
      </w:tr>
      <w:tr w:rsidR="004C0A3E" w:rsidRPr="004C0A3E" w14:paraId="5B729F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3EC3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DAA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613442.68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D92B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2219390.16</w:t>
            </w:r>
          </w:p>
        </w:tc>
      </w:tr>
      <w:tr w:rsidR="004C0A3E" w:rsidRPr="004C0A3E" w14:paraId="367DCE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79D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030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613452.01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447D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2219391.19</w:t>
            </w:r>
          </w:p>
        </w:tc>
      </w:tr>
      <w:tr w:rsidR="004C0A3E" w:rsidRPr="004C0A3E" w14:paraId="662A69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7798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153C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613473.68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C791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2219382.11</w:t>
            </w:r>
          </w:p>
        </w:tc>
      </w:tr>
      <w:tr w:rsidR="004C0A3E" w:rsidRPr="004C0A3E" w14:paraId="6BC7DB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CFD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FBC3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613485.10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873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2219370.21</w:t>
            </w:r>
          </w:p>
        </w:tc>
      </w:tr>
      <w:tr w:rsidR="004C0A3E" w:rsidRPr="004C0A3E" w14:paraId="6C46681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443E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210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613504.06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638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2219360.46</w:t>
            </w:r>
          </w:p>
        </w:tc>
      </w:tr>
      <w:tr w:rsidR="004C0A3E" w:rsidRPr="004C0A3E" w14:paraId="610A2A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364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F77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613546.19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B09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2219367.76</w:t>
            </w:r>
          </w:p>
        </w:tc>
      </w:tr>
      <w:tr w:rsidR="004C0A3E" w:rsidRPr="004C0A3E" w14:paraId="363F0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113A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571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613588.12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35F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2219356.65</w:t>
            </w:r>
          </w:p>
        </w:tc>
      </w:tr>
      <w:tr w:rsidR="004C0A3E" w:rsidRPr="004C0A3E" w14:paraId="012AB1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2BF8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E76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613588.73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A18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2219325.62</w:t>
            </w:r>
          </w:p>
        </w:tc>
      </w:tr>
      <w:tr w:rsidR="004C0A3E" w:rsidRPr="004C0A3E" w14:paraId="662B5B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A15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78D4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613604.89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786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2219342.88</w:t>
            </w:r>
          </w:p>
        </w:tc>
      </w:tr>
      <w:tr w:rsidR="004C0A3E" w:rsidRPr="004C0A3E" w14:paraId="16E9E6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024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110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613629.37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FF65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2219350.20</w:t>
            </w:r>
          </w:p>
        </w:tc>
      </w:tr>
      <w:tr w:rsidR="004C0A3E" w:rsidRPr="004C0A3E" w14:paraId="51FB20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A9A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0D88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613662.55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3AC0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2219334.57</w:t>
            </w:r>
          </w:p>
        </w:tc>
      </w:tr>
      <w:tr w:rsidR="004C0A3E" w:rsidRPr="004C0A3E" w14:paraId="1036128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4FD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0C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613732.67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C87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2219329.14</w:t>
            </w:r>
          </w:p>
        </w:tc>
      </w:tr>
      <w:tr w:rsidR="004C0A3E" w:rsidRPr="004C0A3E" w14:paraId="49F3F5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726D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E0F1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613842.16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DF4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2219327.09</w:t>
            </w:r>
          </w:p>
        </w:tc>
      </w:tr>
      <w:tr w:rsidR="004C0A3E" w:rsidRPr="004C0A3E" w14:paraId="30C38E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43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909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613928.97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882A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2219294.67</w:t>
            </w:r>
          </w:p>
        </w:tc>
      </w:tr>
      <w:tr w:rsidR="004C0A3E" w:rsidRPr="004C0A3E" w14:paraId="34125A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35C5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EE86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613916.77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9862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2219225.96</w:t>
            </w:r>
          </w:p>
        </w:tc>
      </w:tr>
      <w:tr w:rsidR="004C0A3E" w:rsidRPr="004C0A3E" w14:paraId="35611F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874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C9B5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613905.93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3842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2219176.25</w:t>
            </w:r>
          </w:p>
        </w:tc>
      </w:tr>
      <w:tr w:rsidR="004C0A3E" w:rsidRPr="004C0A3E" w14:paraId="1AAACA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F64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700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613865.07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2D5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2219139.24</w:t>
            </w:r>
          </w:p>
        </w:tc>
      </w:tr>
      <w:tr w:rsidR="004C0A3E" w:rsidRPr="004C0A3E" w14:paraId="5AF0C1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2155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D07C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613785.23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084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2219130.25</w:t>
            </w:r>
          </w:p>
        </w:tc>
      </w:tr>
      <w:tr w:rsidR="004C0A3E" w:rsidRPr="004C0A3E" w14:paraId="0650E4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061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F0FC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613838.32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1A3A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2219101.90</w:t>
            </w:r>
          </w:p>
        </w:tc>
      </w:tr>
      <w:tr w:rsidR="004C0A3E" w:rsidRPr="004C0A3E" w14:paraId="52AD7D1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66B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D52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613830.58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769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2219067.03</w:t>
            </w:r>
          </w:p>
        </w:tc>
      </w:tr>
      <w:tr w:rsidR="004C0A3E" w:rsidRPr="004C0A3E" w14:paraId="47F61B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3AD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938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613863.27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377E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2219035.18</w:t>
            </w:r>
          </w:p>
        </w:tc>
      </w:tr>
      <w:tr w:rsidR="004C0A3E" w:rsidRPr="004C0A3E" w14:paraId="1EE66F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8541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680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613897.71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39A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2219035.06</w:t>
            </w:r>
          </w:p>
        </w:tc>
      </w:tr>
      <w:tr w:rsidR="004C0A3E" w:rsidRPr="004C0A3E" w14:paraId="15BF947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4304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210F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613906.43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5D8B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2219009.13</w:t>
            </w:r>
          </w:p>
        </w:tc>
      </w:tr>
      <w:tr w:rsidR="004C0A3E" w:rsidRPr="004C0A3E" w14:paraId="563D97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AE5C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DAC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613875.94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ABCF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2218993.26</w:t>
            </w:r>
          </w:p>
        </w:tc>
      </w:tr>
      <w:tr w:rsidR="004C0A3E" w:rsidRPr="004C0A3E" w14:paraId="659C34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ED60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8A0D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613823.10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3454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2218953.44</w:t>
            </w:r>
          </w:p>
        </w:tc>
      </w:tr>
      <w:tr w:rsidR="004C0A3E" w:rsidRPr="004C0A3E" w14:paraId="0B4D5A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5FB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F13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613773.08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4A9B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2218906.11</w:t>
            </w:r>
          </w:p>
        </w:tc>
      </w:tr>
      <w:tr w:rsidR="004C0A3E" w:rsidRPr="004C0A3E" w14:paraId="39FDA1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91B9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516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613711.76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B161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2218885.57</w:t>
            </w:r>
          </w:p>
        </w:tc>
      </w:tr>
      <w:tr w:rsidR="004C0A3E" w:rsidRPr="004C0A3E" w14:paraId="3AB0155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3757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2891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613661.27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592A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2218908.96</w:t>
            </w:r>
          </w:p>
        </w:tc>
      </w:tr>
      <w:tr w:rsidR="004C0A3E" w:rsidRPr="004C0A3E" w14:paraId="5F8185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F56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13EA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613634.04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17BB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2218951.27</w:t>
            </w:r>
          </w:p>
        </w:tc>
      </w:tr>
      <w:tr w:rsidR="004C0A3E" w:rsidRPr="004C0A3E" w14:paraId="3FA0A8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4D8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74A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613584.32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9B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2218992.03</w:t>
            </w:r>
          </w:p>
        </w:tc>
      </w:tr>
      <w:tr w:rsidR="004C0A3E" w:rsidRPr="004C0A3E" w14:paraId="308C24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25E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180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613587.23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43C9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2219014.55</w:t>
            </w:r>
          </w:p>
        </w:tc>
      </w:tr>
      <w:tr w:rsidR="004C0A3E" w:rsidRPr="004C0A3E" w14:paraId="040EF84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5DEE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663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613594.34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3505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2219026.53</w:t>
            </w:r>
          </w:p>
        </w:tc>
      </w:tr>
      <w:tr w:rsidR="004C0A3E" w:rsidRPr="004C0A3E" w14:paraId="157901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574C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1618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613562.63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A8B0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2219058.08</w:t>
            </w:r>
          </w:p>
        </w:tc>
      </w:tr>
      <w:tr w:rsidR="004C0A3E" w:rsidRPr="004C0A3E" w14:paraId="6F5A25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207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E96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613545.62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C36D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2219100.34</w:t>
            </w:r>
          </w:p>
        </w:tc>
      </w:tr>
      <w:tr w:rsidR="004C0A3E" w:rsidRPr="004C0A3E" w14:paraId="273880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6FC3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A19F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613523.19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6B0F5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2219128.32</w:t>
            </w:r>
          </w:p>
        </w:tc>
      </w:tr>
      <w:tr w:rsidR="004C0A3E" w:rsidRPr="004C0A3E" w14:paraId="6CA649F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947D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9DE7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613523.13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C4B0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2219162.11</w:t>
            </w:r>
          </w:p>
        </w:tc>
      </w:tr>
      <w:tr w:rsidR="004C0A3E" w:rsidRPr="004C0A3E" w14:paraId="52D747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7070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9334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613518.63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64B7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2219181.84</w:t>
            </w:r>
          </w:p>
        </w:tc>
      </w:tr>
      <w:tr w:rsidR="004C0A3E" w:rsidRPr="004C0A3E" w14:paraId="222E0A2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A6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430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613533.25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A64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2219200.28</w:t>
            </w:r>
          </w:p>
        </w:tc>
      </w:tr>
      <w:tr w:rsidR="004C0A3E" w:rsidRPr="004C0A3E" w14:paraId="37925F6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474F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CC83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613523.86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DF6E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2219205.61</w:t>
            </w:r>
          </w:p>
        </w:tc>
      </w:tr>
      <w:tr w:rsidR="004C0A3E" w:rsidRPr="004C0A3E" w14:paraId="2C22BD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63E9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0D84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613503.59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AC04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2219186.98</w:t>
            </w:r>
          </w:p>
        </w:tc>
      </w:tr>
      <w:tr w:rsidR="004C0A3E" w:rsidRPr="004C0A3E" w14:paraId="656E8E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D1C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058A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613464.76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A12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2219178.26</w:t>
            </w:r>
          </w:p>
        </w:tc>
      </w:tr>
      <w:tr w:rsidR="004C0A3E" w:rsidRPr="004C0A3E" w14:paraId="3AC1BB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67D9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1118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613418.17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E82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2219126.24</w:t>
            </w:r>
          </w:p>
        </w:tc>
      </w:tr>
      <w:tr w:rsidR="004C0A3E" w:rsidRPr="004C0A3E" w14:paraId="680BF6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3A6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2FB6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613387.29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8B96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2219124.90</w:t>
            </w:r>
          </w:p>
        </w:tc>
      </w:tr>
      <w:tr w:rsidR="004C0A3E" w:rsidRPr="004C0A3E" w14:paraId="70173F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0C3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BE87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613334.64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B01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2219090.73</w:t>
            </w:r>
          </w:p>
        </w:tc>
      </w:tr>
      <w:tr w:rsidR="004C0A3E" w:rsidRPr="004C0A3E" w14:paraId="1064A3B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EB82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B62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613251.96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804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2219093.86</w:t>
            </w:r>
          </w:p>
        </w:tc>
      </w:tr>
      <w:tr w:rsidR="004C0A3E" w:rsidRPr="004C0A3E" w14:paraId="30E8B1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EA53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8DF2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613230.18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AF3D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2219089.97</w:t>
            </w:r>
          </w:p>
        </w:tc>
      </w:tr>
      <w:tr w:rsidR="004C0A3E" w:rsidRPr="004C0A3E" w14:paraId="31B37F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993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BF1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613230.40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CF0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2219089.82</w:t>
            </w:r>
          </w:p>
        </w:tc>
      </w:tr>
      <w:tr w:rsidR="004C0A3E" w:rsidRPr="004C0A3E" w14:paraId="266BD00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38C8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6862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613361.22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9F40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2218997.46</w:t>
            </w:r>
          </w:p>
        </w:tc>
      </w:tr>
      <w:tr w:rsidR="004C0A3E" w:rsidRPr="004C0A3E" w14:paraId="126CE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18BC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1345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613643.95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11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2218797.22</w:t>
            </w:r>
          </w:p>
        </w:tc>
      </w:tr>
      <w:tr w:rsidR="004C0A3E" w:rsidRPr="004C0A3E" w14:paraId="265D50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6BC8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E48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613696.26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2F29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2218798.43</w:t>
            </w:r>
          </w:p>
        </w:tc>
      </w:tr>
      <w:tr w:rsidR="004C0A3E" w:rsidRPr="004C0A3E" w14:paraId="77BB23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F067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BB2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613841.18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58B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2218832.16</w:t>
            </w:r>
          </w:p>
        </w:tc>
      </w:tr>
      <w:tr w:rsidR="004C0A3E" w:rsidRPr="004C0A3E" w14:paraId="3A4BA4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DD5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4255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614001.26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CC7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2218986.44</w:t>
            </w:r>
          </w:p>
        </w:tc>
      </w:tr>
      <w:tr w:rsidR="004C0A3E" w:rsidRPr="004C0A3E" w14:paraId="2420CB58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9AEA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F32A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36607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5E76A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25B5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AA20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AD7E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2218538.40</w:t>
            </w:r>
          </w:p>
        </w:tc>
      </w:tr>
      <w:tr w:rsidR="004C0A3E" w:rsidRPr="004C0A3E" w14:paraId="6595E7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DCC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4EC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3AC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2218553.64</w:t>
            </w:r>
          </w:p>
        </w:tc>
      </w:tr>
      <w:tr w:rsidR="004C0A3E" w:rsidRPr="004C0A3E" w14:paraId="5C31AF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DA532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B59E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602838.68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80BF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2218553.70</w:t>
            </w:r>
          </w:p>
        </w:tc>
      </w:tr>
      <w:tr w:rsidR="004C0A3E" w:rsidRPr="004C0A3E" w14:paraId="62206FA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314E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EB32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602829.01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7BF2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2218581.59</w:t>
            </w:r>
          </w:p>
        </w:tc>
      </w:tr>
      <w:tr w:rsidR="004C0A3E" w:rsidRPr="004C0A3E" w14:paraId="3C224EF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77C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2FAF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602751.08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5BF0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2218806.38</w:t>
            </w:r>
          </w:p>
        </w:tc>
      </w:tr>
      <w:tr w:rsidR="004C0A3E" w:rsidRPr="004C0A3E" w14:paraId="76285F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3D73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8831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603048.79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DA77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2218985.55</w:t>
            </w:r>
          </w:p>
        </w:tc>
      </w:tr>
      <w:tr w:rsidR="004C0A3E" w:rsidRPr="004C0A3E" w14:paraId="2BDD44E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E347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4928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603010.20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C44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2219206.43</w:t>
            </w:r>
          </w:p>
        </w:tc>
      </w:tr>
      <w:tr w:rsidR="004C0A3E" w:rsidRPr="004C0A3E" w14:paraId="334396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A89D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F17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602893.18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071F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2219206.44</w:t>
            </w:r>
          </w:p>
        </w:tc>
      </w:tr>
      <w:tr w:rsidR="004C0A3E" w:rsidRPr="004C0A3E" w14:paraId="0E67F2E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F388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B31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602809.64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F09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2219212.20</w:t>
            </w:r>
          </w:p>
        </w:tc>
      </w:tr>
      <w:tr w:rsidR="004C0A3E" w:rsidRPr="004C0A3E" w14:paraId="473E2F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DDBA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3DC2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602743.29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54A4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2219262.94</w:t>
            </w:r>
          </w:p>
        </w:tc>
      </w:tr>
      <w:tr w:rsidR="004C0A3E" w:rsidRPr="004C0A3E" w14:paraId="766EB0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9E0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B28A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602686.54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83DA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2219314.14</w:t>
            </w:r>
          </w:p>
        </w:tc>
      </w:tr>
      <w:tr w:rsidR="004C0A3E" w:rsidRPr="004C0A3E" w14:paraId="22AD62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CCB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C749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602667.27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59FF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2219293.09</w:t>
            </w:r>
          </w:p>
        </w:tc>
      </w:tr>
      <w:tr w:rsidR="004C0A3E" w:rsidRPr="004C0A3E" w14:paraId="20550C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6C3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CB1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602596.17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BE51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2219339.87</w:t>
            </w:r>
          </w:p>
        </w:tc>
      </w:tr>
      <w:tr w:rsidR="004C0A3E" w:rsidRPr="004C0A3E" w14:paraId="571BB9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BEFB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C7D9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602590.49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F87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2219326.07</w:t>
            </w:r>
          </w:p>
        </w:tc>
      </w:tr>
      <w:tr w:rsidR="004C0A3E" w:rsidRPr="004C0A3E" w14:paraId="24ECAE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F0F2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149C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602633.12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CCD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2219282.27</w:t>
            </w:r>
          </w:p>
        </w:tc>
      </w:tr>
      <w:tr w:rsidR="004C0A3E" w:rsidRPr="004C0A3E" w14:paraId="4B8DEC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E8A3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E107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602645.68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DB49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2219270.38</w:t>
            </w:r>
          </w:p>
        </w:tc>
      </w:tr>
      <w:tr w:rsidR="004C0A3E" w:rsidRPr="004C0A3E" w14:paraId="1EC6F07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B621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2DE8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602657.44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3AB1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2219259.15</w:t>
            </w:r>
          </w:p>
        </w:tc>
      </w:tr>
      <w:tr w:rsidR="004C0A3E" w:rsidRPr="004C0A3E" w14:paraId="70E6A2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04A6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756E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602668.36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E14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2219249.04</w:t>
            </w:r>
          </w:p>
        </w:tc>
      </w:tr>
      <w:tr w:rsidR="004C0A3E" w:rsidRPr="004C0A3E" w14:paraId="0F5E93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FD2A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A6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602680.94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56C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2219237.11</w:t>
            </w:r>
          </w:p>
        </w:tc>
      </w:tr>
      <w:tr w:rsidR="004C0A3E" w:rsidRPr="004C0A3E" w14:paraId="2A3519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3D18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EC01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602661.99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DA8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2219214.22</w:t>
            </w:r>
          </w:p>
        </w:tc>
      </w:tr>
      <w:tr w:rsidR="004C0A3E" w:rsidRPr="004C0A3E" w14:paraId="7C65743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26D5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C9CB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602688.14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A393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2219189.57</w:t>
            </w:r>
          </w:p>
        </w:tc>
      </w:tr>
      <w:tr w:rsidR="004C0A3E" w:rsidRPr="004C0A3E" w14:paraId="3DCE7B8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77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2397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602685.53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6E4E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2219176.44</w:t>
            </w:r>
          </w:p>
        </w:tc>
      </w:tr>
      <w:tr w:rsidR="004C0A3E" w:rsidRPr="004C0A3E" w14:paraId="42F670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4C0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2AA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602789.31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5B20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2219071.05</w:t>
            </w:r>
          </w:p>
        </w:tc>
      </w:tr>
      <w:tr w:rsidR="004C0A3E" w:rsidRPr="004C0A3E" w14:paraId="7A8249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3A2B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90A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602223.92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0EF9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2218451.26</w:t>
            </w:r>
          </w:p>
        </w:tc>
      </w:tr>
      <w:tr w:rsidR="004C0A3E" w:rsidRPr="004C0A3E" w14:paraId="5C663B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2A5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D4F9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602171.99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256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2218488.15</w:t>
            </w:r>
          </w:p>
        </w:tc>
      </w:tr>
      <w:tr w:rsidR="004C0A3E" w:rsidRPr="004C0A3E" w14:paraId="22C3E4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FF51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DCB3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602096.92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1D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2218335.55</w:t>
            </w:r>
          </w:p>
        </w:tc>
      </w:tr>
      <w:tr w:rsidR="004C0A3E" w:rsidRPr="004C0A3E" w14:paraId="3B584FF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505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5ED2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602029.19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CB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2218368.88</w:t>
            </w:r>
          </w:p>
        </w:tc>
      </w:tr>
      <w:tr w:rsidR="004C0A3E" w:rsidRPr="004C0A3E" w14:paraId="4BC3FEC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0171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667E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602068.60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8C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2218562.00</w:t>
            </w:r>
          </w:p>
        </w:tc>
      </w:tr>
      <w:tr w:rsidR="004C0A3E" w:rsidRPr="004C0A3E" w14:paraId="0F4B88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10EE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A913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601919.58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5D95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2218669.03</w:t>
            </w:r>
          </w:p>
        </w:tc>
      </w:tr>
      <w:tr w:rsidR="004C0A3E" w:rsidRPr="004C0A3E" w14:paraId="15445E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C7D1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5CE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601943.54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43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2218773.29</w:t>
            </w:r>
          </w:p>
        </w:tc>
      </w:tr>
      <w:tr w:rsidR="004C0A3E" w:rsidRPr="004C0A3E" w14:paraId="39F2EA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E0D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422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602002.63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06E7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2218940.52</w:t>
            </w:r>
          </w:p>
        </w:tc>
      </w:tr>
      <w:tr w:rsidR="004C0A3E" w:rsidRPr="004C0A3E" w14:paraId="2F505A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1BC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8B4B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602079.13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DCBD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2219126.25</w:t>
            </w:r>
          </w:p>
        </w:tc>
      </w:tr>
      <w:tr w:rsidR="004C0A3E" w:rsidRPr="004C0A3E" w14:paraId="34F9CB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BF07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8822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A24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2219118.48</w:t>
            </w:r>
          </w:p>
        </w:tc>
      </w:tr>
      <w:tr w:rsidR="004C0A3E" w:rsidRPr="004C0A3E" w14:paraId="2F7A63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0A84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92B6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602085.97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77D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2219116.00</w:t>
            </w:r>
          </w:p>
        </w:tc>
      </w:tr>
      <w:tr w:rsidR="004C0A3E" w:rsidRPr="004C0A3E" w14:paraId="150B9D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4CE9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ADC2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602091.77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6DA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2219118.06</w:t>
            </w:r>
          </w:p>
        </w:tc>
      </w:tr>
      <w:tr w:rsidR="004C0A3E" w:rsidRPr="004C0A3E" w14:paraId="441DB6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AB30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70D1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602101.52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1699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2219117.59</w:t>
            </w:r>
          </w:p>
        </w:tc>
      </w:tr>
      <w:tr w:rsidR="004C0A3E" w:rsidRPr="004C0A3E" w14:paraId="4F50F2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EA87A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3A2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602106.87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00FF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2219109.26</w:t>
            </w:r>
          </w:p>
        </w:tc>
      </w:tr>
      <w:tr w:rsidR="004C0A3E" w:rsidRPr="004C0A3E" w14:paraId="406B210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80C4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FF24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602099.48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1FF0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2219088.36</w:t>
            </w:r>
          </w:p>
        </w:tc>
      </w:tr>
      <w:tr w:rsidR="004C0A3E" w:rsidRPr="004C0A3E" w14:paraId="1FC130F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DEA3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4625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602112.04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207F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2219076.27</w:t>
            </w:r>
          </w:p>
        </w:tc>
      </w:tr>
      <w:tr w:rsidR="004C0A3E" w:rsidRPr="004C0A3E" w14:paraId="11969D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0A5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B53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602122.49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DDA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2219072.58</w:t>
            </w:r>
          </w:p>
        </w:tc>
      </w:tr>
      <w:tr w:rsidR="004C0A3E" w:rsidRPr="004C0A3E" w14:paraId="0CE23C8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250C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53911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602134.81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144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2219072.81</w:t>
            </w:r>
          </w:p>
        </w:tc>
      </w:tr>
      <w:tr w:rsidR="004C0A3E" w:rsidRPr="004C0A3E" w14:paraId="59AA83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842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120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602152.35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385F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2219071.85</w:t>
            </w:r>
          </w:p>
        </w:tc>
      </w:tr>
      <w:tr w:rsidR="004C0A3E" w:rsidRPr="004C0A3E" w14:paraId="03B3801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8E09E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E23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602168.51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51584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2219074.75</w:t>
            </w:r>
          </w:p>
        </w:tc>
      </w:tr>
      <w:tr w:rsidR="004C0A3E" w:rsidRPr="004C0A3E" w14:paraId="1E57A1C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45E1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E207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602207.75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16F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2219069.34</w:t>
            </w:r>
          </w:p>
        </w:tc>
      </w:tr>
      <w:tr w:rsidR="004C0A3E" w:rsidRPr="004C0A3E" w14:paraId="2BF1D7D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E55F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906A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602219.84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244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2219064.71</w:t>
            </w:r>
          </w:p>
        </w:tc>
      </w:tr>
      <w:tr w:rsidR="004C0A3E" w:rsidRPr="004C0A3E" w14:paraId="05CC00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F182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5F7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602225.81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578D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2219057.36</w:t>
            </w:r>
          </w:p>
        </w:tc>
      </w:tr>
      <w:tr w:rsidR="004C0A3E" w:rsidRPr="004C0A3E" w14:paraId="12AD33D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AA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480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602231.42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B82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2219052.92</w:t>
            </w:r>
          </w:p>
        </w:tc>
      </w:tr>
      <w:tr w:rsidR="004C0A3E" w:rsidRPr="004C0A3E" w14:paraId="6A303A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A98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FA97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602239.31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8F07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2219047.56</w:t>
            </w:r>
          </w:p>
        </w:tc>
      </w:tr>
      <w:tr w:rsidR="004C0A3E" w:rsidRPr="004C0A3E" w14:paraId="605E33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26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0414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602306.61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8975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2219131.33</w:t>
            </w:r>
          </w:p>
        </w:tc>
      </w:tr>
      <w:tr w:rsidR="004C0A3E" w:rsidRPr="004C0A3E" w14:paraId="51544D3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E978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92FE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602317.18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6EF2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2219143.48</w:t>
            </w:r>
          </w:p>
        </w:tc>
      </w:tr>
      <w:tr w:rsidR="004C0A3E" w:rsidRPr="004C0A3E" w14:paraId="79E24A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2639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344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602365.45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978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2219186.72</w:t>
            </w:r>
          </w:p>
        </w:tc>
      </w:tr>
      <w:tr w:rsidR="004C0A3E" w:rsidRPr="004C0A3E" w14:paraId="34B8F02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607B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5C7F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602367.27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9FC7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2219188.44</w:t>
            </w:r>
          </w:p>
        </w:tc>
      </w:tr>
      <w:tr w:rsidR="004C0A3E" w:rsidRPr="004C0A3E" w14:paraId="7035553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E2E6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9EB7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602376.21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7C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2219196.78</w:t>
            </w:r>
          </w:p>
        </w:tc>
      </w:tr>
      <w:tr w:rsidR="004C0A3E" w:rsidRPr="004C0A3E" w14:paraId="29F6AA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13E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EE8E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602386.71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D532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2219207.10</w:t>
            </w:r>
          </w:p>
        </w:tc>
      </w:tr>
      <w:tr w:rsidR="004C0A3E" w:rsidRPr="004C0A3E" w14:paraId="1E89DE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FCBE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1F50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602394.36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6799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2219215.37</w:t>
            </w:r>
          </w:p>
        </w:tc>
      </w:tr>
      <w:tr w:rsidR="004C0A3E" w:rsidRPr="004C0A3E" w14:paraId="6BD70C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2CF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D15D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FAC7F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2219232.12</w:t>
            </w:r>
          </w:p>
        </w:tc>
      </w:tr>
      <w:tr w:rsidR="004C0A3E" w:rsidRPr="004C0A3E" w14:paraId="701F91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F911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326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602361.61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BA6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2219247.27</w:t>
            </w:r>
          </w:p>
        </w:tc>
      </w:tr>
      <w:tr w:rsidR="004C0A3E" w:rsidRPr="004C0A3E" w14:paraId="25ACE2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208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E6DE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602369.83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1A1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2219268.97</w:t>
            </w:r>
          </w:p>
        </w:tc>
      </w:tr>
      <w:tr w:rsidR="004C0A3E" w:rsidRPr="004C0A3E" w14:paraId="78BCD53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8A66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9B81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602392.31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B903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2219298.31</w:t>
            </w:r>
          </w:p>
        </w:tc>
      </w:tr>
      <w:tr w:rsidR="004C0A3E" w:rsidRPr="004C0A3E" w14:paraId="3E0572C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4C1AB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A984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602403.85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4BCD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2219303.21</w:t>
            </w:r>
          </w:p>
        </w:tc>
      </w:tr>
      <w:tr w:rsidR="004C0A3E" w:rsidRPr="004C0A3E" w14:paraId="74AFE0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1182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D8AC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602410.48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54A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2219310.29</w:t>
            </w:r>
          </w:p>
        </w:tc>
      </w:tr>
      <w:tr w:rsidR="004C0A3E" w:rsidRPr="004C0A3E" w14:paraId="3A2738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416E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687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602426.58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A40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2219329.10</w:t>
            </w:r>
          </w:p>
        </w:tc>
      </w:tr>
      <w:tr w:rsidR="004C0A3E" w:rsidRPr="004C0A3E" w14:paraId="1DA64E4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A592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FF26A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602406.65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7AF2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2219358.70</w:t>
            </w:r>
          </w:p>
        </w:tc>
      </w:tr>
      <w:tr w:rsidR="004C0A3E" w:rsidRPr="004C0A3E" w14:paraId="13C2B8F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4A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F0CB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602408.09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A9E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2219373.19</w:t>
            </w:r>
          </w:p>
        </w:tc>
      </w:tr>
      <w:tr w:rsidR="004C0A3E" w:rsidRPr="004C0A3E" w14:paraId="37AF5D3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3ED5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885D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602372.41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64DE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2219409.90</w:t>
            </w:r>
          </w:p>
        </w:tc>
      </w:tr>
      <w:tr w:rsidR="004C0A3E" w:rsidRPr="004C0A3E" w14:paraId="5B03DA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9825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F5D2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602317.68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CE4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2219429.75</w:t>
            </w:r>
          </w:p>
        </w:tc>
      </w:tr>
      <w:tr w:rsidR="004C0A3E" w:rsidRPr="004C0A3E" w14:paraId="124AE4A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EFD9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808A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602296.41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D6B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2219407.11</w:t>
            </w:r>
          </w:p>
        </w:tc>
      </w:tr>
      <w:tr w:rsidR="004C0A3E" w:rsidRPr="004C0A3E" w14:paraId="1EEFB7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32D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406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602281.11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B27BF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2219417.79</w:t>
            </w:r>
          </w:p>
        </w:tc>
      </w:tr>
      <w:tr w:rsidR="004C0A3E" w:rsidRPr="004C0A3E" w14:paraId="114414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115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81DC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602272.60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E8E2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2219423.77</w:t>
            </w:r>
          </w:p>
        </w:tc>
      </w:tr>
      <w:tr w:rsidR="004C0A3E" w:rsidRPr="004C0A3E" w14:paraId="54DC1D8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021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F6F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602244.60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B9E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2219452.92</w:t>
            </w:r>
          </w:p>
        </w:tc>
      </w:tr>
      <w:tr w:rsidR="004C0A3E" w:rsidRPr="004C0A3E" w14:paraId="1107DB9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66E6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780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602264.23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40D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2219482.32</w:t>
            </w:r>
          </w:p>
        </w:tc>
      </w:tr>
      <w:tr w:rsidR="004C0A3E" w:rsidRPr="004C0A3E" w14:paraId="5CF354F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7F0ED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68F4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602209.00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71B9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2219521.91</w:t>
            </w:r>
          </w:p>
        </w:tc>
      </w:tr>
      <w:tr w:rsidR="004C0A3E" w:rsidRPr="004C0A3E" w14:paraId="4339EA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0F0B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3544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602175.20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8F44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2219438.58</w:t>
            </w:r>
          </w:p>
        </w:tc>
      </w:tr>
      <w:tr w:rsidR="004C0A3E" w:rsidRPr="004C0A3E" w14:paraId="717D0F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D3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21B2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602101.83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9D1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2219252.44</w:t>
            </w:r>
          </w:p>
        </w:tc>
      </w:tr>
      <w:tr w:rsidR="004C0A3E" w:rsidRPr="004C0A3E" w14:paraId="426F9C5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BDB4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C1A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602065.31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C270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2219159.34</w:t>
            </w:r>
          </w:p>
        </w:tc>
      </w:tr>
      <w:tr w:rsidR="004C0A3E" w:rsidRPr="004C0A3E" w14:paraId="3C73B00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CD338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3DD8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602026.77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B1CF8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2219061.08</w:t>
            </w:r>
          </w:p>
        </w:tc>
      </w:tr>
      <w:tr w:rsidR="004C0A3E" w:rsidRPr="004C0A3E" w14:paraId="76EF4F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35070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ACB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601992.79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37AC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2218973.00</w:t>
            </w:r>
          </w:p>
        </w:tc>
      </w:tr>
      <w:tr w:rsidR="004C0A3E" w:rsidRPr="004C0A3E" w14:paraId="5B2B64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AC1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9204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601948.48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0BC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2218858.11</w:t>
            </w:r>
          </w:p>
        </w:tc>
      </w:tr>
      <w:tr w:rsidR="004C0A3E" w:rsidRPr="004C0A3E" w14:paraId="0DBC0B2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29A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B16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601923.83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C384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2218785.73</w:t>
            </w:r>
          </w:p>
        </w:tc>
      </w:tr>
      <w:tr w:rsidR="004C0A3E" w:rsidRPr="004C0A3E" w14:paraId="4B9ED09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04FB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280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601907.65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43EB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2218736.38</w:t>
            </w:r>
          </w:p>
        </w:tc>
      </w:tr>
      <w:tr w:rsidR="004C0A3E" w:rsidRPr="004C0A3E" w14:paraId="4E82FD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4C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5B48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601880.05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FBF8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2218622.80</w:t>
            </w:r>
          </w:p>
        </w:tc>
      </w:tr>
      <w:tr w:rsidR="004C0A3E" w:rsidRPr="004C0A3E" w14:paraId="5E21D8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49A0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9029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601781.23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90A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2218105.01</w:t>
            </w:r>
          </w:p>
        </w:tc>
      </w:tr>
      <w:tr w:rsidR="004C0A3E" w:rsidRPr="004C0A3E" w14:paraId="30627F2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6A78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000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601815.07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35C2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2218086.43</w:t>
            </w:r>
          </w:p>
        </w:tc>
      </w:tr>
      <w:tr w:rsidR="004C0A3E" w:rsidRPr="004C0A3E" w14:paraId="514F05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B412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08F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601846.42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F9A5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2218075.47</w:t>
            </w:r>
          </w:p>
        </w:tc>
      </w:tr>
      <w:tr w:rsidR="004C0A3E" w:rsidRPr="004C0A3E" w14:paraId="196C5E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05A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C3A0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601880.93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164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2218069.09</w:t>
            </w:r>
          </w:p>
        </w:tc>
      </w:tr>
      <w:tr w:rsidR="004C0A3E" w:rsidRPr="004C0A3E" w14:paraId="4FEFE4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C53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C6B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601916.54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1648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2218068.49</w:t>
            </w:r>
          </w:p>
        </w:tc>
      </w:tr>
      <w:tr w:rsidR="004C0A3E" w:rsidRPr="004C0A3E" w14:paraId="2281B6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1BFF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57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601952.56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6B6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2218073.37</w:t>
            </w:r>
          </w:p>
        </w:tc>
      </w:tr>
      <w:tr w:rsidR="004C0A3E" w:rsidRPr="004C0A3E" w14:paraId="093356E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524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B94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601983.30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E65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2218081.00</w:t>
            </w:r>
          </w:p>
        </w:tc>
      </w:tr>
      <w:tr w:rsidR="004C0A3E" w:rsidRPr="004C0A3E" w14:paraId="0CD631D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9A1D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471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602039.78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389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2218106.24</w:t>
            </w:r>
          </w:p>
        </w:tc>
      </w:tr>
      <w:tr w:rsidR="004C0A3E" w:rsidRPr="004C0A3E" w14:paraId="26A0859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4274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273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602046.30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CF3E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2218092.74</w:t>
            </w:r>
          </w:p>
        </w:tc>
      </w:tr>
      <w:tr w:rsidR="004C0A3E" w:rsidRPr="004C0A3E" w14:paraId="060D02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31B2D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A5E8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602121.06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CC921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2218130.35</w:t>
            </w:r>
          </w:p>
        </w:tc>
      </w:tr>
      <w:tr w:rsidR="004C0A3E" w:rsidRPr="004C0A3E" w14:paraId="125A14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25BE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021C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602165.32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308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2218152.66</w:t>
            </w:r>
          </w:p>
        </w:tc>
      </w:tr>
      <w:tr w:rsidR="004C0A3E" w:rsidRPr="004C0A3E" w14:paraId="35337D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B8A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98A6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602208.98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3C2A6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2218175.02</w:t>
            </w:r>
          </w:p>
        </w:tc>
      </w:tr>
      <w:tr w:rsidR="004C0A3E" w:rsidRPr="004C0A3E" w14:paraId="55F847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69EC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91BF7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602253.20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BCF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2218198.32</w:t>
            </w:r>
          </w:p>
        </w:tc>
      </w:tr>
      <w:tr w:rsidR="004C0A3E" w:rsidRPr="004C0A3E" w14:paraId="0F388F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E70B0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9F65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602294.77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0EB4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2218220.08</w:t>
            </w:r>
          </w:p>
        </w:tc>
      </w:tr>
      <w:tr w:rsidR="004C0A3E" w:rsidRPr="004C0A3E" w14:paraId="497AD7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E6F1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D920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602330.29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CBF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2218243.28</w:t>
            </w:r>
          </w:p>
        </w:tc>
      </w:tr>
      <w:tr w:rsidR="004C0A3E" w:rsidRPr="004C0A3E" w14:paraId="3A51F9A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655B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36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602374.31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5FB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2218273.23</w:t>
            </w:r>
          </w:p>
        </w:tc>
      </w:tr>
      <w:tr w:rsidR="004C0A3E" w:rsidRPr="004C0A3E" w14:paraId="4398A1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260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ADD4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602414.59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AB8E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2218300.60</w:t>
            </w:r>
          </w:p>
        </w:tc>
      </w:tr>
      <w:tr w:rsidR="004C0A3E" w:rsidRPr="004C0A3E" w14:paraId="48E90FE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674B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BD28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602454.26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9B88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2218328.78</w:t>
            </w:r>
          </w:p>
        </w:tc>
      </w:tr>
      <w:tr w:rsidR="004C0A3E" w:rsidRPr="004C0A3E" w14:paraId="26F9B0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2E6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1D07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602495.14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B7B72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2218357.76</w:t>
            </w:r>
          </w:p>
        </w:tc>
      </w:tr>
      <w:tr w:rsidR="004C0A3E" w:rsidRPr="004C0A3E" w14:paraId="7E3C018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FF8D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F08E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602536.95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03C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2218386.76</w:t>
            </w:r>
          </w:p>
        </w:tc>
      </w:tr>
      <w:tr w:rsidR="004C0A3E" w:rsidRPr="004C0A3E" w14:paraId="216475E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13C4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88D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602579.63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D38A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2218416.42</w:t>
            </w:r>
          </w:p>
        </w:tc>
      </w:tr>
      <w:tr w:rsidR="004C0A3E" w:rsidRPr="004C0A3E" w14:paraId="77E1AED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0B32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9D12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602626.02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D59C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2218444.73</w:t>
            </w:r>
          </w:p>
        </w:tc>
      </w:tr>
      <w:tr w:rsidR="004C0A3E" w:rsidRPr="004C0A3E" w14:paraId="37F08AA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FE68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42E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602672.20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6EBA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2218469.95</w:t>
            </w:r>
          </w:p>
        </w:tc>
      </w:tr>
      <w:tr w:rsidR="004C0A3E" w:rsidRPr="004C0A3E" w14:paraId="06FCD0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0509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D60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602717.71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88C5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2218493.19</w:t>
            </w:r>
          </w:p>
        </w:tc>
      </w:tr>
      <w:tr w:rsidR="004C0A3E" w:rsidRPr="004C0A3E" w14:paraId="68071D1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C66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C55B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602762.92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6245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2218515.79</w:t>
            </w:r>
          </w:p>
        </w:tc>
      </w:tr>
      <w:tr w:rsidR="004C0A3E" w:rsidRPr="004C0A3E" w14:paraId="234196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3AC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281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602808.34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36C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2218538.40</w:t>
            </w:r>
          </w:p>
        </w:tc>
      </w:tr>
      <w:tr w:rsidR="004C0A3E" w:rsidRPr="004C0A3E" w14:paraId="32C2385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8644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3CEC7D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493D5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3625A8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F791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8A7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09B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2219503.79</w:t>
            </w:r>
          </w:p>
        </w:tc>
      </w:tr>
      <w:tr w:rsidR="004C0A3E" w:rsidRPr="004C0A3E" w14:paraId="23868A7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B04E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CEA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601030.73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6E17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2219556.33</w:t>
            </w:r>
          </w:p>
        </w:tc>
      </w:tr>
      <w:tr w:rsidR="004C0A3E" w:rsidRPr="004C0A3E" w14:paraId="59EDCFB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7AE2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4E53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DAF4C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2219579.17</w:t>
            </w:r>
          </w:p>
        </w:tc>
      </w:tr>
      <w:tr w:rsidR="004C0A3E" w:rsidRPr="004C0A3E" w14:paraId="63891D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473D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9FD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600780.80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19E5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2219719.20</w:t>
            </w:r>
          </w:p>
        </w:tc>
      </w:tr>
      <w:tr w:rsidR="004C0A3E" w:rsidRPr="004C0A3E" w14:paraId="43B58B8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4B32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CFC2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6996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2219733.65</w:t>
            </w:r>
          </w:p>
        </w:tc>
      </w:tr>
      <w:tr w:rsidR="004C0A3E" w:rsidRPr="004C0A3E" w14:paraId="4870B0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B5E2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E8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600728.29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4D819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2219712.91</w:t>
            </w:r>
          </w:p>
        </w:tc>
      </w:tr>
      <w:tr w:rsidR="004C0A3E" w:rsidRPr="004C0A3E" w14:paraId="72EB909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1FDA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1384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600732.73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C42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2219695.16</w:t>
            </w:r>
          </w:p>
        </w:tc>
      </w:tr>
      <w:tr w:rsidR="004C0A3E" w:rsidRPr="004C0A3E" w14:paraId="34B57B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1637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4C1F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600705.02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51F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2219616.98</w:t>
            </w:r>
          </w:p>
        </w:tc>
      </w:tr>
      <w:tr w:rsidR="004C0A3E" w:rsidRPr="004C0A3E" w14:paraId="55CFC9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5063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FE4D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600651.59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EF064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2219620.86</w:t>
            </w:r>
          </w:p>
        </w:tc>
      </w:tr>
      <w:tr w:rsidR="004C0A3E" w:rsidRPr="004C0A3E" w14:paraId="06619B4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77BD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B342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600635.23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12AC1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2219637.21</w:t>
            </w:r>
          </w:p>
        </w:tc>
      </w:tr>
      <w:tr w:rsidR="004C0A3E" w:rsidRPr="004C0A3E" w14:paraId="0505C3F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8E6B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FDC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600633.47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6CBF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2219650.83</w:t>
            </w:r>
          </w:p>
        </w:tc>
      </w:tr>
      <w:tr w:rsidR="004C0A3E" w:rsidRPr="004C0A3E" w14:paraId="5771885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3C3E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3FA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600620.29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25D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2219656.36</w:t>
            </w:r>
          </w:p>
        </w:tc>
      </w:tr>
      <w:tr w:rsidR="004C0A3E" w:rsidRPr="004C0A3E" w14:paraId="2078A19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88CC5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134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067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2219619.85</w:t>
            </w:r>
          </w:p>
        </w:tc>
      </w:tr>
      <w:tr w:rsidR="004C0A3E" w:rsidRPr="004C0A3E" w14:paraId="6DB85F7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DBC7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7F0C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1410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2219663.15</w:t>
            </w:r>
          </w:p>
        </w:tc>
      </w:tr>
      <w:tr w:rsidR="004C0A3E" w:rsidRPr="004C0A3E" w14:paraId="2942D46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45B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A2AD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600614.34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85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2219692.02</w:t>
            </w:r>
          </w:p>
        </w:tc>
      </w:tr>
      <w:tr w:rsidR="004C0A3E" w:rsidRPr="004C0A3E" w14:paraId="7FF0361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BF5D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734B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600621.98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2A9DA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2219740.43</w:t>
            </w:r>
          </w:p>
        </w:tc>
      </w:tr>
      <w:tr w:rsidR="004C0A3E" w:rsidRPr="004C0A3E" w14:paraId="30D120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58D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C2FE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600650.00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B0EF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2219726.01</w:t>
            </w:r>
          </w:p>
        </w:tc>
      </w:tr>
      <w:tr w:rsidR="004C0A3E" w:rsidRPr="004C0A3E" w14:paraId="526CB7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E010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DC3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600657.65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E2B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2219694.59</w:t>
            </w:r>
          </w:p>
        </w:tc>
      </w:tr>
      <w:tr w:rsidR="004C0A3E" w:rsidRPr="004C0A3E" w14:paraId="64D1D70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D7C8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3397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600692.72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816D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2219734.49</w:t>
            </w:r>
          </w:p>
        </w:tc>
      </w:tr>
      <w:tr w:rsidR="004C0A3E" w:rsidRPr="004C0A3E" w14:paraId="7F07FC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331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1EC3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600681.82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3A06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2219753.37</w:t>
            </w:r>
          </w:p>
        </w:tc>
      </w:tr>
      <w:tr w:rsidR="004C0A3E" w:rsidRPr="004C0A3E" w14:paraId="76ECBFB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78BA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90FB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600637.05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003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2219756.76</w:t>
            </w:r>
          </w:p>
        </w:tc>
      </w:tr>
      <w:tr w:rsidR="004C0A3E" w:rsidRPr="004C0A3E" w14:paraId="70AD517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82B5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B24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600610.46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76B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2219781.76</w:t>
            </w:r>
          </w:p>
        </w:tc>
      </w:tr>
      <w:tr w:rsidR="004C0A3E" w:rsidRPr="004C0A3E" w14:paraId="0FC4171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1AA4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169F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600629.33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EE65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2219821.55</w:t>
            </w:r>
          </w:p>
        </w:tc>
      </w:tr>
      <w:tr w:rsidR="004C0A3E" w:rsidRPr="004C0A3E" w14:paraId="454067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B73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0A4B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EE9E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2219843.59</w:t>
            </w:r>
          </w:p>
        </w:tc>
      </w:tr>
      <w:tr w:rsidR="004C0A3E" w:rsidRPr="004C0A3E" w14:paraId="2D0AA9F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CFA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D202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600572.95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C39A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2219805.40</w:t>
            </w:r>
          </w:p>
        </w:tc>
      </w:tr>
      <w:tr w:rsidR="004C0A3E" w:rsidRPr="004C0A3E" w14:paraId="273CFDC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2658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0C81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D0ED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2219783.59</w:t>
            </w:r>
          </w:p>
        </w:tc>
      </w:tr>
      <w:tr w:rsidR="004C0A3E" w:rsidRPr="004C0A3E" w14:paraId="790B702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E12C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85C5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600549.33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3C5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2219769.49</w:t>
            </w:r>
          </w:p>
        </w:tc>
      </w:tr>
      <w:tr w:rsidR="004C0A3E" w:rsidRPr="004C0A3E" w14:paraId="5CA3FE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DA0E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7DC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600542.50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58B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2219756.76</w:t>
            </w:r>
          </w:p>
        </w:tc>
      </w:tr>
      <w:tr w:rsidR="004C0A3E" w:rsidRPr="004C0A3E" w14:paraId="7C5526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754B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56B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600527.79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8D2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2219753.23</w:t>
            </w:r>
          </w:p>
        </w:tc>
      </w:tr>
      <w:tr w:rsidR="004C0A3E" w:rsidRPr="004C0A3E" w14:paraId="75CF69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C32C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934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600483.41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0BF5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2219645.40</w:t>
            </w:r>
          </w:p>
        </w:tc>
      </w:tr>
      <w:tr w:rsidR="004C0A3E" w:rsidRPr="004C0A3E" w14:paraId="36DD6EE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060F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9510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600442.34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9E7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2219638.98</w:t>
            </w:r>
          </w:p>
        </w:tc>
      </w:tr>
      <w:tr w:rsidR="004C0A3E" w:rsidRPr="004C0A3E" w14:paraId="11D6AE1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F520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F6B3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600464.89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56ED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2219613.06</w:t>
            </w:r>
          </w:p>
        </w:tc>
      </w:tr>
      <w:tr w:rsidR="004C0A3E" w:rsidRPr="004C0A3E" w14:paraId="4A8B9D3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E0BB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8B20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600493.75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6C8D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2219386.32</w:t>
            </w:r>
          </w:p>
        </w:tc>
      </w:tr>
      <w:tr w:rsidR="004C0A3E" w:rsidRPr="004C0A3E" w14:paraId="0D5943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1C4F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99F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600492.05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CE45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2219177.41</w:t>
            </w:r>
          </w:p>
        </w:tc>
      </w:tr>
      <w:tr w:rsidR="004C0A3E" w:rsidRPr="004C0A3E" w14:paraId="0F6BCF3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79F1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325D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600536.88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2C1D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2219038.06</w:t>
            </w:r>
          </w:p>
        </w:tc>
      </w:tr>
      <w:tr w:rsidR="004C0A3E" w:rsidRPr="004C0A3E" w14:paraId="5A8259E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826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DF44F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600557.06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6616B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2219036.94</w:t>
            </w:r>
          </w:p>
        </w:tc>
      </w:tr>
      <w:tr w:rsidR="004C0A3E" w:rsidRPr="004C0A3E" w14:paraId="465D5D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BFAA3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F1DB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600581.22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88DB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2219272.51</w:t>
            </w:r>
          </w:p>
        </w:tc>
      </w:tr>
      <w:tr w:rsidR="004C0A3E" w:rsidRPr="004C0A3E" w14:paraId="5AA171C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E8B1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0080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600643.21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579F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2219417.74</w:t>
            </w:r>
          </w:p>
        </w:tc>
      </w:tr>
      <w:tr w:rsidR="004C0A3E" w:rsidRPr="004C0A3E" w14:paraId="1381E21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669A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F48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600698.41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6324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2219602.01</w:t>
            </w:r>
          </w:p>
        </w:tc>
      </w:tr>
      <w:tr w:rsidR="004C0A3E" w:rsidRPr="004C0A3E" w14:paraId="798125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CAD0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B5BFD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600739.17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D8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2219630.88</w:t>
            </w:r>
          </w:p>
        </w:tc>
      </w:tr>
      <w:tr w:rsidR="004C0A3E" w:rsidRPr="004C0A3E" w14:paraId="65AD14B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98E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333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600890.34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0E6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2219576.53</w:t>
            </w:r>
          </w:p>
        </w:tc>
      </w:tr>
      <w:tr w:rsidR="004C0A3E" w:rsidRPr="004C0A3E" w14:paraId="3E1C474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07B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90F6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601008.47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E34C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2219503.79</w:t>
            </w:r>
          </w:p>
        </w:tc>
      </w:tr>
      <w:tr w:rsidR="004C0A3E" w:rsidRPr="004C0A3E" w14:paraId="789AC247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E67DF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7ABE5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54BD3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143AD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1C1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6715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9DA80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2219368.07</w:t>
            </w:r>
          </w:p>
        </w:tc>
      </w:tr>
      <w:tr w:rsidR="004C0A3E" w:rsidRPr="004C0A3E" w14:paraId="5E63B71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F26D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3163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601396.81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D3DA1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2219402.49</w:t>
            </w:r>
          </w:p>
        </w:tc>
      </w:tr>
      <w:tr w:rsidR="004C0A3E" w:rsidRPr="004C0A3E" w14:paraId="7E7CA87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3F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41E3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601396.59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311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2219404.68</w:t>
            </w:r>
          </w:p>
        </w:tc>
      </w:tr>
      <w:tr w:rsidR="004C0A3E" w:rsidRPr="004C0A3E" w14:paraId="19C9B9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56EA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728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601394.80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B084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2219428.41</w:t>
            </w:r>
          </w:p>
        </w:tc>
      </w:tr>
      <w:tr w:rsidR="004C0A3E" w:rsidRPr="004C0A3E" w14:paraId="64B2BCE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9C4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01B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601394.33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4A9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2219435.01</w:t>
            </w:r>
          </w:p>
        </w:tc>
      </w:tr>
      <w:tr w:rsidR="004C0A3E" w:rsidRPr="004C0A3E" w14:paraId="55AC590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062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DAC6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601396.93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C15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2219455.99</w:t>
            </w:r>
          </w:p>
        </w:tc>
      </w:tr>
      <w:tr w:rsidR="004C0A3E" w:rsidRPr="004C0A3E" w14:paraId="682DB92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0EE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28FB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601400.24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91D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2219480.90</w:t>
            </w:r>
          </w:p>
        </w:tc>
      </w:tr>
      <w:tr w:rsidR="004C0A3E" w:rsidRPr="004C0A3E" w14:paraId="3584DEE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23F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520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601401.12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0D62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2219485.36</w:t>
            </w:r>
          </w:p>
        </w:tc>
      </w:tr>
      <w:tr w:rsidR="004C0A3E" w:rsidRPr="004C0A3E" w14:paraId="055CEA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687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F9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601408.00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B37A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2219517.55</w:t>
            </w:r>
          </w:p>
        </w:tc>
      </w:tr>
      <w:tr w:rsidR="004C0A3E" w:rsidRPr="004C0A3E" w14:paraId="7C52FDA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987FE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6F93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601416.53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7FC2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2219556.20</w:t>
            </w:r>
          </w:p>
        </w:tc>
      </w:tr>
      <w:tr w:rsidR="004C0A3E" w:rsidRPr="004C0A3E" w14:paraId="53C107F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9EE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F12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601422.59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D378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2219583.60</w:t>
            </w:r>
          </w:p>
        </w:tc>
      </w:tr>
      <w:tr w:rsidR="004C0A3E" w:rsidRPr="004C0A3E" w14:paraId="12F335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5BFC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E35C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601405.55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4FE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2219597.10</w:t>
            </w:r>
          </w:p>
        </w:tc>
      </w:tr>
      <w:tr w:rsidR="004C0A3E" w:rsidRPr="004C0A3E" w14:paraId="7D8783B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65A93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186A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601402.91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C36F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2219606.17</w:t>
            </w:r>
          </w:p>
        </w:tc>
      </w:tr>
      <w:tr w:rsidR="004C0A3E" w:rsidRPr="004C0A3E" w14:paraId="31E5DDD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D4B6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5928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601400.56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6BFD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2219644.87</w:t>
            </w:r>
          </w:p>
        </w:tc>
      </w:tr>
      <w:tr w:rsidR="004C0A3E" w:rsidRPr="004C0A3E" w14:paraId="77B16F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C77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00F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601420.79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F637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2219645.13</w:t>
            </w:r>
          </w:p>
        </w:tc>
      </w:tr>
      <w:tr w:rsidR="004C0A3E" w:rsidRPr="004C0A3E" w14:paraId="015A0F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1833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48046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601434.93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16E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2219634.20</w:t>
            </w:r>
          </w:p>
        </w:tc>
      </w:tr>
      <w:tr w:rsidR="004C0A3E" w:rsidRPr="004C0A3E" w14:paraId="578E4F1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0BB7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933D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601483.87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A088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2219629.84</w:t>
            </w:r>
          </w:p>
        </w:tc>
      </w:tr>
      <w:tr w:rsidR="004C0A3E" w:rsidRPr="004C0A3E" w14:paraId="3B8A78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7D6F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A30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601511.42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5CF0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2219626.50</w:t>
            </w:r>
          </w:p>
        </w:tc>
      </w:tr>
      <w:tr w:rsidR="004C0A3E" w:rsidRPr="004C0A3E" w14:paraId="4B0976E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3F0F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4201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437C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2219691.69</w:t>
            </w:r>
          </w:p>
        </w:tc>
      </w:tr>
      <w:tr w:rsidR="004C0A3E" w:rsidRPr="004C0A3E" w14:paraId="4EA3E01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462A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EA55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601436.97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CBA5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2219748.31</w:t>
            </w:r>
          </w:p>
        </w:tc>
      </w:tr>
      <w:tr w:rsidR="004C0A3E" w:rsidRPr="004C0A3E" w14:paraId="365CB1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9BF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3B0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601378.99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E5C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2219817.28</w:t>
            </w:r>
          </w:p>
        </w:tc>
      </w:tr>
      <w:tr w:rsidR="004C0A3E" w:rsidRPr="004C0A3E" w14:paraId="0DD172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13E33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004D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601369.38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AC309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2219829.63</w:t>
            </w:r>
          </w:p>
        </w:tc>
      </w:tr>
      <w:tr w:rsidR="004C0A3E" w:rsidRPr="004C0A3E" w14:paraId="6E6BD4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3535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42A3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601359.78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90C1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2219847.25</w:t>
            </w:r>
          </w:p>
        </w:tc>
      </w:tr>
      <w:tr w:rsidR="004C0A3E" w:rsidRPr="004C0A3E" w14:paraId="14B1CA8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B95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D5EC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601360.33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E4EF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2219841.90</w:t>
            </w:r>
          </w:p>
        </w:tc>
      </w:tr>
      <w:tr w:rsidR="004C0A3E" w:rsidRPr="004C0A3E" w14:paraId="711A115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2D2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44C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601367.17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EEA4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2219774.43</w:t>
            </w:r>
          </w:p>
        </w:tc>
      </w:tr>
      <w:tr w:rsidR="004C0A3E" w:rsidRPr="004C0A3E" w14:paraId="079D2B5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85B0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67D6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601377.04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9EF1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2219772.98</w:t>
            </w:r>
          </w:p>
        </w:tc>
      </w:tr>
      <w:tr w:rsidR="004C0A3E" w:rsidRPr="004C0A3E" w14:paraId="48134F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954E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EAA1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601380.76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36A2E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2219693.71</w:t>
            </w:r>
          </w:p>
        </w:tc>
      </w:tr>
      <w:tr w:rsidR="004C0A3E" w:rsidRPr="004C0A3E" w14:paraId="2A8138C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DFE5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00D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601365.64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89C6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2219691.91</w:t>
            </w:r>
          </w:p>
        </w:tc>
      </w:tr>
      <w:tr w:rsidR="004C0A3E" w:rsidRPr="004C0A3E" w14:paraId="638EF38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6BC4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564C3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601361.74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B67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2219678.22</w:t>
            </w:r>
          </w:p>
        </w:tc>
      </w:tr>
      <w:tr w:rsidR="004C0A3E" w:rsidRPr="004C0A3E" w14:paraId="2CED3F7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20961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2A143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601364.15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558C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2219646.34</w:t>
            </w:r>
          </w:p>
        </w:tc>
      </w:tr>
      <w:tr w:rsidR="004C0A3E" w:rsidRPr="004C0A3E" w14:paraId="202CB5C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A815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5AA4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601374.51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6AB8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2219619.17</w:t>
            </w:r>
          </w:p>
        </w:tc>
      </w:tr>
      <w:tr w:rsidR="004C0A3E" w:rsidRPr="004C0A3E" w14:paraId="2851C4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5F3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9F14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601374.51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D6B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2219590.17</w:t>
            </w:r>
          </w:p>
        </w:tc>
      </w:tr>
      <w:tr w:rsidR="004C0A3E" w:rsidRPr="004C0A3E" w14:paraId="0F12FD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E78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E40B3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601354.83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FD60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2219560.34</w:t>
            </w:r>
          </w:p>
        </w:tc>
      </w:tr>
      <w:tr w:rsidR="004C0A3E" w:rsidRPr="004C0A3E" w14:paraId="4CBD46A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A41AB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243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601354.29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F763D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2219540.76</w:t>
            </w:r>
          </w:p>
        </w:tc>
      </w:tr>
      <w:tr w:rsidR="004C0A3E" w:rsidRPr="004C0A3E" w14:paraId="612D86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4C6CE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2FBAE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601322.09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5E1A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2219540.49</w:t>
            </w:r>
          </w:p>
        </w:tc>
      </w:tr>
      <w:tr w:rsidR="004C0A3E" w:rsidRPr="004C0A3E" w14:paraId="2E48FAD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8C44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32375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601307.28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8311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2219477.98</w:t>
            </w:r>
          </w:p>
        </w:tc>
      </w:tr>
      <w:tr w:rsidR="004C0A3E" w:rsidRPr="004C0A3E" w14:paraId="7D36290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CC46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AA23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601264.65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140CA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2219490.40</w:t>
            </w:r>
          </w:p>
        </w:tc>
      </w:tr>
      <w:tr w:rsidR="004C0A3E" w:rsidRPr="004C0A3E" w14:paraId="4E661A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D0BA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907D8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601278.28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52C45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2219458.12</w:t>
            </w:r>
          </w:p>
        </w:tc>
      </w:tr>
      <w:tr w:rsidR="004C0A3E" w:rsidRPr="004C0A3E" w14:paraId="6F369F0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1A1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0117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601295.05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F027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2219436.60</w:t>
            </w:r>
          </w:p>
        </w:tc>
      </w:tr>
      <w:tr w:rsidR="004C0A3E" w:rsidRPr="004C0A3E" w14:paraId="7AD8584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80BE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14E8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601320.09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1B1A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2219418.76</w:t>
            </w:r>
          </w:p>
        </w:tc>
      </w:tr>
      <w:tr w:rsidR="004C0A3E" w:rsidRPr="004C0A3E" w14:paraId="74DD13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C0009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4C9C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601402.29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D8D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2219368.07</w:t>
            </w:r>
          </w:p>
        </w:tc>
      </w:tr>
      <w:tr w:rsidR="004C0A3E" w:rsidRPr="004C0A3E" w14:paraId="56B1565C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8BBD9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5B522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6C0967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2015472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4AEC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5166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CCDBB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2219551.87</w:t>
            </w:r>
          </w:p>
        </w:tc>
      </w:tr>
      <w:tr w:rsidR="004C0A3E" w:rsidRPr="004C0A3E" w14:paraId="06FDE9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5891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3A9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601174.31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E6F97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2219640.95</w:t>
            </w:r>
          </w:p>
        </w:tc>
      </w:tr>
      <w:tr w:rsidR="004C0A3E" w:rsidRPr="004C0A3E" w14:paraId="3DCE262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FF62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82BE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601177.96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1C7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2219694.08</w:t>
            </w:r>
          </w:p>
        </w:tc>
      </w:tr>
      <w:tr w:rsidR="004C0A3E" w:rsidRPr="004C0A3E" w14:paraId="4794883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9B47C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1D05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601176.22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6D48F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2219736.18</w:t>
            </w:r>
          </w:p>
        </w:tc>
      </w:tr>
      <w:tr w:rsidR="004C0A3E" w:rsidRPr="004C0A3E" w14:paraId="605C20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3A7C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B6B3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601188.46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E44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2219771.97</w:t>
            </w:r>
          </w:p>
        </w:tc>
      </w:tr>
      <w:tr w:rsidR="004C0A3E" w:rsidRPr="004C0A3E" w14:paraId="161EB17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5A16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2571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601202.98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709C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2219791.09</w:t>
            </w:r>
          </w:p>
        </w:tc>
      </w:tr>
      <w:tr w:rsidR="004C0A3E" w:rsidRPr="004C0A3E" w14:paraId="682C60D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8B759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2B7E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601215.40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E9EAB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2219786.00</w:t>
            </w:r>
          </w:p>
        </w:tc>
      </w:tr>
      <w:tr w:rsidR="004C0A3E" w:rsidRPr="004C0A3E" w14:paraId="63720A2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BE7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74C73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601248.51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B07C08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2219827.50</w:t>
            </w:r>
          </w:p>
        </w:tc>
      </w:tr>
      <w:tr w:rsidR="004C0A3E" w:rsidRPr="004C0A3E" w14:paraId="42E030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FC77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8DA49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601294.96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FB42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2219849.50</w:t>
            </w:r>
          </w:p>
        </w:tc>
      </w:tr>
      <w:tr w:rsidR="004C0A3E" w:rsidRPr="004C0A3E" w14:paraId="18C1B8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B6B4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3D6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601328.07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14605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2219892.36</w:t>
            </w:r>
          </w:p>
        </w:tc>
      </w:tr>
      <w:tr w:rsidR="004C0A3E" w:rsidRPr="004C0A3E" w14:paraId="5F74E60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CB7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D57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601294.05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1443A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2219880.59</w:t>
            </w:r>
          </w:p>
        </w:tc>
      </w:tr>
      <w:tr w:rsidR="004C0A3E" w:rsidRPr="004C0A3E" w14:paraId="7F1248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A8FA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A677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601237.20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3B89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2219845.92</w:t>
            </w:r>
          </w:p>
        </w:tc>
      </w:tr>
      <w:tr w:rsidR="004C0A3E" w:rsidRPr="004C0A3E" w14:paraId="229946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698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983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601167.62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38EA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2219774.95</w:t>
            </w:r>
          </w:p>
        </w:tc>
      </w:tr>
      <w:tr w:rsidR="004C0A3E" w:rsidRPr="004C0A3E" w14:paraId="51325E5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2298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406A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601135.10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3F6C8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2219694.04</w:t>
            </w:r>
          </w:p>
        </w:tc>
      </w:tr>
      <w:tr w:rsidR="004C0A3E" w:rsidRPr="004C0A3E" w14:paraId="7E4107C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5A026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C1AF8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601128.94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B23FA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2219623.81</w:t>
            </w:r>
          </w:p>
        </w:tc>
      </w:tr>
      <w:tr w:rsidR="004C0A3E" w:rsidRPr="004C0A3E" w14:paraId="27C20CE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D3CE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95DA6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601139.21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E8E5B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2219533.85</w:t>
            </w:r>
          </w:p>
        </w:tc>
      </w:tr>
      <w:tr w:rsidR="004C0A3E" w:rsidRPr="004C0A3E" w14:paraId="5D97EB2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74D4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02640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601156.47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C3F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2219535.79</w:t>
            </w:r>
          </w:p>
        </w:tc>
      </w:tr>
      <w:tr w:rsidR="004C0A3E" w:rsidRPr="004C0A3E" w14:paraId="0935B37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254D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A0E838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601158.11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D987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2219551.87</w:t>
            </w:r>
          </w:p>
        </w:tc>
      </w:tr>
      <w:tr w:rsidR="004C0A3E" w:rsidRPr="004C0A3E" w14:paraId="5A6879B1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328CA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(168)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4A09B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40D8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6ED8230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160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A584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6DD321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2219709.98</w:t>
            </w:r>
          </w:p>
        </w:tc>
      </w:tr>
      <w:tr w:rsidR="004C0A3E" w:rsidRPr="004C0A3E" w14:paraId="07C80D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5A37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1D85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601458.77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0A93E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2219771.76</w:t>
            </w:r>
          </w:p>
        </w:tc>
      </w:tr>
      <w:tr w:rsidR="004C0A3E" w:rsidRPr="004C0A3E" w14:paraId="654E2C8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BCC4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CCFF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601444.46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60BD6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2219840.20</w:t>
            </w:r>
          </w:p>
        </w:tc>
      </w:tr>
      <w:tr w:rsidR="004C0A3E" w:rsidRPr="004C0A3E" w14:paraId="5E7494C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0ED4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0BE7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601450.57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B2BFC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2219856.24</w:t>
            </w:r>
          </w:p>
        </w:tc>
      </w:tr>
      <w:tr w:rsidR="004C0A3E" w:rsidRPr="004C0A3E" w14:paraId="454831B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7D764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30758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601473.79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1900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2219860.14</w:t>
            </w:r>
          </w:p>
        </w:tc>
      </w:tr>
      <w:tr w:rsidR="004C0A3E" w:rsidRPr="004C0A3E" w14:paraId="6A03400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9309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B936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601400.04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25DF8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2219895.84</w:t>
            </w:r>
          </w:p>
        </w:tc>
      </w:tr>
      <w:tr w:rsidR="004C0A3E" w:rsidRPr="004C0A3E" w14:paraId="16A3DEB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9BB424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EB6F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601363.03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3266F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2219894.05</w:t>
            </w:r>
          </w:p>
        </w:tc>
      </w:tr>
      <w:tr w:rsidR="004C0A3E" w:rsidRPr="004C0A3E" w14:paraId="7CB5D6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7A461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8462C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601363.89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31CD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2219876.29</w:t>
            </w:r>
          </w:p>
        </w:tc>
      </w:tr>
      <w:tr w:rsidR="004C0A3E" w:rsidRPr="004C0A3E" w14:paraId="4CD02C6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0386D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597F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601365.26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7BAE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2219854.33</w:t>
            </w:r>
          </w:p>
        </w:tc>
      </w:tr>
      <w:tr w:rsidR="004C0A3E" w:rsidRPr="004C0A3E" w14:paraId="095AF1A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44D1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29B46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601375.90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AFB64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2219836.14</w:t>
            </w:r>
          </w:p>
        </w:tc>
      </w:tr>
      <w:tr w:rsidR="004C0A3E" w:rsidRPr="004C0A3E" w14:paraId="6E99725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F621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780E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601396.14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DF4C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2219808.01</w:t>
            </w:r>
          </w:p>
        </w:tc>
      </w:tr>
      <w:tr w:rsidR="004C0A3E" w:rsidRPr="004C0A3E" w14:paraId="1199C44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FC3FA5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6826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601430.80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9D24C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2219767.52</w:t>
            </w:r>
          </w:p>
        </w:tc>
      </w:tr>
      <w:tr w:rsidR="004C0A3E" w:rsidRPr="004C0A3E" w14:paraId="214C19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BE9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F985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601461.68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18FB62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2219733.21</w:t>
            </w:r>
          </w:p>
        </w:tc>
      </w:tr>
      <w:tr w:rsidR="004C0A3E" w:rsidRPr="004C0A3E" w14:paraId="020C589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870F0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57C6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601486.55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7073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2219709.98</w:t>
            </w:r>
          </w:p>
        </w:tc>
      </w:tr>
      <w:tr w:rsidR="004C0A3E" w:rsidRPr="004C0A3E" w14:paraId="40889A3A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B0216E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(169)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FF3AC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7DB4A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4326F8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916CF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0D83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601129.96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88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2219495.91</w:t>
            </w:r>
          </w:p>
        </w:tc>
      </w:tr>
      <w:tr w:rsidR="004C0A3E" w:rsidRPr="004C0A3E" w14:paraId="6BE072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929D6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1009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601115.51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4EAA1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2219625.04</w:t>
            </w:r>
          </w:p>
        </w:tc>
      </w:tr>
      <w:tr w:rsidR="004C0A3E" w:rsidRPr="004C0A3E" w14:paraId="102D876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A4B8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634895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601122.60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8562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2219699.08</w:t>
            </w:r>
          </w:p>
        </w:tc>
      </w:tr>
      <w:tr w:rsidR="004C0A3E" w:rsidRPr="004C0A3E" w14:paraId="3A7181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DAF73B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F65D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601157.39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63C4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2219783.85</w:t>
            </w:r>
          </w:p>
        </w:tc>
      </w:tr>
      <w:tr w:rsidR="004C0A3E" w:rsidRPr="004C0A3E" w14:paraId="47E40A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F7651B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929278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601228.46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D53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2219858.36</w:t>
            </w:r>
          </w:p>
        </w:tc>
      </w:tr>
      <w:tr w:rsidR="004C0A3E" w:rsidRPr="004C0A3E" w14:paraId="323DDB3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26B31E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66BB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601288.97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45EA6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2219894.04</w:t>
            </w:r>
          </w:p>
        </w:tc>
      </w:tr>
      <w:tr w:rsidR="004C0A3E" w:rsidRPr="004C0A3E" w14:paraId="396D94E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1095F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6FB2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601326.87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EDE4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2219907.12</w:t>
            </w:r>
          </w:p>
        </w:tc>
      </w:tr>
      <w:tr w:rsidR="004C0A3E" w:rsidRPr="004C0A3E" w14:paraId="7827CD2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F75F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29DAC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601348.53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BADFC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2219907.33</w:t>
            </w:r>
          </w:p>
        </w:tc>
      </w:tr>
      <w:tr w:rsidR="004C0A3E" w:rsidRPr="004C0A3E" w14:paraId="25A8BC5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729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F306C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601343.41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58B8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2219916.72</w:t>
            </w:r>
          </w:p>
        </w:tc>
      </w:tr>
      <w:tr w:rsidR="004C0A3E" w:rsidRPr="004C0A3E" w14:paraId="202F4D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4D2D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CA97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601240.89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312A4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2219936.83</w:t>
            </w:r>
          </w:p>
        </w:tc>
      </w:tr>
      <w:tr w:rsidR="004C0A3E" w:rsidRPr="004C0A3E" w14:paraId="44ECDDD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CBFF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A22B70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601203.83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4F5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2219951.16</w:t>
            </w:r>
          </w:p>
        </w:tc>
      </w:tr>
      <w:tr w:rsidR="004C0A3E" w:rsidRPr="004C0A3E" w14:paraId="3C3A585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069A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4EF49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601147.93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0A82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2219953.11</w:t>
            </w:r>
          </w:p>
        </w:tc>
      </w:tr>
      <w:tr w:rsidR="004C0A3E" w:rsidRPr="004C0A3E" w14:paraId="4B30A30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55C5CD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362B6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601070.53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095C8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2219784.51</w:t>
            </w:r>
          </w:p>
        </w:tc>
      </w:tr>
      <w:tr w:rsidR="004C0A3E" w:rsidRPr="004C0A3E" w14:paraId="1CF0E9F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EA3B0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73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601065.50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4E61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2219687.09</w:t>
            </w:r>
          </w:p>
        </w:tc>
      </w:tr>
      <w:tr w:rsidR="004C0A3E" w:rsidRPr="004C0A3E" w14:paraId="754F33B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4C33F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7294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601071.73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B2F43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2219647.69</w:t>
            </w:r>
          </w:p>
        </w:tc>
      </w:tr>
      <w:tr w:rsidR="004C0A3E" w:rsidRPr="004C0A3E" w14:paraId="65D610B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8123D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47E57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601074.09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C3AC6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2219601.52</w:t>
            </w:r>
          </w:p>
        </w:tc>
      </w:tr>
      <w:tr w:rsidR="004C0A3E" w:rsidRPr="004C0A3E" w14:paraId="213CB5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B7A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ABE6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601043.98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AB147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2219550.71</w:t>
            </w:r>
          </w:p>
        </w:tc>
      </w:tr>
      <w:tr w:rsidR="004C0A3E" w:rsidRPr="004C0A3E" w14:paraId="3CD3A9E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11954D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D9BF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601129.96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8E15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2219495.91</w:t>
            </w:r>
          </w:p>
        </w:tc>
      </w:tr>
      <w:tr w:rsidR="004C0A3E" w:rsidRPr="004C0A3E" w14:paraId="313F71EB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2AAE1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(170)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6626D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EBCDB5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F94728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02240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2E053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8A66B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2219002.24</w:t>
            </w:r>
          </w:p>
        </w:tc>
      </w:tr>
      <w:tr w:rsidR="004C0A3E" w:rsidRPr="004C0A3E" w14:paraId="36668CD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FB316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A461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600436.00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46779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2219076.13</w:t>
            </w:r>
          </w:p>
        </w:tc>
      </w:tr>
      <w:tr w:rsidR="004C0A3E" w:rsidRPr="004C0A3E" w14:paraId="06B7635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36A5F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89F0F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600465.73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EDED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2219178.05</w:t>
            </w:r>
          </w:p>
        </w:tc>
      </w:tr>
      <w:tr w:rsidR="004C0A3E" w:rsidRPr="004C0A3E" w14:paraId="3F2D5B6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6A21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94D84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600467.44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3960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2219388.64</w:t>
            </w:r>
          </w:p>
        </w:tc>
      </w:tr>
      <w:tr w:rsidR="004C0A3E" w:rsidRPr="004C0A3E" w14:paraId="47FE308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18391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52E37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600441.10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CEC802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2219605.20</w:t>
            </w:r>
          </w:p>
        </w:tc>
      </w:tr>
      <w:tr w:rsidR="004C0A3E" w:rsidRPr="004C0A3E" w14:paraId="2AB888A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98F1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6569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600407.13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7B069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2219651.04</w:t>
            </w:r>
          </w:p>
        </w:tc>
      </w:tr>
      <w:tr w:rsidR="004C0A3E" w:rsidRPr="004C0A3E" w14:paraId="574D94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5E3DB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71616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600338.35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B380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2219676.52</w:t>
            </w:r>
          </w:p>
        </w:tc>
      </w:tr>
      <w:tr w:rsidR="004C0A3E" w:rsidRPr="004C0A3E" w14:paraId="1314DAE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36FDD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B4DF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600384.21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EFD6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2219803.06</w:t>
            </w:r>
          </w:p>
        </w:tc>
      </w:tr>
      <w:tr w:rsidR="004C0A3E" w:rsidRPr="004C0A3E" w14:paraId="2F73715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1E88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858A3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600396.62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B7A574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2219827.03</w:t>
            </w:r>
          </w:p>
        </w:tc>
      </w:tr>
      <w:tr w:rsidR="004C0A3E" w:rsidRPr="004C0A3E" w14:paraId="695B8DB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D037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EA3C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600424.97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2436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2219861.66</w:t>
            </w:r>
          </w:p>
        </w:tc>
      </w:tr>
      <w:tr w:rsidR="004C0A3E" w:rsidRPr="004C0A3E" w14:paraId="069AC5A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5896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83172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600448.52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1BCD2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2219918.85</w:t>
            </w:r>
          </w:p>
        </w:tc>
      </w:tr>
      <w:tr w:rsidR="004C0A3E" w:rsidRPr="004C0A3E" w14:paraId="0D8A82D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9DB27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D489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600429.66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B6453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2219957.43</w:t>
            </w:r>
          </w:p>
        </w:tc>
      </w:tr>
      <w:tr w:rsidR="004C0A3E" w:rsidRPr="004C0A3E" w14:paraId="105E824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C916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E766A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600554.72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FDE5B3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2220132.84</w:t>
            </w:r>
          </w:p>
        </w:tc>
      </w:tr>
      <w:tr w:rsidR="004C0A3E" w:rsidRPr="004C0A3E" w14:paraId="6F33B3A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4B9DA0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EF1E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600474.72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895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2220098.14</w:t>
            </w:r>
          </w:p>
        </w:tc>
      </w:tr>
      <w:tr w:rsidR="004C0A3E" w:rsidRPr="004C0A3E" w14:paraId="385ECF8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813A2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1A1EF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599909.81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C6ACD9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2219049.60</w:t>
            </w:r>
          </w:p>
        </w:tc>
      </w:tr>
      <w:tr w:rsidR="004C0A3E" w:rsidRPr="004C0A3E" w14:paraId="68B935A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84C89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52E8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600127.75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BB40F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2219028.57</w:t>
            </w:r>
          </w:p>
        </w:tc>
      </w:tr>
      <w:tr w:rsidR="004C0A3E" w:rsidRPr="004C0A3E" w14:paraId="2652EA3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4C184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64CB9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600283.99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880F56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2219041.32</w:t>
            </w:r>
          </w:p>
        </w:tc>
      </w:tr>
      <w:tr w:rsidR="004C0A3E" w:rsidRPr="004C0A3E" w14:paraId="54FDF58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EF7D7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AC4CD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600339.20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0D9A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2219065.95</w:t>
            </w:r>
          </w:p>
        </w:tc>
      </w:tr>
      <w:tr w:rsidR="004C0A3E" w:rsidRPr="004C0A3E" w14:paraId="201BAF52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C11E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4AD828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600392.69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76154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2219047.26</w:t>
            </w:r>
          </w:p>
        </w:tc>
      </w:tr>
      <w:tr w:rsidR="004C0A3E" w:rsidRPr="004C0A3E" w14:paraId="1ADCA4E5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121A4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C1AE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600431.76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5730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2219002.24</w:t>
            </w:r>
          </w:p>
        </w:tc>
      </w:tr>
      <w:tr w:rsidR="004C0A3E" w:rsidRPr="004C0A3E" w14:paraId="201C6DC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AEA40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(171)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D89622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3048984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7433E47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AB9F6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0E991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601201.09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13F8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2219970.02</w:t>
            </w:r>
          </w:p>
        </w:tc>
      </w:tr>
      <w:tr w:rsidR="004C0A3E" w:rsidRPr="004C0A3E" w14:paraId="41081CF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5D1550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AB770E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601192.55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73A1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2220037.37</w:t>
            </w:r>
          </w:p>
        </w:tc>
      </w:tr>
      <w:tr w:rsidR="004C0A3E" w:rsidRPr="004C0A3E" w14:paraId="2776FE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F4D26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DCE8BC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601206.39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7D452B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2220142.63</w:t>
            </w:r>
          </w:p>
        </w:tc>
      </w:tr>
      <w:tr w:rsidR="004C0A3E" w:rsidRPr="004C0A3E" w14:paraId="14C8394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B11D04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7023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601248.27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0C4BE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2220153.14</w:t>
            </w:r>
          </w:p>
        </w:tc>
      </w:tr>
      <w:tr w:rsidR="004C0A3E" w:rsidRPr="004C0A3E" w14:paraId="64986A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493AC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606E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601221.06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27599C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2220324.81</w:t>
            </w:r>
          </w:p>
        </w:tc>
      </w:tr>
      <w:tr w:rsidR="004C0A3E" w:rsidRPr="004C0A3E" w14:paraId="00B8AC9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62ABA3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35A85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601235.19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588EB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2220251.23</w:t>
            </w:r>
          </w:p>
        </w:tc>
      </w:tr>
      <w:tr w:rsidR="004C0A3E" w:rsidRPr="004C0A3E" w14:paraId="31B4A61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C1E3B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4A9D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601304.49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D780D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2220257.94</w:t>
            </w:r>
          </w:p>
        </w:tc>
      </w:tr>
      <w:tr w:rsidR="004C0A3E" w:rsidRPr="004C0A3E" w14:paraId="138796C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53A4E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E9293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601279.38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E04A1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2220448.23</w:t>
            </w:r>
          </w:p>
        </w:tc>
      </w:tr>
      <w:tr w:rsidR="004C0A3E" w:rsidRPr="004C0A3E" w14:paraId="299D92A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B0D1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15A2B7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601234.60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438D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2220427.60</w:t>
            </w:r>
          </w:p>
        </w:tc>
      </w:tr>
      <w:tr w:rsidR="004C0A3E" w:rsidRPr="004C0A3E" w14:paraId="3D001FA4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D0F4AB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EB102B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600813.01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7C35E2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2220242.39</w:t>
            </w:r>
          </w:p>
        </w:tc>
      </w:tr>
      <w:tr w:rsidR="004C0A3E" w:rsidRPr="004C0A3E" w14:paraId="4F00BB1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CA9AC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A00FE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600879.73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F85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2220205.70</w:t>
            </w:r>
          </w:p>
        </w:tc>
      </w:tr>
      <w:tr w:rsidR="004C0A3E" w:rsidRPr="004C0A3E" w14:paraId="7ACF74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16416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2D8541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600804.44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01F460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2220104.88</w:t>
            </w:r>
          </w:p>
        </w:tc>
      </w:tr>
      <w:tr w:rsidR="004C0A3E" w:rsidRPr="004C0A3E" w14:paraId="4CAF413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3B194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E900B7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600861.45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71506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2220083.42</w:t>
            </w:r>
          </w:p>
        </w:tc>
      </w:tr>
      <w:tr w:rsidR="004C0A3E" w:rsidRPr="004C0A3E" w14:paraId="0E2461DD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A65D7A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F51D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600891.65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C2E6F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2220064.13</w:t>
            </w:r>
          </w:p>
        </w:tc>
      </w:tr>
      <w:tr w:rsidR="004C0A3E" w:rsidRPr="004C0A3E" w14:paraId="71F42CC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CB089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C166B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600926.46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3182FF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2220059.13</w:t>
            </w:r>
          </w:p>
        </w:tc>
      </w:tr>
      <w:tr w:rsidR="004C0A3E" w:rsidRPr="004C0A3E" w14:paraId="07E7969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F66D4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6F8654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600946.71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523C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2220033.86</w:t>
            </w:r>
          </w:p>
        </w:tc>
      </w:tr>
      <w:tr w:rsidR="004C0A3E" w:rsidRPr="004C0A3E" w14:paraId="63B272A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A8949D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E2AA4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600994.14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AB323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2220017.19</w:t>
            </w:r>
          </w:p>
        </w:tc>
      </w:tr>
      <w:tr w:rsidR="004C0A3E" w:rsidRPr="004C0A3E" w14:paraId="723C0DB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E612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9029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865F57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601083.99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6D8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2220014.55</w:t>
            </w:r>
          </w:p>
        </w:tc>
      </w:tr>
      <w:tr w:rsidR="004C0A3E" w:rsidRPr="004C0A3E" w14:paraId="41D7717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E783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A97A9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601105.20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D18B3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2220006.23</w:t>
            </w:r>
          </w:p>
        </w:tc>
      </w:tr>
      <w:tr w:rsidR="004C0A3E" w:rsidRPr="004C0A3E" w14:paraId="37CAD86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1288E9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F2FEB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601134.28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4226D6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2219974.76</w:t>
            </w:r>
          </w:p>
        </w:tc>
      </w:tr>
      <w:tr w:rsidR="004C0A3E" w:rsidRPr="004C0A3E" w14:paraId="377412C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DBAA8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2B23A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601201.09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3030F7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2219970.02</w:t>
            </w:r>
          </w:p>
        </w:tc>
      </w:tr>
      <w:tr w:rsidR="004C0A3E" w:rsidRPr="004C0A3E" w14:paraId="41E41243" w14:textId="77777777" w:rsidTr="005976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00527F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(172)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69D0EA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48087BC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A3E" w:rsidRPr="004C0A3E" w14:paraId="0FB7FFC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9D5B7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CA0CB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2569C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2219740.55</w:t>
            </w:r>
          </w:p>
        </w:tc>
      </w:tr>
      <w:tr w:rsidR="004C0A3E" w:rsidRPr="004C0A3E" w14:paraId="6C8B8A6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DD720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6B66F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602218.44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55A842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2219746.78</w:t>
            </w:r>
          </w:p>
        </w:tc>
      </w:tr>
      <w:tr w:rsidR="004C0A3E" w:rsidRPr="004C0A3E" w14:paraId="3568CA9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04975E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3CC25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601863.25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EF91A0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2220167.47</w:t>
            </w:r>
          </w:p>
        </w:tc>
      </w:tr>
      <w:tr w:rsidR="004C0A3E" w:rsidRPr="004C0A3E" w14:paraId="1C22534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03034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4518D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601716.76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79D646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2220638.76</w:t>
            </w:r>
          </w:p>
        </w:tc>
      </w:tr>
      <w:tr w:rsidR="004C0A3E" w:rsidRPr="004C0A3E" w14:paraId="7B6C7A9C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BE0E48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DAB781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601624.24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62BDA9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2220599.84</w:t>
            </w:r>
          </w:p>
        </w:tc>
      </w:tr>
      <w:tr w:rsidR="004C0A3E" w:rsidRPr="004C0A3E" w14:paraId="4E53AD90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BA8AAA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0A6DB5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601606.69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C39BEA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2220510.86</w:t>
            </w:r>
          </w:p>
        </w:tc>
      </w:tr>
      <w:tr w:rsidR="004C0A3E" w:rsidRPr="004C0A3E" w14:paraId="6BA47C69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B363D4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AD905E9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601654.95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2C49C1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2220495.00</w:t>
            </w:r>
          </w:p>
        </w:tc>
      </w:tr>
      <w:tr w:rsidR="004C0A3E" w:rsidRPr="004C0A3E" w14:paraId="47BE13B8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045BD7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E8302E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601860.26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313555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2219837.72</w:t>
            </w:r>
          </w:p>
        </w:tc>
      </w:tr>
      <w:tr w:rsidR="004C0A3E" w:rsidRPr="004C0A3E" w14:paraId="6B91F25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2075255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DEE749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601930.02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FFB023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2219823.06</w:t>
            </w:r>
          </w:p>
        </w:tc>
      </w:tr>
      <w:tr w:rsidR="004C0A3E" w:rsidRPr="004C0A3E" w14:paraId="2D094D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90BE4E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85A3D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601945.32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900C16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2219812.66</w:t>
            </w:r>
          </w:p>
        </w:tc>
      </w:tr>
      <w:tr w:rsidR="004C0A3E" w:rsidRPr="004C0A3E" w14:paraId="20FFD14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8DD356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9566FC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601961.51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0C254D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2219808.11</w:t>
            </w:r>
          </w:p>
        </w:tc>
      </w:tr>
      <w:tr w:rsidR="004C0A3E" w:rsidRPr="004C0A3E" w14:paraId="4A49322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10CE75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712C35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601972.13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65DC2A2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2219805.38</w:t>
            </w:r>
          </w:p>
        </w:tc>
      </w:tr>
      <w:tr w:rsidR="004C0A3E" w:rsidRPr="004C0A3E" w14:paraId="3DC6AA8E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1670F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8F8894C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601994.36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1B8133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2219801.42</w:t>
            </w:r>
          </w:p>
        </w:tc>
      </w:tr>
      <w:tr w:rsidR="004C0A3E" w:rsidRPr="004C0A3E" w14:paraId="07146016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989E7A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9045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A879708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602024.18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B9C05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2219794.69</w:t>
            </w:r>
          </w:p>
        </w:tc>
      </w:tr>
      <w:tr w:rsidR="004C0A3E" w:rsidRPr="004C0A3E" w14:paraId="465C4C0A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3B6F25A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7C2FA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602050.92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33DD6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2219790.82</w:t>
            </w:r>
          </w:p>
        </w:tc>
      </w:tr>
      <w:tr w:rsidR="004C0A3E" w:rsidRPr="004C0A3E" w14:paraId="5E54C2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DDE08A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9047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29FED386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602093.06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00581E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2219779.56</w:t>
            </w:r>
          </w:p>
        </w:tc>
      </w:tr>
      <w:tr w:rsidR="004C0A3E" w:rsidRPr="004C0A3E" w14:paraId="39185363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4C4C3F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9048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B9DFA13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602133.74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68F78C1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2219758.78</w:t>
            </w:r>
          </w:p>
        </w:tc>
      </w:tr>
      <w:tr w:rsidR="004C0A3E" w:rsidRPr="004C0A3E" w14:paraId="7CEF8FDF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7543DD8B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79722D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602157.94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C2184C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2219747.88</w:t>
            </w:r>
          </w:p>
        </w:tc>
      </w:tr>
      <w:tr w:rsidR="004C0A3E" w:rsidRPr="004C0A3E" w14:paraId="1E939347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D6F461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9050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0E09F6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602190.76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444ED02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2219741.89</w:t>
            </w:r>
          </w:p>
        </w:tc>
      </w:tr>
      <w:tr w:rsidR="004C0A3E" w:rsidRPr="004C0A3E" w14:paraId="469F0EDB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E85D174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9051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0EC10DA2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602213.00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F34C610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2219740.30</w:t>
            </w:r>
          </w:p>
        </w:tc>
      </w:tr>
      <w:tr w:rsidR="004C0A3E" w:rsidRPr="004C0A3E" w14:paraId="5FCD0061" w14:textId="77777777" w:rsidTr="00597649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F09C67E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9032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1510AEEF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602223.69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3C13D487" w14:textId="77777777" w:rsidR="004C0A3E" w:rsidRPr="004C0A3E" w:rsidRDefault="004C0A3E" w:rsidP="004C0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0A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2219740.55</w:t>
            </w:r>
          </w:p>
        </w:tc>
      </w:tr>
      <w:tr w:rsidR="004C0A3E" w:rsidRPr="004C0A3E" w14:paraId="17E8AE13" w14:textId="77777777" w:rsidTr="00597649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  <w:hideMark/>
          </w:tcPr>
          <w:p w14:paraId="56947210" w14:textId="77777777" w:rsidR="004C0A3E" w:rsidRPr="004C0A3E" w:rsidRDefault="004C0A3E" w:rsidP="004C0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46AD5B5" w14:textId="77777777" w:rsidR="00991421" w:rsidRPr="004C0A3E" w:rsidRDefault="00991421" w:rsidP="00286E6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195738C" w14:textId="77777777" w:rsidR="00B858DE" w:rsidRDefault="00B858DE" w:rsidP="00B32A00">
      <w:pPr>
        <w:spacing w:after="0" w:line="240" w:lineRule="auto"/>
      </w:pPr>
    </w:p>
    <w:sectPr w:rsidR="00B858DE" w:rsidSect="005D370F">
      <w:pgSz w:w="11906" w:h="16838" w:code="9"/>
      <w:pgMar w:top="425" w:right="851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0C777" w14:textId="77777777" w:rsidR="00121D7F" w:rsidRDefault="00121D7F" w:rsidP="003D5C37">
      <w:pPr>
        <w:spacing w:after="0" w:line="240" w:lineRule="auto"/>
      </w:pPr>
      <w:r>
        <w:separator/>
      </w:r>
    </w:p>
  </w:endnote>
  <w:endnote w:type="continuationSeparator" w:id="0">
    <w:p w14:paraId="3E524DD2" w14:textId="77777777" w:rsidR="00121D7F" w:rsidRDefault="00121D7F" w:rsidP="003D5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90B2A" w14:textId="77777777" w:rsidR="00121D7F" w:rsidRDefault="00121D7F" w:rsidP="003D5C37">
      <w:pPr>
        <w:spacing w:after="0" w:line="240" w:lineRule="auto"/>
      </w:pPr>
      <w:r>
        <w:separator/>
      </w:r>
    </w:p>
  </w:footnote>
  <w:footnote w:type="continuationSeparator" w:id="0">
    <w:p w14:paraId="1EBFEF5C" w14:textId="77777777" w:rsidR="00121D7F" w:rsidRDefault="00121D7F" w:rsidP="003D5C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37"/>
    <w:rsid w:val="00013428"/>
    <w:rsid w:val="0007114D"/>
    <w:rsid w:val="00081A12"/>
    <w:rsid w:val="00083288"/>
    <w:rsid w:val="00095335"/>
    <w:rsid w:val="000959DA"/>
    <w:rsid w:val="000B2350"/>
    <w:rsid w:val="000C0DD8"/>
    <w:rsid w:val="000C7934"/>
    <w:rsid w:val="000E6096"/>
    <w:rsid w:val="0010595E"/>
    <w:rsid w:val="00111877"/>
    <w:rsid w:val="00114C2F"/>
    <w:rsid w:val="00121D7F"/>
    <w:rsid w:val="001270AC"/>
    <w:rsid w:val="00127C33"/>
    <w:rsid w:val="00130C21"/>
    <w:rsid w:val="001547F9"/>
    <w:rsid w:val="001628F1"/>
    <w:rsid w:val="0016496D"/>
    <w:rsid w:val="00166A9C"/>
    <w:rsid w:val="001722E7"/>
    <w:rsid w:val="001B5DFD"/>
    <w:rsid w:val="001C044C"/>
    <w:rsid w:val="00202BA8"/>
    <w:rsid w:val="00265CCD"/>
    <w:rsid w:val="00284AA8"/>
    <w:rsid w:val="00286E65"/>
    <w:rsid w:val="002B0D3A"/>
    <w:rsid w:val="002C023F"/>
    <w:rsid w:val="002D5CC5"/>
    <w:rsid w:val="002D7653"/>
    <w:rsid w:val="002F21A7"/>
    <w:rsid w:val="00313DDA"/>
    <w:rsid w:val="00322000"/>
    <w:rsid w:val="00342E81"/>
    <w:rsid w:val="00356F99"/>
    <w:rsid w:val="00362762"/>
    <w:rsid w:val="00364194"/>
    <w:rsid w:val="00395803"/>
    <w:rsid w:val="003A06A1"/>
    <w:rsid w:val="003B3C3E"/>
    <w:rsid w:val="003B7C39"/>
    <w:rsid w:val="003D29E6"/>
    <w:rsid w:val="003D5C37"/>
    <w:rsid w:val="003E3A5B"/>
    <w:rsid w:val="003E6905"/>
    <w:rsid w:val="003F5DBB"/>
    <w:rsid w:val="00402318"/>
    <w:rsid w:val="00404C14"/>
    <w:rsid w:val="00431F4D"/>
    <w:rsid w:val="00437293"/>
    <w:rsid w:val="004415CC"/>
    <w:rsid w:val="00451CA7"/>
    <w:rsid w:val="004A5974"/>
    <w:rsid w:val="004B6BEA"/>
    <w:rsid w:val="004C0A3E"/>
    <w:rsid w:val="004D366F"/>
    <w:rsid w:val="004D7C17"/>
    <w:rsid w:val="005217F0"/>
    <w:rsid w:val="00526DE6"/>
    <w:rsid w:val="005434A6"/>
    <w:rsid w:val="00555549"/>
    <w:rsid w:val="0056514E"/>
    <w:rsid w:val="00572275"/>
    <w:rsid w:val="0058293C"/>
    <w:rsid w:val="00584973"/>
    <w:rsid w:val="00597649"/>
    <w:rsid w:val="005D264F"/>
    <w:rsid w:val="005D370F"/>
    <w:rsid w:val="005E2838"/>
    <w:rsid w:val="00627F79"/>
    <w:rsid w:val="00636800"/>
    <w:rsid w:val="00674B58"/>
    <w:rsid w:val="006823F7"/>
    <w:rsid w:val="006A3ED9"/>
    <w:rsid w:val="00707B81"/>
    <w:rsid w:val="00710B4A"/>
    <w:rsid w:val="0071523D"/>
    <w:rsid w:val="007218DF"/>
    <w:rsid w:val="00732616"/>
    <w:rsid w:val="00740151"/>
    <w:rsid w:val="007502DA"/>
    <w:rsid w:val="00774DF3"/>
    <w:rsid w:val="007903D7"/>
    <w:rsid w:val="007A034A"/>
    <w:rsid w:val="007A5E6C"/>
    <w:rsid w:val="007C766D"/>
    <w:rsid w:val="007D5BBE"/>
    <w:rsid w:val="007E7346"/>
    <w:rsid w:val="007F392E"/>
    <w:rsid w:val="0082005F"/>
    <w:rsid w:val="00824317"/>
    <w:rsid w:val="00836247"/>
    <w:rsid w:val="00850BAA"/>
    <w:rsid w:val="00850CED"/>
    <w:rsid w:val="0085114F"/>
    <w:rsid w:val="00887C6E"/>
    <w:rsid w:val="008A4476"/>
    <w:rsid w:val="008B7D0A"/>
    <w:rsid w:val="008C2A09"/>
    <w:rsid w:val="008E2026"/>
    <w:rsid w:val="0090782B"/>
    <w:rsid w:val="0093085B"/>
    <w:rsid w:val="00935067"/>
    <w:rsid w:val="009432EC"/>
    <w:rsid w:val="0094370C"/>
    <w:rsid w:val="00953245"/>
    <w:rsid w:val="0096081E"/>
    <w:rsid w:val="00961748"/>
    <w:rsid w:val="00970B10"/>
    <w:rsid w:val="00971A37"/>
    <w:rsid w:val="00974A2B"/>
    <w:rsid w:val="00980DC4"/>
    <w:rsid w:val="00991421"/>
    <w:rsid w:val="0099159E"/>
    <w:rsid w:val="009968B4"/>
    <w:rsid w:val="009A6205"/>
    <w:rsid w:val="009C1A44"/>
    <w:rsid w:val="009D4838"/>
    <w:rsid w:val="009D7C30"/>
    <w:rsid w:val="009E24BB"/>
    <w:rsid w:val="009E5C30"/>
    <w:rsid w:val="00A0032E"/>
    <w:rsid w:val="00A10D8F"/>
    <w:rsid w:val="00A51BE5"/>
    <w:rsid w:val="00A53D1E"/>
    <w:rsid w:val="00A74DA6"/>
    <w:rsid w:val="00AA6CA2"/>
    <w:rsid w:val="00AE307B"/>
    <w:rsid w:val="00B0018C"/>
    <w:rsid w:val="00B32A00"/>
    <w:rsid w:val="00B36D57"/>
    <w:rsid w:val="00B37C37"/>
    <w:rsid w:val="00B40D3F"/>
    <w:rsid w:val="00B42DBB"/>
    <w:rsid w:val="00B446D7"/>
    <w:rsid w:val="00B46A40"/>
    <w:rsid w:val="00B73443"/>
    <w:rsid w:val="00B752CE"/>
    <w:rsid w:val="00B858DE"/>
    <w:rsid w:val="00B92AC0"/>
    <w:rsid w:val="00BA2F26"/>
    <w:rsid w:val="00BB69AF"/>
    <w:rsid w:val="00BC1424"/>
    <w:rsid w:val="00BC1480"/>
    <w:rsid w:val="00BD0E80"/>
    <w:rsid w:val="00BF0143"/>
    <w:rsid w:val="00BF1BDB"/>
    <w:rsid w:val="00C56667"/>
    <w:rsid w:val="00C574C1"/>
    <w:rsid w:val="00C6090F"/>
    <w:rsid w:val="00C65F64"/>
    <w:rsid w:val="00C75899"/>
    <w:rsid w:val="00C766C4"/>
    <w:rsid w:val="00C81BEF"/>
    <w:rsid w:val="00C90389"/>
    <w:rsid w:val="00CB5367"/>
    <w:rsid w:val="00CE0A6F"/>
    <w:rsid w:val="00D07AAF"/>
    <w:rsid w:val="00D132A0"/>
    <w:rsid w:val="00D44659"/>
    <w:rsid w:val="00D55E8C"/>
    <w:rsid w:val="00DC139A"/>
    <w:rsid w:val="00DC5B21"/>
    <w:rsid w:val="00DD678F"/>
    <w:rsid w:val="00DF615F"/>
    <w:rsid w:val="00E17F02"/>
    <w:rsid w:val="00E23AD6"/>
    <w:rsid w:val="00E32919"/>
    <w:rsid w:val="00E41FF2"/>
    <w:rsid w:val="00E54CC7"/>
    <w:rsid w:val="00E67D19"/>
    <w:rsid w:val="00E9221C"/>
    <w:rsid w:val="00EA5A76"/>
    <w:rsid w:val="00EB6761"/>
    <w:rsid w:val="00EC3F3B"/>
    <w:rsid w:val="00ED166E"/>
    <w:rsid w:val="00EE0E5A"/>
    <w:rsid w:val="00EE6B1A"/>
    <w:rsid w:val="00F1330B"/>
    <w:rsid w:val="00F4351B"/>
    <w:rsid w:val="00F8641B"/>
    <w:rsid w:val="00FA2869"/>
    <w:rsid w:val="00FB2E8C"/>
    <w:rsid w:val="00FB6B30"/>
    <w:rsid w:val="00FC2746"/>
    <w:rsid w:val="00FC298B"/>
    <w:rsid w:val="00FE56B2"/>
    <w:rsid w:val="00FF3CA5"/>
    <w:rsid w:val="00FF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4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66E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D166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6">
    <w:name w:val="Normal (Web)"/>
    <w:basedOn w:val="a"/>
    <w:uiPriority w:val="99"/>
    <w:unhideWhenUsed/>
    <w:rsid w:val="00991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D5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5C3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D5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5C3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66E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D166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6">
    <w:name w:val="Normal (Web)"/>
    <w:basedOn w:val="a"/>
    <w:uiPriority w:val="99"/>
    <w:unhideWhenUsed/>
    <w:rsid w:val="00991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D5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5C3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D5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5C3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adOffice\&#1064;&#1072;&#1073;&#1083;&#1086;&#1085;&#1099;\&#1057;&#1093;&#1077;&#1084;&#1072;&#1056;&#1072;&#1089;&#1087;&#1086;&#1083;&#1086;&#1078;&#1077;&#1085;&#1080;&#1103;&#1057;&#1090;&#107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СхемаРасположенияСтарая</Template>
  <TotalTime>0</TotalTime>
  <Pages>6</Pages>
  <Words>37722</Words>
  <Characters>215016</Characters>
  <Application>Microsoft Office Word</Application>
  <DocSecurity>4</DocSecurity>
  <Lines>1791</Lines>
  <Paragraphs>504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Лаврентьева Татьяна Вячеславовна</cp:lastModifiedBy>
  <cp:revision>2</cp:revision>
  <cp:lastPrinted>2024-08-21T11:02:00Z</cp:lastPrinted>
  <dcterms:created xsi:type="dcterms:W3CDTF">2024-09-03T06:13:00Z</dcterms:created>
  <dcterms:modified xsi:type="dcterms:W3CDTF">2024-09-03T06:13:00Z</dcterms:modified>
</cp:coreProperties>
</file>